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b653" w14:paraId="5c9b653" w:rsidRDefault="00F72D1B" w:rsidP="00F72D1B" w:rsidR="00F72D1B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F72D1B" w:rsidP="00F72D1B" w:rsidR="00F72D1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F72D1B" w:rsidP="00F72D1B" w:rsidR="00F72D1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F72D1B" w:rsidP="00F72D1B" w:rsidR="00F72D1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611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6-12</w:t>
      </w:r>
    </w:p>
    <w:p w:rsidRDefault="00F72D1B" w:rsidP="00F72D1B" w:rsidR="00F72D1B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F72D1B" w:rsidP="00F72D1B" w:rsidR="00F72D1B" w:rsidRPr="00ED131D">
      <w:pPr>
        <w:jc w:val="both"/>
        <w:rPr>
          <w:sz w:val="23"/>
          <w:szCs w:val="23"/>
        </w:rPr>
      </w:pPr>
    </w:p>
    <w:p w:rsidRDefault="00F72D1B" w:rsidP="00F72D1B" w:rsidR="00F72D1B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F72D1B" w:rsidP="00F72D1B" w:rsidR="00F72D1B" w:rsidRPr="00ED131D">
      <w:pPr>
        <w:rPr>
          <w:sz w:val="23"/>
          <w:szCs w:val="23"/>
        </w:rPr>
      </w:pPr>
    </w:p>
    <w:p w:rsidRDefault="00F72D1B" w:rsidP="00F72D1B" w:rsidR="00F72D1B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F72D1B" w:rsidP="00F72D1B" w:rsidR="00F72D1B" w:rsidRPr="00ED131D">
      <w:pPr>
        <w:rPr>
          <w:sz w:val="23"/>
          <w:szCs w:val="23"/>
        </w:rPr>
      </w:pPr>
    </w:p>
    <w:p w:rsidRDefault="00F72D1B" w:rsidP="00F72D1B" w:rsidR="00F72D1B" w:rsidRPr="00562B97">
      <w:pPr>
        <w:jc w:val="both"/>
        <w:rPr>
          <w:color w:val="FF0000"/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AVOKADO j.d.o.o., Vodnjan, Fažanska cesta 10, OIB: 40176842213</w:t>
      </w:r>
      <w:r w:rsidRPr="006E60FB">
        <w:rPr>
          <w:sz w:val="23"/>
          <w:szCs w:val="23"/>
        </w:rPr>
        <w:t xml:space="preserve">, </w:t>
      </w:r>
      <w:r w:rsidR="006E60FB" w:rsidRPr="006E60FB">
        <w:rPr>
          <w:sz w:val="23"/>
          <w:szCs w:val="23"/>
        </w:rPr>
        <w:t>5</w:t>
      </w:r>
      <w:r w:rsidRPr="006E60FB">
        <w:rPr>
          <w:sz w:val="23"/>
          <w:szCs w:val="23"/>
        </w:rPr>
        <w:t xml:space="preserve">. srpnja 2016. </w:t>
      </w:r>
    </w:p>
    <w:p w:rsidRDefault="00F72D1B" w:rsidP="00F72D1B" w:rsidR="00F72D1B" w:rsidRPr="00ED131D">
      <w:pPr>
        <w:jc w:val="both"/>
        <w:rPr>
          <w:sz w:val="23"/>
          <w:szCs w:val="23"/>
        </w:rPr>
      </w:pPr>
    </w:p>
    <w:p w:rsidRDefault="00F72D1B" w:rsidP="00F72D1B" w:rsidR="00F72D1B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F72D1B" w:rsidP="00F72D1B" w:rsidR="00F72D1B" w:rsidRPr="00ED131D">
      <w:pPr>
        <w:jc w:val="center"/>
        <w:rPr>
          <w:sz w:val="23"/>
          <w:szCs w:val="23"/>
        </w:rPr>
      </w:pPr>
    </w:p>
    <w:p w:rsidRDefault="00F72D1B" w:rsidP="00F72D1B" w:rsidR="00F72D1B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AVOKADO j.d.o.o., Vodnjan, Fažanska cesta 10, OIB: 40176842213</w:t>
      </w:r>
      <w:r w:rsidRPr="00ED131D">
        <w:rPr>
          <w:sz w:val="23"/>
          <w:szCs w:val="23"/>
        </w:rPr>
        <w:t>.</w:t>
      </w:r>
    </w:p>
    <w:p w:rsidRDefault="00F72D1B" w:rsidP="00F72D1B" w:rsidR="00F72D1B" w:rsidRPr="00ED131D">
      <w:pPr>
        <w:ind w:firstLine="720"/>
        <w:jc w:val="both"/>
        <w:rPr>
          <w:sz w:val="23"/>
          <w:szCs w:val="23"/>
        </w:rPr>
      </w:pPr>
    </w:p>
    <w:p w:rsidRDefault="00F72D1B" w:rsidP="00F72D1B" w:rsidR="00F72D1B" w:rsidRPr="00872059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se </w:t>
      </w:r>
      <w:r w:rsidR="00872059" w:rsidRPr="00872059">
        <w:rPr>
          <w:sz w:val="23"/>
          <w:szCs w:val="23"/>
        </w:rPr>
        <w:t>Zdravko Kuzmić, Zagreb, Horvatovac 13, OIB: 42435648261.</w:t>
      </w:r>
    </w:p>
    <w:p w:rsidRDefault="00F72D1B" w:rsidP="00F72D1B" w:rsidR="00F72D1B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F72D1B" w:rsidP="00F72D1B" w:rsidR="00F72D1B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AVOKADO j.d.o.o., Vodnjan, Fažanska cesta 10, OIB: 40176842213</w:t>
      </w:r>
      <w:r w:rsidRPr="00ED131D">
        <w:rPr>
          <w:sz w:val="23"/>
          <w:szCs w:val="23"/>
        </w:rPr>
        <w:t>.</w:t>
      </w:r>
    </w:p>
    <w:p w:rsidRDefault="00F72D1B" w:rsidP="00F72D1B" w:rsidR="00F72D1B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F72D1B" w:rsidP="00F72D1B" w:rsidR="00F72D1B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F72D1B" w:rsidP="00F72D1B" w:rsidR="00F72D1B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F72D1B" w:rsidP="00F72D1B" w:rsidR="00F72D1B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F72D1B" w:rsidP="00F72D1B" w:rsidR="00F72D1B" w:rsidRPr="00ED131D">
      <w:pPr>
        <w:jc w:val="both"/>
        <w:rPr>
          <w:bCs w:val="false"/>
          <w:sz w:val="23"/>
          <w:szCs w:val="23"/>
        </w:rPr>
      </w:pPr>
    </w:p>
    <w:p w:rsidRDefault="00F72D1B" w:rsidP="00F72D1B" w:rsidR="00F72D1B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F72D1B" w:rsidP="00F72D1B" w:rsidR="00F72D1B" w:rsidRPr="00ED131D">
      <w:pPr>
        <w:rPr>
          <w:bCs w:val="false"/>
          <w:sz w:val="23"/>
          <w:szCs w:val="23"/>
        </w:rPr>
      </w:pPr>
    </w:p>
    <w:p w:rsidRDefault="00F72D1B" w:rsidP="00F72D1B" w:rsidR="00F72D1B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611/16-3 od 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AVOKADO j.d.o.o., Vodnjan, Fažanska cesta 10, OIB: 40176842213.</w:t>
      </w:r>
    </w:p>
    <w:p w:rsidRDefault="00F72D1B" w:rsidP="00F72D1B" w:rsidR="00F72D1B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23.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F72D1B" w:rsidP="00F72D1B" w:rsidR="00F72D1B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F72D1B" w:rsidP="00F72D1B" w:rsidR="00F72D1B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St-611/16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24.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24. svibnja 2016</w:t>
      </w:r>
      <w:r w:rsidRPr="00ED131D">
        <w:rPr>
          <w:sz w:val="23"/>
          <w:szCs w:val="23"/>
        </w:rPr>
        <w:t xml:space="preserve">. g. </w:t>
      </w:r>
    </w:p>
    <w:p w:rsidRDefault="00F72D1B" w:rsidP="00F72D1B" w:rsidR="00F72D1B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F72D1B" w:rsidP="00F72D1B" w:rsidR="00F72D1B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F72D1B" w:rsidP="00F72D1B" w:rsidR="00F72D1B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F72D1B" w:rsidP="00F72D1B" w:rsidR="00F72D1B" w:rsidRPr="00ED131D">
      <w:pPr>
        <w:jc w:val="center"/>
        <w:rPr>
          <w:sz w:val="23"/>
          <w:szCs w:val="23"/>
        </w:rPr>
      </w:pPr>
    </w:p>
    <w:p w:rsidRDefault="00F72D1B" w:rsidP="00F72D1B" w:rsidR="00F72D1B" w:rsidRPr="00ED131D">
      <w:pPr>
        <w:jc w:val="center"/>
        <w:rPr>
          <w:sz w:val="23"/>
          <w:szCs w:val="23"/>
        </w:rPr>
      </w:pPr>
    </w:p>
    <w:p w:rsidRDefault="00F72D1B" w:rsidP="00F72D1B" w:rsidR="00F72D1B" w:rsidRPr="00ED131D">
      <w:pPr>
        <w:rPr>
          <w:sz w:val="23"/>
          <w:szCs w:val="23"/>
        </w:rPr>
      </w:pPr>
    </w:p>
    <w:p w:rsidRDefault="00F72D1B" w:rsidP="00F72D1B" w:rsidR="00F72D1B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F17054">
        <w:rPr>
          <w:sz w:val="23"/>
          <w:szCs w:val="23"/>
        </w:rPr>
        <w:t>Pazinu</w:t>
      </w:r>
      <w:r w:rsidRPr="006E60FB">
        <w:rPr>
          <w:sz w:val="23"/>
          <w:szCs w:val="23"/>
        </w:rPr>
        <w:t xml:space="preserve">, </w:t>
      </w:r>
      <w:r w:rsidR="006E60FB" w:rsidRPr="006E60FB">
        <w:rPr>
          <w:sz w:val="23"/>
          <w:szCs w:val="23"/>
        </w:rPr>
        <w:t>5</w:t>
      </w:r>
      <w:r w:rsidRPr="006E60FB">
        <w:rPr>
          <w:sz w:val="23"/>
          <w:szCs w:val="23"/>
        </w:rPr>
        <w:t xml:space="preserve">. srpnja </w:t>
      </w:r>
      <w:r w:rsidRPr="00F17054">
        <w:rPr>
          <w:sz w:val="23"/>
          <w:szCs w:val="23"/>
        </w:rPr>
        <w:t>2016.</w:t>
      </w:r>
    </w:p>
    <w:p w:rsidRDefault="00F72D1B" w:rsidP="00F72D1B" w:rsidR="00F72D1B" w:rsidRPr="00ED131D">
      <w:pPr>
        <w:ind w:firstLine="720" w:left="2880"/>
        <w:jc w:val="both"/>
        <w:rPr>
          <w:sz w:val="23"/>
          <w:szCs w:val="23"/>
        </w:rPr>
      </w:pPr>
    </w:p>
    <w:p w:rsidRDefault="00F72D1B" w:rsidP="00F72D1B" w:rsidR="00F72D1B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F72D1B" w:rsidP="00F72D1B" w:rsidR="00F72D1B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F72D1B" w:rsidP="00F72D1B" w:rsidR="00F72D1B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F72D1B" w:rsidP="00F72D1B" w:rsidR="00F72D1B">
      <w:pPr>
        <w:jc w:val="both"/>
        <w:rPr>
          <w:sz w:val="23"/>
          <w:szCs w:val="23"/>
        </w:rPr>
      </w:pPr>
    </w:p>
    <w:p w:rsidRDefault="00F72D1B" w:rsidP="00F72D1B" w:rsidR="00F72D1B" w:rsidRPr="00ED131D">
      <w:pPr>
        <w:jc w:val="both"/>
        <w:rPr>
          <w:sz w:val="23"/>
          <w:szCs w:val="23"/>
        </w:rPr>
      </w:pPr>
    </w:p>
    <w:p w:rsidRDefault="00F72D1B" w:rsidP="00F72D1B" w:rsidR="00F72D1B" w:rsidRPr="00ED131D">
      <w:pPr>
        <w:jc w:val="both"/>
        <w:rPr>
          <w:sz w:val="23"/>
          <w:szCs w:val="23"/>
        </w:rPr>
      </w:pPr>
    </w:p>
    <w:p w:rsidRDefault="00F72D1B" w:rsidP="00F72D1B" w:rsidR="00F72D1B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F72D1B" w:rsidP="00F72D1B" w:rsidR="00F72D1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F72D1B" w:rsidP="00F72D1B" w:rsidR="00F72D1B" w:rsidRPr="00EA6F91">
      <w:pPr>
        <w:jc w:val="both"/>
        <w:rPr>
          <w:sz w:val="23"/>
          <w:szCs w:val="23"/>
        </w:rPr>
      </w:pPr>
    </w:p>
    <w:p w:rsidRDefault="00F72D1B" w:rsidP="00F72D1B" w:rsidR="00F72D1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F72D1B" w:rsidP="00F72D1B" w:rsidR="00F72D1B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AVOKADO j.d.o.o., Vodnjan, Fažanska cesta 10, </w:t>
      </w:r>
    </w:p>
    <w:p w:rsidRDefault="00F72D1B" w:rsidP="00F72D1B" w:rsidR="00F72D1B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872059" w:rsidRPr="00872059">
        <w:rPr>
          <w:sz w:val="23"/>
          <w:szCs w:val="23"/>
        </w:rPr>
        <w:t>Zdravko Kuzmić, Zagreb, Horvatovac 13</w:t>
      </w:r>
      <w:r w:rsidRPr="00942237">
        <w:rPr>
          <w:sz w:val="23"/>
          <w:szCs w:val="23"/>
        </w:rPr>
        <w:t xml:space="preserve">, </w:t>
      </w:r>
    </w:p>
    <w:p w:rsidRDefault="00F72D1B" w:rsidP="00F72D1B" w:rsidR="00F72D1B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</w:t>
      </w:r>
    </w:p>
    <w:p w:rsidRDefault="00F72D1B" w:rsidP="00F72D1B" w:rsidR="00F72D1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F72D1B" w:rsidP="00F72D1B" w:rsidR="00F72D1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F72D1B" w:rsidP="00F72D1B" w:rsidR="00F72D1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F72D1B" w:rsidP="00F72D1B" w:rsidR="00F72D1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>odmah i po pravomoćnosti.</w:t>
      </w:r>
    </w:p>
    <w:p w:rsidRDefault="00F72D1B" w:rsidP="00F72D1B" w:rsidR="00F72D1B" w:rsidRPr="00ED131D">
      <w:pPr>
        <w:ind w:left="360"/>
        <w:jc w:val="both"/>
        <w:rPr>
          <w:sz w:val="23"/>
          <w:szCs w:val="23"/>
        </w:rPr>
      </w:pPr>
    </w:p>
    <w:p w:rsidRDefault="00F72D1B" w:rsidP="00F72D1B" w:rsidR="00F72D1B" w:rsidRPr="00ED131D">
      <w:pPr>
        <w:jc w:val="both"/>
        <w:rPr>
          <w:sz w:val="23"/>
          <w:szCs w:val="23"/>
        </w:rPr>
      </w:pPr>
    </w:p>
    <w:p w:rsidRDefault="00F72D1B" w:rsidP="00F72D1B" w:rsidR="00F72D1B" w:rsidRPr="00ED131D">
      <w:pPr>
        <w:rPr>
          <w:sz w:val="23"/>
          <w:szCs w:val="23"/>
        </w:rPr>
      </w:pPr>
    </w:p>
    <w:p w:rsidRDefault="00F72D1B" w:rsidP="00F72D1B" w:rsidR="00F72D1B" w:rsidRPr="00ED131D">
      <w:pPr>
        <w:rPr>
          <w:sz w:val="23"/>
          <w:szCs w:val="23"/>
        </w:rPr>
      </w:pPr>
    </w:p>
    <w:p w:rsidRDefault="00F72D1B" w:rsidP="00F72D1B" w:rsidR="00F72D1B"/>
    <w:p w:rsidRDefault="00F72D1B" w:rsidP="00F72D1B" w:rsidR="00F72D1B"/>
    <w:p w:rsidRDefault="00F72D1B" w:rsidP="00F72D1B" w:rsidR="00F72D1B"/>
    <w:p w:rsidRDefault="00F72D1B" w:rsidP="00F72D1B" w:rsidR="00F72D1B"/>
    <w:p w:rsidRDefault="00F72D1B" w:rsidP="00F72D1B" w:rsidR="00F72D1B"/>
    <w:p w:rsidRDefault="00F72D1B" w:rsidP="00F72D1B" w:rsidR="00F72D1B"/>
    <w:p w:rsidRDefault="00F72D1B" w:rsidP="00F72D1B" w:rsidR="00F72D1B"/>
    <w:p w:rsidRDefault="00F72D1B" w:rsidP="00F72D1B" w:rsidR="00F72D1B"/>
    <w:p w:rsidRDefault="00AB7060" w:rsidR="00AB7060"/>
    <w:sectPr w:rsidSect="004523B8" w:rsidR="00AB70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0FB" w:rsidR="005554A5">
      <w:r>
        <w:separator/>
      </w:r>
    </w:p>
  </w:endnote>
  <w:endnote w:id="0" w:type="continuationSeparator">
    <w:p w:rsidRDefault="006E60FB" w:rsidR="00555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0FB" w:rsidR="006E60F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0FB" w:rsidR="006E60F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0FB" w:rsidR="006E60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0FB" w:rsidR="005554A5">
      <w:r>
        <w:separator/>
      </w:r>
    </w:p>
  </w:footnote>
  <w:footnote w:id="0" w:type="continuationSeparator">
    <w:p w:rsidRDefault="006E60FB" w:rsidR="00555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0FB" w:rsidR="006E60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F72D1B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01864">
          <w:rPr>
            <w:noProof/>
          </w:rPr>
          <w:t>2</w:t>
        </w:r>
        <w:r>
          <w:fldChar w:fldCharType="end"/>
        </w:r>
        <w:r>
          <w:tab/>
        </w:r>
        <w:r w:rsidR="006E60FB" w:rsidRPr="00ED131D">
          <w:rPr>
            <w:sz w:val="23"/>
            <w:szCs w:val="23"/>
          </w:rPr>
          <w:t>Posl.br.: 2 St-</w:t>
        </w:r>
        <w:r w:rsidR="006E60FB">
          <w:rPr>
            <w:sz w:val="23"/>
            <w:szCs w:val="23"/>
          </w:rPr>
          <w:t>611</w:t>
        </w:r>
        <w:r w:rsidR="006E60FB" w:rsidRPr="00ED131D">
          <w:rPr>
            <w:sz w:val="23"/>
            <w:szCs w:val="23"/>
          </w:rPr>
          <w:t>/1</w:t>
        </w:r>
        <w:r w:rsidR="006E60FB">
          <w:rPr>
            <w:sz w:val="23"/>
            <w:szCs w:val="23"/>
          </w:rPr>
          <w:t>6-12</w:t>
        </w:r>
      </w:p>
    </w:sdtContent>
  </w:sdt>
  <w:p w:rsidRDefault="00B01864" w:rsidR="00DA15C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D1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2D1B"/>
    <w:rsid w:val="005554A5"/>
    <w:rsid w:val="006E60FB"/>
    <w:rsid w:val="00872059"/>
    <w:rsid w:val="00AB7060"/>
    <w:rsid w:val="00B01864"/>
    <w:rsid w:val="00F7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2D1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2D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2D1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2D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2D1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60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60F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864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864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864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864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2D1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2D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2D1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2D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2D1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60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60F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864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864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864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864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AVOKADO j.d.o.o. VODNJAN</izvorni_sadrzaj>
    <derivirana_varijabla naziv="DomainObject.Predmet.ProtustrankaFormated_1">  AVOKADO j.d.o.o. VODNJAN</derivirana_varijabla>
  </DomainObject.Predmet.ProtustrankaFormated>
  <DomainObject.Predmet.ProtustrankaFormatedOIB>
    <izvorni_sadrzaj>  AVOKADO j.d.o.o. VODNJAN, OIB 40176842213</izvorni_sadrzaj>
    <derivirana_varijabla naziv="DomainObject.Predmet.ProtustrankaFormatedOIB_1">  AVOKADO j.d.o.o. VODNJAN, OIB 40176842213</derivirana_varijabla>
  </DomainObject.Predmet.ProtustrankaFormatedOIB>
  <DomainObject.Predmet.ProtustrankaFormatedWithAdress>
    <izvorni_sadrzaj> AVOKADO j.d.o.o. VODNJAN, Fažanska cesta 10, 52100 Vodnjan</izvorni_sadrzaj>
    <derivirana_varijabla naziv="DomainObject.Predmet.ProtustrankaFormatedWithAdress_1"> AVOKADO j.d.o.o. VODNJAN, Fažanska cesta 10, 52100 Vodnjan</derivirana_varijabla>
  </DomainObject.Predmet.ProtustrankaFormatedWithAdress>
  <DomainObject.Predmet.ProtustrankaFormatedWithAdressOIB>
    <izvorni_sadrzaj> AVOKADO j.d.o.o. VODNJAN, OIB 40176842213, Fažanska cesta 10, 52100 Vodnjan</izvorni_sadrzaj>
    <derivirana_varijabla naziv="DomainObject.Predmet.ProtustrankaFormatedWithAdressOIB_1"> AVOKADO j.d.o.o. VODNJAN, OIB 40176842213, Fažanska cesta 10, 52100 Vodnjan</derivirana_varijabla>
  </DomainObject.Predmet.ProtustrankaFormatedWithAdressOIB>
  <DomainObject.Predmet.ProtustrankaWithAdress>
    <izvorni_sadrzaj>AVOKADO j.d.o.o. VODNJAN Fažanska cesta 10, 52100 Vodnjan</izvorni_sadrzaj>
    <derivirana_varijabla naziv="DomainObject.Predmet.ProtustrankaWithAdress_1">AVOKADO j.d.o.o. VODNJAN Fažanska cesta 10, 52100 Vodnjan</derivirana_varijabla>
  </DomainObject.Predmet.ProtustrankaWithAdress>
  <DomainObject.Predmet.ProtustrankaWithAdressOIB>
    <izvorni_sadrzaj>AVOKADO j.d.o.o. VODNJAN, OIB 40176842213, Fažanska cesta 10, 52100 Vodnjan</izvorni_sadrzaj>
    <derivirana_varijabla naziv="DomainObject.Predmet.ProtustrankaWithAdressOIB_1">AVOKADO j.d.o.o. VODNJAN, OIB 40176842213, Fažanska cesta 10, 52100 Vodnjan</derivirana_varijabla>
  </DomainObject.Predmet.ProtustrankaWithAdressOIB>
  <DomainObject.Predmet.ProtustrankaNazivFormated>
    <izvorni_sadrzaj>AVOKADO j.d.o.o. VODNJAN</izvorni_sadrzaj>
    <derivirana_varijabla naziv="DomainObject.Predmet.ProtustrankaNazivFormated_1">AVOKADO j.d.o.o. VODNJAN</derivirana_varijabla>
  </DomainObject.Predmet.ProtustrankaNazivFormated>
  <DomainObject.Predmet.ProtustrankaNazivFormatedOIB>
    <izvorni_sadrzaj>AVOKADO j.d.o.o. VODNJAN, OIB 40176842213</izvorni_sadrzaj>
    <derivirana_varijabla naziv="DomainObject.Predmet.ProtustrankaNazivFormatedOIB_1">AVOKADO j.d.o.o. VODNJAN, OIB 40176842213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24871.71</izvorni_sadrzaj>
    <derivirana_varijabla naziv="DomainObject.Predmet.TrenutnaVrijednost_1">24871.71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AVOKADO j.d.o.o. VODNJAN</item>
    </izvorni_sadrzaj>
    <derivirana_varijabla naziv="DomainObject.Predmet.ProtuStrankaListFormated_1">
      <item>AVOKADO j.d.o.o. VODNJAN</item>
    </derivirana_varijabla>
  </DomainObject.Predmet.ProtuStrankaListFormated>
  <DomainObject.Predmet.ProtuStrankaListFormatedOIB>
    <izvorni_sadrzaj>
      <item>AVOKADO j.d.o.o. VODNJAN, OIB 40176842213</item>
    </izvorni_sadrzaj>
    <derivirana_varijabla naziv="DomainObject.Predmet.ProtuStrankaListFormatedOIB_1">
      <item>AVOKADO j.d.o.o. VODNJAN, OIB 40176842213</item>
    </derivirana_varijabla>
  </DomainObject.Predmet.ProtuStrankaListFormatedOIB>
  <DomainObject.Predmet.ProtuStrankaListFormatedWithAdress>
    <izvorni_sadrzaj>
      <item>AVOKADO j.d.o.o. VODNJAN, Fažanska cesta 10, 52100 Vodnjan</item>
    </izvorni_sadrzaj>
    <derivirana_varijabla naziv="DomainObject.Predmet.ProtuStrankaListFormatedWithAdress_1">
      <item>AVOKADO j.d.o.o. VODNJAN, Fažanska cesta 10, 52100 Vodnjan</item>
    </derivirana_varijabla>
  </DomainObject.Predmet.ProtuStrankaListFormatedWithAdress>
  <DomainObject.Predmet.ProtuStrankaListFormatedWithAdressOIB>
    <izvorni_sadrzaj>
      <item>AVOKADO j.d.o.o. VODNJAN, OIB 40176842213, Fažanska cesta 10, 52100 Vodnjan</item>
    </izvorni_sadrzaj>
    <derivirana_varijabla naziv="DomainObject.Predmet.ProtuStrankaListFormatedWithAdressOIB_1">
      <item>AVOKADO j.d.o.o. VODNJAN, OIB 40176842213, Fažanska cesta 10, 52100 Vodnjan</item>
    </derivirana_varijabla>
  </DomainObject.Predmet.ProtuStrankaListFormatedWithAdressOIB>
  <DomainObject.Predmet.ProtuStrankaListNazivFormated>
    <izvorni_sadrzaj>
      <item>AVOKADO j.d.o.o. VODNJAN</item>
    </izvorni_sadrzaj>
    <derivirana_varijabla naziv="DomainObject.Predmet.ProtuStrankaListNazivFormated_1">
      <item>AVOKADO j.d.o.o. VODNJAN</item>
    </derivirana_varijabla>
  </DomainObject.Predmet.ProtuStrankaListNazivFormated>
  <DomainObject.Predmet.ProtuStrankaListNazivFormatedOIB>
    <izvorni_sadrzaj>
      <item>AVOKADO j.d.o.o. VODNJAN, OIB 40176842213</item>
    </izvorni_sadrzaj>
    <derivirana_varijabla naziv="DomainObject.Predmet.ProtuStrankaListNazivFormatedOIB_1">
      <item>AVOKADO j.d.o.o. VODNJAN, OIB 40176842213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AVOKADO j.d.o.o. VODNJAN</izvorni_sadrzaj>
    <derivirana_varijabla naziv="DomainObject.Predmet.ProtustrankaIDrugi_1">AVOKADO j.d.o.o.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AVOKADO j.d.o.o. VODNJAN, OIB 40176842213, Fažanska cesta 10, 52100 Vodnjan</izvorni_sadrzaj>
    <derivirana_varijabla naziv="DomainObject.Predmet.ProtustrankaIDrugiAdressOIB_1">AVOKADO j.d.o.o. VODNJAN, OIB 40176842213, Fažanska cesta 10,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AVOKADO j.d.o.o. VODNJAN</item>
    </izvorni_sadrzaj>
    <derivirana_varijabla naziv="DomainObject.Predmet.SudioniciListNaziv_1">
      <item>FINANCIJSKA AGENCIJA, RC RIJEKA, PODRUŽNICA PULA, PULA</item>
      <item>AVOKADO j.d.o.o.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AVOKADO j.d.o.o. VODNJAN, OIB 40176842213, Fažanska cesta 10,52100 Vodnjan</item>
    </izvorni_sadrzaj>
    <derivirana_varijabla naziv="DomainObject.Predmet.SudioniciListAdressOIB_1">
      <item>FINANCIJSKA AGENCIJA, RC RIJEKA, PODRUŽNICA PULA, PULA, OIB 85821130368, Giardini 5,52100 Pula</item>
      <item>AVOKADO j.d.o.o. VODNJAN, OIB 40176842213, Fažanska cesta 10,52100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40176842213</item>
    </izvorni_sadrzaj>
    <derivirana_varijabla naziv="DomainObject.Predmet.SudioniciListNazivOIB_1">
      <item>, OIB 85821130368</item>
      <item>, OIB 40176842213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3377</properties:Characters>
  <properties:Lines>98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2016-07-04T06:00:00Z</dcterms:created>
  <dc:creator>Jasmina Matika</dc:creator>
  <cp:lastModifiedBy>Jasmina Matika</cp:lastModifiedBy>
  <dcterms:modified xmlns:xsi="http://www.w3.org/2001/XMLSchema-instance" xsi:type="dcterms:W3CDTF">2016-07-05T07:44:00Z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