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f8e5" w14:paraId="41bf8e5" w:rsidRDefault="00F048D7" w:rsidP="00F048D7" w:rsidR="00F048D7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612140" cx="532765"/>
            <wp:effectExtent b="0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8D7" w:rsidP="00F048D7" w:rsidR="00F048D7">
      <w:r>
        <w:t xml:space="preserve">    Republika Hrvatska</w:t>
      </w:r>
    </w:p>
    <w:p w:rsidRDefault="00F048D7" w:rsidP="00F048D7" w:rsidR="00F048D7">
      <w:r>
        <w:t>Trgovački sud u Osijeku</w:t>
      </w:r>
    </w:p>
    <w:p w:rsidRDefault="00F048D7" w:rsidP="00F048D7" w:rsidR="00F048D7">
      <w:r>
        <w:t xml:space="preserve">   Osijek, Zagrebačka 2</w:t>
      </w:r>
    </w:p>
    <w:p w:rsidRDefault="00F048D7" w:rsidP="00F048D7" w:rsidR="00F048D7"/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0072A2" w:rsidP="000072A2" w:rsidR="000072A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HOBLIĆ j.d.o.o., Vinkovci, Ivana Kozarca 43, MBS: 030150340, OIB: 88979318953</w:t>
      </w:r>
      <w:r>
        <w:rPr>
          <w:color w:val="000000"/>
        </w:rPr>
        <w:t>, dana 30. studenog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0072A2">
        <w:t>HOBLIĆ j.d.o.o., Vinkovci, Ivana Kozarca 43, MBS: 030150340, OIB: 88979318953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0072A2">
        <w:t>1152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0072A2">
        <w:t>HOBLIĆ j.d.o.o., Vinkovci, Ivana Kozarca 43, MBS: 030150340, OIB: 88979318953</w:t>
      </w:r>
      <w:r w:rsidR="00511EF3">
        <w:t xml:space="preserve"> </w:t>
      </w:r>
      <w:r w:rsidR="00324B97">
        <w:lastRenderedPageBreak/>
        <w:t xml:space="preserve">održanom </w:t>
      </w:r>
      <w:r w:rsidR="00511EF3">
        <w:t>1</w:t>
      </w:r>
      <w:r w:rsidR="000072A2">
        <w:t>5</w:t>
      </w:r>
      <w:r w:rsidR="00511EF3">
        <w:t>. studenog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0072A2">
        <w:t>30</w:t>
      </w:r>
      <w:r w:rsidR="000D052C">
        <w:t>. studenog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406D47">
      <w:pPr>
        <w:jc w:val="both"/>
      </w:pPr>
      <w:r>
        <w:t xml:space="preserve">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lastRenderedPageBreak/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1D1D5A">
        <w:t>02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EA5" w:rsidR="00CF4EA5">
      <w:r>
        <w:separator/>
      </w:r>
    </w:p>
  </w:endnote>
  <w:endnote w:id="0" w:type="continuationSeparator">
    <w:p w:rsidRDefault="00CF4EA5" w:rsidR="00CF4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EA5" w:rsidR="00CF4EA5">
      <w:r>
        <w:separator/>
      </w:r>
    </w:p>
  </w:footnote>
  <w:footnote w:id="0" w:type="continuationSeparator">
    <w:p w:rsidRDefault="00CF4EA5" w:rsidR="00CF4E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C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574FF" w:rsidR="00B574F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B574FF">
      <w:t>Poslovni broj: 7 St-1152/18-</w:t>
    </w:r>
    <w:proofErr w:type="spellStart"/>
    <w:r w:rsidR="00B574FF">
      <w:t>18</w:t>
    </w:r>
    <w:proofErr w:type="spellEnd"/>
  </w:p>
  <w:p w:rsidRDefault="00511EF3" w:rsidP="00511EF3" w:rsidR="00511EF3">
    <w:pPr>
      <w:jc w:val="right"/>
    </w:pPr>
  </w:p>
  <w:p w:rsidRDefault="00BF3E59" w:rsidP="00511EF3" w:rsidR="00BF3E59"/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26780" w:rsidR="00A267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B574FF">
      <w:t xml:space="preserve">Poslovni broj: </w:t>
    </w:r>
    <w:r w:rsidR="00A26780">
      <w:t>7 St-</w:t>
    </w:r>
    <w:r w:rsidR="00B574FF">
      <w:t>1152</w:t>
    </w:r>
    <w:r w:rsidR="00A26780">
      <w:t>/18-</w:t>
    </w:r>
    <w:proofErr w:type="spellStart"/>
    <w:r w:rsidR="00511EF3">
      <w:t>1</w:t>
    </w:r>
    <w:r w:rsidR="00B574FF">
      <w:t>8</w:t>
    </w:r>
    <w:proofErr w:type="spellEnd"/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C87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4EA5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74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480C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0C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C8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C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C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74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480C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0C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C8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C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C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St-1152/2018</izvorni_sadrzaj>
    <derivirana_varijabla naziv="DomainObject.Predmet.OznakaBroj_1">St-1152/2018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HOBLIĆ j.d.o.o. za proizvodnju i trgovinu zastupanog po punomoćniku Goran Saračević</izvorni_sadrzaj>
    <derivirana_varijabla naziv="DomainObject.Predmet.ProtustrankaFormated_1">  HOBLIĆ j.d.o.o. za proizvodnju i trgovinu zastupanog po punomoćniku Goran Saračević</derivirana_varijabla>
  </DomainObject.Predmet.ProtustrankaFormated>
  <DomainObject.Predmet.ProtustrankaFormatedOIB>
    <izvorni_sadrzaj>  HOBLIĆ j.d.o.o. za proizvodnju i trgovinu, OIB 88979318953 zastupanog po punomoćniku Goran Saračević</izvorni_sadrzaj>
    <derivirana_varijabla naziv="DomainObject.Predmet.ProtustrankaFormatedOIB_1">  HOBLIĆ j.d.o.o. za proizvodnju i trgovinu, OIB 88979318953 zastupanog po punomoćniku Goran Saračević</derivirana_varijabla>
  </DomainObject.Predmet.ProtustrankaFormatedOIB>
  <DomainObject.Predmet.ProtustrankaFormatedWithAdress>
    <izvorni_sadrzaj> HOBLIĆ j.d.o.o. za proizvodnju i trgovinu, Ivana Kozarca 43, 32100 Vinkovci zastupanog po punomoćniku Goran Saračević</izvorni_sadrzaj>
    <derivirana_varijabla naziv="DomainObject.Predmet.ProtustrankaFormatedWithAdress_1"> HOBLIĆ j.d.o.o. za proizvodnju i trgovinu, Ivana Kozarca 43, 32100 Vinkovci zastupanog po punomoćniku Goran Saračević</derivirana_varijabla>
  </DomainObject.Predmet.ProtustrankaFormatedWithAdress>
  <DomainObject.Predmet.ProtustrankaFormatedWithAdressOIB>
    <izvorni_sadrzaj> HOBLIĆ j.d.o.o. za proizvodnju i trgovinu, OIB 88979318953, Ivana Kozarca 43, 32100 Vinkovci zastupanog po punomoćniku Goran Saračević</izvorni_sadrzaj>
    <derivirana_varijabla naziv="DomainObject.Predmet.ProtustrankaFormatedWithAdressOIB_1"> HOBLIĆ j.d.o.o. za proizvodnju i trgovinu, OIB 88979318953, Ivana Kozarca 43, 32100 Vinkovci zastupanog po punomoćniku Goran Saračević</derivirana_varijabla>
  </DomainObject.Predmet.ProtustrankaFormatedWithAdressOIB>
  <DomainObject.Predmet.ProtustrankaWithAdress>
    <izvorni_sadrzaj>HOBLIĆ j.d.o.o. za proizvodnju i trgovinu Ivana Kozarca 43, 32100 Vinkovci</izvorni_sadrzaj>
    <derivirana_varijabla naziv="DomainObject.Predmet.ProtustrankaWithAdress_1">HOBLIĆ j.d.o.o. za proizvodnju i trgovinu Ivana Kozarca 43, 32100 Vinkovci</derivirana_varijabla>
  </DomainObject.Predmet.ProtustrankaWithAdress>
  <DomainObject.Predmet.ProtustrankaWithAdressOIB>
    <izvorni_sadrzaj>HOBLIĆ j.d.o.o. za proizvodnju i trgovinu, OIB 88979318953, Ivana Kozarca 43, 32100 Vinkovci</izvorni_sadrzaj>
    <derivirana_varijabla naziv="DomainObject.Predmet.ProtustrankaWithAdressOIB_1">HOBLIĆ j.d.o.o. za proizvodnju i trgovinu, OIB 88979318953, Ivana Kozarca 43, 32100 Vinkovci</derivirana_varijabla>
  </DomainObject.Predmet.ProtustrankaWithAdressOIB>
  <DomainObject.Predmet.ProtustrankaNazivFormated>
    <izvorni_sadrzaj>HOBLIĆ j.d.o.o. za proizvodnju i trgovinu</izvorni_sadrzaj>
    <derivirana_varijabla naziv="DomainObject.Predmet.ProtustrankaNazivFormated_1">HOBLIĆ j.d.o.o. za proizvodnju i trgovinu</derivirana_varijabla>
  </DomainObject.Predmet.ProtustrankaNazivFormated>
  <DomainObject.Predmet.ProtustrankaNazivFormatedOIB>
    <izvorni_sadrzaj>HOBLIĆ j.d.o.o. za proizvodnju i trgovinu, OIB 88979318953</izvorni_sadrzaj>
    <derivirana_varijabla naziv="DomainObject.Predmet.ProtustrankaNazivFormatedOIB_1">HOBLIĆ j.d.o.o. za proizvodnju i trgovinu, OIB 88979318953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HOBLIĆ j.d.o.o. za proizvodnju i trgovinu zastupanog po punomoćniku Goran Saračević</item>
    </izvorni_sadrzaj>
    <derivirana_varijabla naziv="DomainObject.Predmet.ProtuStrankaListFormated_1">
      <item>HOBLIĆ j.d.o.o. za proizvodnju i trgovinu zastupanog po punomoćniku Goran Saračević</item>
    </derivirana_varijabla>
  </DomainObject.Predmet.ProtuStrankaListFormated>
  <DomainObject.Predmet.ProtuStrankaListFormatedOIB>
    <izvorni_sadrzaj>
      <item>HOBLIĆ j.d.o.o. za proizvodnju i trgovinu, OIB 88979318953 zastupanog po punomoćniku Goran Saračević</item>
    </izvorni_sadrzaj>
    <derivirana_varijabla naziv="DomainObject.Predmet.ProtuStrankaListFormatedOIB_1">
      <item>HOBLIĆ j.d.o.o. za proizvodnju i trgovinu, OIB 88979318953 zastupanog po punomoćniku Goran Saračević</item>
    </derivirana_varijabla>
  </DomainObject.Predmet.ProtuStrankaListFormatedOIB>
  <DomainObject.Predmet.ProtuStrankaListFormatedWithAdress>
    <izvorni_sadrzaj>
      <item>HOBLIĆ j.d.o.o. za proizvodnju i trgovinu, Ivana Kozarca 43, 32100 Vinkovci zastupanog po punomoćniku Goran Saračević</item>
    </izvorni_sadrzaj>
    <derivirana_varijabla naziv="DomainObject.Predmet.ProtuStrankaListFormatedWithAdress_1">
      <item>HOBLIĆ j.d.o.o. za proizvodnju i trgovinu, Ivana Kozarca 43, 32100 Vinkovci zastupanog po punomoćniku Goran Saračević</item>
    </derivirana_varijabla>
  </DomainObject.Predmet.ProtuStrankaListFormatedWithAdress>
  <DomainObject.Predmet.ProtuStrankaListFormatedWithAdressOIB>
    <izvorni_sadrzaj>
      <item>HOBLIĆ j.d.o.o. za proizvodnju i trgovinu, OIB 88979318953, Ivana Kozarca 43, 32100 Vinkovci zastupanog po punomoćniku Goran Saračević</item>
    </izvorni_sadrzaj>
    <derivirana_varijabla naziv="DomainObject.Predmet.ProtuStrankaListFormatedWithAdressOIB_1">
      <item>HOBLIĆ j.d.o.o. za proizvodnju i trgovinu, OIB 88979318953, Ivana Kozarca 43, 32100 Vinkovci zastupanog po punomoćniku Goran Saračević</item>
    </derivirana_varijabla>
  </DomainObject.Predmet.ProtuStrankaListFormatedWithAdressOIB>
  <DomainObject.Predmet.ProtuStrankaListNazivFormated>
    <izvorni_sadrzaj>
      <item>HOBLIĆ j.d.o.o. za proizvodnju i trgovinu</item>
    </izvorni_sadrzaj>
    <derivirana_varijabla naziv="DomainObject.Predmet.ProtuStrankaListNazivFormated_1">
      <item>HOBLIĆ j.d.o.o. za proizvodnju i trgovinu</item>
    </derivirana_varijabla>
  </DomainObject.Predmet.ProtuStrankaListNazivFormated>
  <DomainObject.Predmet.ProtuStrankaListNazivFormatedOIB>
    <izvorni_sadrzaj>
      <item>HOBLIĆ j.d.o.o. za proizvodnju i trgovinu, OIB 88979318953</item>
    </izvorni_sadrzaj>
    <derivirana_varijabla naziv="DomainObject.Predmet.ProtuStrankaListNazivFormatedOIB_1">
      <item>HOBLIĆ j.d.o.o. za proizvodnju i trgovinu, OIB 88979318953</item>
    </derivirana_varijabla>
  </DomainObject.Predmet.ProtuStrankaListNazivFormatedOIB>
  <DomainObject.Predmet.OstaliListFormated>
    <izvorni_sadrzaj>
      <item>Goran Saračević punomoćnik sudionika u postupku HOBLIĆ j.d.o.o. za proizvodnju i trgovinu</item>
      <item>Županijsko državno odvjetništvo u Vukovaru</item>
    </izvorni_sadrzaj>
    <derivirana_varijabla naziv="DomainObject.Predmet.OstaliListFormated_1">
      <item>Goran Saračević punomoćnik sudionika u postupku HOBLIĆ j.d.o.o. za proizvodnju i trgovinu</item>
      <item>Županijsko državno odvjetništvo u Vukovaru</item>
    </derivirana_varijabla>
  </DomainObject.Predmet.OstaliListFormated>
  <DomainObject.Predmet.OstaliListFormatedOIB>
    <izvorni_sadrzaj>
      <item>Goran Saračević, OIB 42744243290 punomoćnik sudionika u postupku HOBLIĆ j.d.o.o. za proizvodnju i trgovinu</item>
      <item>Županijsko državno odvjetništvo u Vukovaru, OIB 81618487055</item>
    </izvorni_sadrzaj>
    <derivirana_varijabla naziv="DomainObject.Predmet.OstaliListFormatedOIB_1">
      <item>Goran Saračević, OIB 42744243290 punomoćnik sudionika u postupku HOBLIĆ j.d.o.o. za proizvodnju i trgovinu</item>
      <item>Županijsko državno odvjetništvo u Vukovaru, OIB 81618487055</item>
    </derivirana_varijabla>
  </DomainObject.Predmet.OstaliListFormatedOIB>
  <DomainObject.Predmet.OstaliListFormatedWithAdress>
    <izvorni_sadrzaj>
      <item>Goran Saračević, Ivana Kozarca 41, 32100 Vinkovci punomoćnik sudionika u postupku HOBLIĆ j.d.o.o. za proizvodnju i trgovinu</item>
      <item>Županijsko državno odvjetništvo u Vukovaru, Ulica Andrije Hebranga 2, 32000 Vukovar</item>
    </izvorni_sadrzaj>
    <derivirana_varijabla naziv="DomainObject.Predmet.OstaliListFormatedWithAdress_1">
      <item>Goran Saračević, Ivana Kozarca 41, 32100 Vinkovci punomoćnik sudionika u postupku HOBLIĆ j.d.o.o. za proizvodnju i trgovinu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Goran Saračević, OIB 42744243290, Ivana Kozarca 41, 32100 Vinkovci punomoćnik sudionika u postupku HOBLIĆ j.d.o.o. za proizvodnju i trgovinu</item>
      <item>Županijsko državno odvjetništvo u Vukovaru, OIB 81618487055, Ulica Andrije Hebranga 2, 32000 Vukovar</item>
    </izvorni_sadrzaj>
    <derivirana_varijabla naziv="DomainObject.Predmet.OstaliListFormatedWithAdressOIB_1">
      <item>Goran Saračević, OIB 42744243290, Ivana Kozarca 41, 32100 Vinkovci punomoćnik sudionika u postupku HOBLIĆ j.d.o.o. za proizvodnju i trgovinu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Goran Saračević</item>
      <item>Županijsko državno odvjetništvo u Vukovaru</item>
    </izvorni_sadrzaj>
    <derivirana_varijabla naziv="DomainObject.Predmet.OstaliListNazivFormated_1">
      <item>Goran Saračević</item>
      <item>Županijsko državno odvjetništvo u Vukovaru</item>
    </derivirana_varijabla>
  </DomainObject.Predmet.OstaliListNazivFormated>
  <DomainObject.Predmet.OstaliListNazivFormatedOIB>
    <izvorni_sadrzaj>
      <item>Goran Saračević, OIB 42744243290</item>
      <item>Županijsko državno odvjetništvo u Vukovaru, OIB 81618487055</item>
    </izvorni_sadrzaj>
    <derivirana_varijabla naziv="DomainObject.Predmet.OstaliListNazivFormatedOIB_1">
      <item>Goran Saračević, OIB 42744243290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HOBLIĆ j.d.o.o. za proizvodnju i trgovinu</izvorni_sadrzaj>
    <derivirana_varijabla naziv="DomainObject.Predmet.ProtustrankaIDrugi_1">HOBLIĆ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HOBLIĆ j.d.o.o. za proizvodnju i trgovinu, OIB 88979318953, Ivana Kozarca 43, 32100 Vinkovci</izvorni_sadrzaj>
    <derivirana_varijabla naziv="DomainObject.Predmet.ProtustrankaIDrugiAdressOIB_1">HOBLIĆ j.d.o.o. za proizvodnju i trgovinu, OIB 88979318953, Ivana Kozarca 43,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HOBLIĆ j.d.o.o. za proizvodnju i trgovinu</item>
      <item>Goran Saračević</item>
      <item>Županijsko državno odvjetništvo u Vukovaru</item>
    </izvorni_sadrzaj>
    <derivirana_varijabla naziv="DomainObject.Predmet.SudioniciListNaziv_1">
      <item>FINA RC OSIJEK</item>
      <item>HOBLIĆ j.d.o.o. za proizvodnju i trgovinu</item>
      <item>Goran Saračević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HOBLIĆ j.d.o.o. za proizvodnju i trgovinu, OIB 88979318953, Ivana Kozarca 43,32100 Vinkovci</item>
      <item>Goran Saračević, OIB 42744243290, Ivana Kozarca 41,32100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HOBLIĆ j.d.o.o. za proizvodnju i trgovinu, OIB 88979318953, Ivana Kozarca 43,32100 Vinkovci</item>
      <item>Goran Saračević, OIB 42744243290, Ivana Kozarca 41,32100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88979318953</item>
      <item>, OIB 42744243290</item>
      <item>, OIB 81618487055</item>
    </izvorni_sadrzaj>
    <derivirana_varijabla naziv="DomainObject.Predmet.SudioniciListNazivOIB_1">
      <item>, OIB 85821130368</item>
      <item>, OIB 88979318953</item>
      <item>, OIB 42744243290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St-1152/2018-9</izvorni_sadrzaj>
    <derivirana_varijabla naziv="DomainObject.PredzadnjaOdlukaIzPredmeta.Oznaka_1">St-1152/2018-9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85401-76FB-4FFE-8E2A-86F069EB4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665</properties:Words>
  <properties:Characters>3543</properties:Characters>
  <properties:Lines>106</properties:Lines>
  <properties:Paragraphs>31</properties:Paragraphs>
  <properties:TotalTime>1076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2018-11-30T13:27:00Z</dcterms:modified>
  <cp:revision>663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(1152-18 (-18) HOBLIĆ.docx)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