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1369" w14:paraId="6e01369" w:rsidRDefault="00D65654" w:rsidP="00910611" w:rsidR="00D6565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654" w:rsidP="00910611" w:rsidR="00D65654">
      <w:r>
        <w:rPr>
          <w:rFonts w:eastAsia="MS Mincho"/>
        </w:rPr>
        <w:t xml:space="preserve">   REPUBLIKA HRVATSKA</w:t>
      </w:r>
    </w:p>
    <w:p w:rsidRDefault="00D65654" w:rsidP="00910611" w:rsidR="00D65654">
      <w:r>
        <w:rPr>
          <w:rFonts w:eastAsia="MS Mincho"/>
        </w:rPr>
        <w:t>TRGOVAČKI SUD U RIJECI</w:t>
      </w:r>
    </w:p>
    <w:p w:rsidRDefault="00D65654" w:rsidR="00D6565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C74141" w:rsidRPr="00C74141">
        <w:rPr>
          <w:b/>
        </w:rPr>
        <w:t>IN - Q društvo s ograničenom odgovornošću za usluge</w:t>
      </w:r>
      <w:r w:rsidR="00C74141">
        <w:rPr>
          <w:b/>
        </w:rPr>
        <w:t xml:space="preserve">, Rijeka, Turkovo 23/11, OIB </w:t>
      </w:r>
      <w:r w:rsidR="00C74141" w:rsidRPr="00C74141">
        <w:rPr>
          <w:b/>
        </w:rPr>
        <w:t>03184459918</w:t>
      </w:r>
      <w:r w:rsidR="00CB4C71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D65654" w:rsidR="00946AB7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CB4C71">
        <w:rPr>
          <w:sz w:val="20"/>
          <w:szCs w:val="20"/>
        </w:rPr>
        <w:t>23</w:t>
      </w:r>
      <w:r w:rsidR="00D5399D">
        <w:rPr>
          <w:sz w:val="20"/>
          <w:szCs w:val="20"/>
        </w:rPr>
        <w:t>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6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C74141">
      <w:t>403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53752"/>
    <w:rsid w:val="00175D32"/>
    <w:rsid w:val="00186097"/>
    <w:rsid w:val="00193CC1"/>
    <w:rsid w:val="001A3D50"/>
    <w:rsid w:val="001D4983"/>
    <w:rsid w:val="001D4B1A"/>
    <w:rsid w:val="00212631"/>
    <w:rsid w:val="00222E28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0A4A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A51F4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3C92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8078E"/>
    <w:rsid w:val="00BA0A07"/>
    <w:rsid w:val="00BA0DDD"/>
    <w:rsid w:val="00BC03E1"/>
    <w:rsid w:val="00BD5E8C"/>
    <w:rsid w:val="00BE24FA"/>
    <w:rsid w:val="00BF0EAB"/>
    <w:rsid w:val="00BF424A"/>
    <w:rsid w:val="00BF49A2"/>
    <w:rsid w:val="00C006D1"/>
    <w:rsid w:val="00C030A5"/>
    <w:rsid w:val="00C2671E"/>
    <w:rsid w:val="00C52C7B"/>
    <w:rsid w:val="00C66542"/>
    <w:rsid w:val="00C74141"/>
    <w:rsid w:val="00C82749"/>
    <w:rsid w:val="00C9487D"/>
    <w:rsid w:val="00CB184B"/>
    <w:rsid w:val="00CB4C71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65654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6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6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6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6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6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6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6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6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Q društvo s ograničenom odgovornošću za usluge</izvorni_sadrzaj>
    <derivirana_varijabla naziv="DomainObject.Predmet.ProtustrankaFormated_1">  IN - Q društvo s ograničenom odgovornošću za usluge</derivirana_varijabla>
  </DomainObject.Predmet.ProtustrankaFormated>
  <DomainObject.Predmet.ProtustrankaFormatedOIB>
    <izvorni_sadrzaj>  IN - Q društvo s ograničenom odgovornošću za usluge, OIB 03184459918</izvorni_sadrzaj>
    <derivirana_varijabla naziv="DomainObject.Predmet.ProtustrankaFormatedOIB_1">  IN - Q društvo s ograničenom odgovornošću za usluge, OIB 03184459918</derivirana_varijabla>
  </DomainObject.Predmet.ProtustrankaFormatedOIB>
  <DomainObject.Predmet.ProtustrankaFormatedWithAdress>
    <izvorni_sadrzaj> IN - Q društvo s ograničenom odgovornošću za usluge, Turkovo 23/11, 51000 Rijeka</izvorni_sadrzaj>
    <derivirana_varijabla naziv="DomainObject.Predmet.ProtustrankaFormatedWithAdress_1"> IN - Q društvo s ograničenom odgovornošću za usluge, Turkovo 23/11, 51000 Rijeka</derivirana_varijabla>
  </DomainObject.Predmet.ProtustrankaFormatedWithAdress>
  <DomainObject.Predmet.ProtustrankaFormatedWithAdressOIB>
    <izvorni_sadrzaj> IN - Q društvo s ograničenom odgovornošću za usluge, OIB 03184459918, Turkovo 23/11, 51000 Rijeka</izvorni_sadrzaj>
    <derivirana_varijabla naziv="DomainObject.Predmet.ProtustrankaFormatedWithAdressOIB_1"> IN - Q društvo s ograničenom odgovornošću za usluge, OIB 03184459918, Turkovo 23/11, 51000 Rijeka</derivirana_varijabla>
  </DomainObject.Predmet.ProtustrankaFormatedWithAdressOIB>
  <DomainObject.Predmet.ProtustrankaWithAdress>
    <izvorni_sadrzaj>IN - Q društvo s ograničenom odgovornošću za usluge Turkovo 23/11, 51000 Rijeka</izvorni_sadrzaj>
    <derivirana_varijabla naziv="DomainObject.Predmet.ProtustrankaWithAdress_1">IN - Q društvo s ograničenom odgovornošću za usluge Turkovo 23/11, 51000 Rijeka</derivirana_varijabla>
  </DomainObject.Predmet.ProtustrankaWithAdress>
  <DomainObject.Predmet.ProtustrankaWithAdressOIB>
    <izvorni_sadrzaj>IN - Q društvo s ograničenom odgovornošću za usluge, OIB 03184459918, Turkovo 23/11, 51000 Rijeka</izvorni_sadrzaj>
    <derivirana_varijabla naziv="DomainObject.Predmet.ProtustrankaWithAdressOIB_1">IN - Q društvo s ograničenom odgovornošću za usluge, OIB 03184459918, Turkovo 23/11, 51000 Rijeka</derivirana_varijabla>
  </DomainObject.Predmet.ProtustrankaWithAdressOIB>
  <DomainObject.Predmet.ProtustrankaNazivFormated>
    <izvorni_sadrzaj>IN - Q društvo s ograničenom odgovornošću za usluge</izvorni_sadrzaj>
    <derivirana_varijabla naziv="DomainObject.Predmet.ProtustrankaNazivFormated_1">IN - Q društvo s ograničenom odgovornošću za usluge</derivirana_varijabla>
  </DomainObject.Predmet.ProtustrankaNazivFormated>
  <DomainObject.Predmet.ProtustrankaNazivFormatedOIB>
    <izvorni_sadrzaj>IN - Q društvo s ograničenom odgovornošću za usluge, OIB 03184459918</izvorni_sadrzaj>
    <derivirana_varijabla naziv="DomainObject.Predmet.ProtustrankaNazivFormatedOIB_1">IN - Q društvo s ograničenom odgovornošću za usluge, OIB 03184459918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 - Q društvo s ograničenom odgovornošću za usluge</item>
    </izvorni_sadrzaj>
    <derivirana_varijabla naziv="DomainObject.Predmet.ProtuStrankaListFormated_1">
      <item>IN - Q društvo s ograničenom odgovornošću za usluge</item>
    </derivirana_varijabla>
  </DomainObject.Predmet.ProtuStrankaListFormated>
  <DomainObject.Predmet.ProtuStrankaListFormatedOIB>
    <izvorni_sadrzaj>
      <item>IN - Q društvo s ograničenom odgovornošću za usluge, OIB 03184459918</item>
    </izvorni_sadrzaj>
    <derivirana_varijabla naziv="DomainObject.Predmet.ProtuStrankaListFormatedOIB_1">
      <item>IN - Q društvo s ograničenom odgovornošću za usluge, OIB 03184459918</item>
    </derivirana_varijabla>
  </DomainObject.Predmet.ProtuStrankaListFormatedOIB>
  <DomainObject.Predmet.ProtuStrankaListFormatedWithAdress>
    <izvorni_sadrzaj>
      <item>IN - Q društvo s ograničenom odgovornošću za usluge, Turkovo 23/11, 51000 Rijeka</item>
    </izvorni_sadrzaj>
    <derivirana_varijabla naziv="DomainObject.Predmet.ProtuStrankaListFormatedWithAdress_1">
      <item>IN - Q društvo s ograničenom odgovornošću za usluge, Turkovo 23/11, 51000 Rijeka</item>
    </derivirana_varijabla>
  </DomainObject.Predmet.ProtuStrankaListFormatedWithAdress>
  <DomainObject.Predmet.ProtuStrankaListFormatedWithAdressOIB>
    <izvorni_sadrzaj>
      <item>IN - Q društvo s ograničenom odgovornošću za usluge, OIB 03184459918, Turkovo 23/11, 51000 Rijeka</item>
    </izvorni_sadrzaj>
    <derivirana_varijabla naziv="DomainObject.Predmet.ProtuStrankaListFormatedWithAdressOIB_1">
      <item>IN - Q društvo s ograničenom odgovornošću za usluge, OIB 03184459918, Turkovo 23/11, 51000 Rijeka</item>
    </derivirana_varijabla>
  </DomainObject.Predmet.ProtuStrankaListFormatedWithAdressOIB>
  <DomainObject.Predmet.ProtuStrankaListNazivFormated>
    <izvorni_sadrzaj>
      <item>IN - Q društvo s ograničenom odgovornošću za usluge</item>
    </izvorni_sadrzaj>
    <derivirana_varijabla naziv="DomainObject.Predmet.ProtuStrankaListNazivFormated_1">
      <item>IN - Q društvo s ograničenom odgovornošću za usluge</item>
    </derivirana_varijabla>
  </DomainObject.Predmet.ProtuStrankaListNazivFormated>
  <DomainObject.Predmet.ProtuStrankaListNazivFormatedOIB>
    <izvorni_sadrzaj>
      <item>IN - Q društvo s ograničenom odgovornošću za usluge, OIB 03184459918</item>
    </izvorni_sadrzaj>
    <derivirana_varijabla naziv="DomainObject.Predmet.ProtuStrankaListNazivFormatedOIB_1">
      <item>IN - Q društvo s ograničenom odgovornošću za usluge, OIB 03184459918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 - Q društvo s ograničenom odgovornošću za usluge</izvorni_sadrzaj>
    <derivirana_varijabla naziv="DomainObject.Predmet.ProtustrankaIDrugi_1">IN - Q društvo s ograničenom odgovornošću za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 - Q društvo s ograničenom odgovornošću za usluge, OIB 03184459918, Turkovo 23/11, 51000 Rijeka</izvorni_sadrzaj>
    <derivirana_varijabla naziv="DomainObject.Predmet.ProtustrankaIDrugiAdressOIB_1">IN - Q društvo s ograničenom odgovornošću za usluge, OIB 03184459918, Turkovo 23/11,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 - Q društvo s ograničenom odgovornošću za usluge</item>
    </izvorni_sadrzaj>
    <derivirana_varijabla naziv="DomainObject.Predmet.SudioniciListNaziv_1">
      <item>FINA  Rijeka</item>
      <item>IN - Q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IN - Q društvo s ograničenom odgovornošću za usluge, OIB 03184459918, Turkovo 23/11,51000 Rijeka</item>
    </izvorni_sadrzaj>
    <derivirana_varijabla naziv="DomainObject.Predmet.SudioniciListAdressOIB_1">
      <item>FINA  Rijeka, OIB 85821130368, Frana Kurelca 8,51000 Rijeka</item>
      <item>IN - Q društvo s ograničenom odgovornošću za usluge, OIB 03184459918, Turkovo 23/11,51000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03184459918</item>
    </izvorni_sadrzaj>
    <derivirana_varijabla naziv="DomainObject.Predmet.SudioniciListNazivOIB_1">
      <item>, OIB 85821130368</item>
      <item>, OIB 03184459918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89C07-83D3-4C69-AEC5-249C2896D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869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2017-10-23T13:02:00Z</dcterms:created>
  <dc:creator>dcmelik</dc:creator>
  <cp:lastModifiedBy>Jasna Radulović</cp:lastModifiedBy>
  <cp:lastPrinted>2017-10-23T13:02:00Z</cp:lastPrinted>
  <dcterms:modified xmlns:xsi="http://www.w3.org/2001/XMLSchema-instance" xsi:type="dcterms:W3CDTF">2017-10-23T13:06:00Z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