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fc4f" w14:paraId="323fc4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810E31">
        <w:t>6907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810E31">
        <w:rPr>
          <w:rFonts w:cs="Times New Roman" w:eastAsia="Times New Roman"/>
          <w:szCs w:val="24"/>
          <w:lang w:eastAsia="hr-HR"/>
        </w:rPr>
        <w:t>B.E.R.N.-CENTAR štedno-kreditna zadruga u likvidaciji, OIB 68037180632, MBS 080152807, iz Zagreba, Krapinska 5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810E31">
        <w:rPr>
          <w:rFonts w:cs="Times New Roman" w:eastAsia="Times New Roman"/>
          <w:szCs w:val="24"/>
          <w:lang w:eastAsia="hr-HR"/>
        </w:rPr>
        <w:t>B.E.R.N.-CENTAR štedno-kreditna zadruga u likvidaciji, OIB 68037180632, MBS 080152807, iz Zagreba, Krapinska 5</w:t>
      </w:r>
      <w:r w:rsidR="005158DD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810E31">
        <w:rPr>
          <w:rFonts w:cs="Times New Roman" w:eastAsia="Times New Roman"/>
          <w:szCs w:val="24"/>
          <w:lang w:eastAsia="hr-HR"/>
        </w:rPr>
        <w:t>B.E.R.N.-CENTAR štedno-kreditna zadruga u likvidaciji, OIB 68037180632, MBS 080152807, iz Zagreba, Krapinska 5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157F9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810E31">
          <w:t>6907</w:t>
        </w:r>
        <w:r w:rsidR="00AD55BB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92290B"/>
    <w:rsid w:val="009A46E9"/>
    <w:rsid w:val="009C1F6F"/>
    <w:rsid w:val="00A01C56"/>
    <w:rsid w:val="00A167C6"/>
    <w:rsid w:val="00A47B7E"/>
    <w:rsid w:val="00A62139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D157F9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15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7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15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7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6907</izvorni_sadrzaj>
    <derivirana_varijabla naziv="DomainObject.Predmet.Broj_1">6907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St-6907/2016</izvorni_sadrzaj>
    <derivirana_varijabla naziv="DomainObject.Predmet.OznakaBroj_1">St-6907/2016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B.E.R.N.-CENTAR štedno-kreditna zadruga u likvidaciji</izvorni_sadrzaj>
    <derivirana_varijabla naziv="DomainObject.Predmet.ProtustrankaFormated_1">  B.E.R.N.-CENTAR štedno-kreditna zadruga u likvidaciji</derivirana_varijabla>
  </DomainObject.Predmet.ProtustrankaFormated>
  <DomainObject.Predmet.ProtustrankaFormatedOIB>
    <izvorni_sadrzaj>  B.E.R.N.-CENTAR štedno-kreditna zadruga u likvidaciji, OIB 68037180632</izvorni_sadrzaj>
    <derivirana_varijabla naziv="DomainObject.Predmet.ProtustrankaFormatedOIB_1">  B.E.R.N.-CENTAR štedno-kreditna zadruga u likvidaciji, OIB 68037180632</derivirana_varijabla>
  </DomainObject.Predmet.ProtustrankaFormatedOIB>
  <DomainObject.Predmet.ProtustrankaFormatedWithAdress>
    <izvorni_sadrzaj> B.E.R.N.-CENTAR štedno-kreditna zadruga u likvidaciji, Krapinska 5, 10000 Zagreb</izvorni_sadrzaj>
    <derivirana_varijabla naziv="DomainObject.Predmet.ProtustrankaFormatedWithAdress_1"> B.E.R.N.-CENTAR štedno-kreditna zadruga u likvidaciji, Krapinska 5, 10000 Zagreb</derivirana_varijabla>
  </DomainObject.Predmet.ProtustrankaFormatedWithAdress>
  <DomainObject.Predmet.ProtustrankaFormatedWithAdressOIB>
    <izvorni_sadrzaj> B.E.R.N.-CENTAR štedno-kreditna zadruga u likvidaciji, OIB 68037180632, Krapinska 5, 10000 Zagreb</izvorni_sadrzaj>
    <derivirana_varijabla naziv="DomainObject.Predmet.ProtustrankaFormatedWithAdressOIB_1"> B.E.R.N.-CENTAR štedno-kreditna zadruga u likvidaciji, OIB 68037180632, Krapinska 5, 10000 Zagreb</derivirana_varijabla>
  </DomainObject.Predmet.ProtustrankaFormatedWithAdressOIB>
  <DomainObject.Predmet.ProtustrankaWithAdress>
    <izvorni_sadrzaj>B.E.R.N.-CENTAR štedno-kreditna zadruga u likvidaciji Krapinska 5, 10000 Zagreb</izvorni_sadrzaj>
    <derivirana_varijabla naziv="DomainObject.Predmet.ProtustrankaWithAdress_1">B.E.R.N.-CENTAR štedno-kreditna zadruga u likvidaciji Krapinska 5, 10000 Zagreb</derivirana_varijabla>
  </DomainObject.Predmet.ProtustrankaWithAdress>
  <DomainObject.Predmet.ProtustrankaWithAdressOIB>
    <izvorni_sadrzaj>B.E.R.N.-CENTAR štedno-kreditna zadruga u likvidaciji, OIB 68037180632, Krapinska 5, 10000 Zagreb</izvorni_sadrzaj>
    <derivirana_varijabla naziv="DomainObject.Predmet.ProtustrankaWithAdressOIB_1">B.E.R.N.-CENTAR štedno-kreditna zadruga u likvidaciji, OIB 68037180632, Krapinska 5, 10000 Zagreb</derivirana_varijabla>
  </DomainObject.Predmet.ProtustrankaWithAdressOIB>
  <DomainObject.Predmet.ProtustrankaNazivFormated>
    <izvorni_sadrzaj>B.E.R.N.-CENTAR štedno-kreditna zadruga u likvidaciji</izvorni_sadrzaj>
    <derivirana_varijabla naziv="DomainObject.Predmet.ProtustrankaNazivFormated_1">B.E.R.N.-CENTAR štedno-kreditna zadruga u likvidaciji</derivirana_varijabla>
  </DomainObject.Predmet.ProtustrankaNazivFormated>
  <DomainObject.Predmet.ProtustrankaNazivFormatedOIB>
    <izvorni_sadrzaj>B.E.R.N.-CENTAR štedno-kreditna zadruga u likvidaciji, OIB 68037180632</izvorni_sadrzaj>
    <derivirana_varijabla naziv="DomainObject.Predmet.ProtustrankaNazivFormatedOIB_1">B.E.R.N.-CENTAR štedno-kreditna zadruga u likvidaciji, OIB 68037180632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B.E.R.N.-CENTAR štedno-kreditna zadruga u likvidaciji</item>
    </izvorni_sadrzaj>
    <derivirana_varijabla naziv="DomainObject.Predmet.ProtuStrankaListFormated_1">
      <item>B.E.R.N.-CENTAR štedno-kreditna zadruga u likvidaciji</item>
    </derivirana_varijabla>
  </DomainObject.Predmet.ProtuStrankaListFormated>
  <DomainObject.Predmet.ProtuStrankaListFormatedOIB>
    <izvorni_sadrzaj>
      <item>B.E.R.N.-CENTAR štedno-kreditna zadruga u likvidaciji, OIB 68037180632</item>
    </izvorni_sadrzaj>
    <derivirana_varijabla naziv="DomainObject.Predmet.ProtuStrankaListFormatedOIB_1">
      <item>B.E.R.N.-CENTAR štedno-kreditna zadruga u likvidaciji, OIB 68037180632</item>
    </derivirana_varijabla>
  </DomainObject.Predmet.ProtuStrankaListFormatedOIB>
  <DomainObject.Predmet.ProtuStrankaListFormatedWithAdress>
    <izvorni_sadrzaj>
      <item>B.E.R.N.-CENTAR štedno-kreditna zadruga u likvidaciji, Krapinska 5, 10000 Zagreb</item>
    </izvorni_sadrzaj>
    <derivirana_varijabla naziv="DomainObject.Predmet.ProtuStrankaListFormatedWithAdress_1">
      <item>B.E.R.N.-CENTAR štedno-kreditna zadruga u likvidaciji, Krapinska 5, 10000 Zagreb</item>
    </derivirana_varijabla>
  </DomainObject.Predmet.ProtuStrankaListFormatedWithAdress>
  <DomainObject.Predmet.ProtuStrankaListFormatedWithAdressOIB>
    <izvorni_sadrzaj>
      <item>B.E.R.N.-CENTAR štedno-kreditna zadruga u likvidaciji, OIB 68037180632, Krapinska 5, 10000 Zagreb</item>
    </izvorni_sadrzaj>
    <derivirana_varijabla naziv="DomainObject.Predmet.ProtuStrankaListFormatedWithAdressOIB_1">
      <item>B.E.R.N.-CENTAR štedno-kreditna zadruga u likvidaciji, OIB 68037180632, Krapinska 5, 10000 Zagreb</item>
    </derivirana_varijabla>
  </DomainObject.Predmet.ProtuStrankaListFormatedWithAdressOIB>
  <DomainObject.Predmet.ProtuStrankaListNazivFormated>
    <izvorni_sadrzaj>
      <item>B.E.R.N.-CENTAR štedno-kreditna zadruga u likvidaciji</item>
    </izvorni_sadrzaj>
    <derivirana_varijabla naziv="DomainObject.Predmet.ProtuStrankaListNazivFormated_1">
      <item>B.E.R.N.-CENTAR štedno-kreditna zadruga u likvidaciji</item>
    </derivirana_varijabla>
  </DomainObject.Predmet.ProtuStrankaListNazivFormated>
  <DomainObject.Predmet.ProtuStrankaListNazivFormatedOIB>
    <izvorni_sadrzaj>
      <item>B.E.R.N.-CENTAR štedno-kreditna zadruga u likvidaciji, OIB 68037180632</item>
    </izvorni_sadrzaj>
    <derivirana_varijabla naziv="DomainObject.Predmet.ProtuStrankaListNazivFormatedOIB_1">
      <item>B.E.R.N.-CENTAR štedno-kreditna zadruga u likvidaciji, OIB 68037180632</item>
    </derivirana_varijabla>
  </DomainObject.Predmet.ProtuStrankaListNazivFormatedOIB>
  <DomainObject.Predmet.OstaliListFormated>
    <izvorni_sadrzaj>
      <item>Slavica Fordren</item>
    </izvorni_sadrzaj>
    <derivirana_varijabla naziv="DomainObject.Predmet.OstaliListFormated_1">
      <item>Slavica Fordren</item>
    </derivirana_varijabla>
  </DomainObject.Predmet.OstaliListFormated>
  <DomainObject.Predmet.OstaliListFormatedOIB>
    <izvorni_sadrzaj>
      <item>Slavica Fordren, OIB 74885993737</item>
    </izvorni_sadrzaj>
    <derivirana_varijabla naziv="DomainObject.Predmet.OstaliListFormatedOIB_1">
      <item>Slavica Fordren, OIB 74885993737</item>
    </derivirana_varijabla>
  </DomainObject.Predmet.OstaliListFormatedOIB>
  <DomainObject.Predmet.OstaliListFormatedWithAdress>
    <izvorni_sadrzaj>
      <item>Slavica Fordren, Ulica hrvatske mladeži 64, 10290 Zaprešić</item>
    </izvorni_sadrzaj>
    <derivirana_varijabla naziv="DomainObject.Predmet.OstaliListFormatedWithAdress_1">
      <item>Slavica Fordren, Ulica hrvatske mladeži 64, 10290 Zaprešić</item>
    </derivirana_varijabla>
  </DomainObject.Predmet.OstaliListFormatedWithAdress>
  <DomainObject.Predmet.OstaliListFormatedWithAdressOIB>
    <izvorni_sadrzaj>
      <item>Slavica Fordren, OIB 74885993737, Ulica hrvatske mladeži 64, 10290 Zaprešić</item>
    </izvorni_sadrzaj>
    <derivirana_varijabla naziv="DomainObject.Predmet.OstaliListFormatedWithAdressOIB_1">
      <item>Slavica Fordren, OIB 74885993737, Ulica hrvatske mladeži 64, 10290 Zaprešić</item>
    </derivirana_varijabla>
  </DomainObject.Predmet.OstaliListFormatedWithAdressOIB>
  <DomainObject.Predmet.OstaliListNazivFormated>
    <izvorni_sadrzaj>
      <item>Slavica Fordren</item>
    </izvorni_sadrzaj>
    <derivirana_varijabla naziv="DomainObject.Predmet.OstaliListNazivFormated_1">
      <item>Slavica Fordren</item>
    </derivirana_varijabla>
  </DomainObject.Predmet.OstaliListNazivFormated>
  <DomainObject.Predmet.OstaliListNazivFormatedOIB>
    <izvorni_sadrzaj>
      <item>Slavica Fordren, OIB 74885993737</item>
    </izvorni_sadrzaj>
    <derivirana_varijabla naziv="DomainObject.Predmet.OstaliListNazivFormatedOIB_1">
      <item>Slavica Fordren, OIB 74885993737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B.E.R.N.-CENTAR štedno-kreditna zadruga u likvidaciji</izvorni_sadrzaj>
    <derivirana_varijabla naziv="DomainObject.Predmet.ProtustrankaIDrugi_1">B.E.R.N.-CENTAR štedno-kreditna zadruga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B.E.R.N.-CENTAR štedno-kreditna zadruga u likvidaciji, OIB 68037180632, Krapinska 5, 10000 Zagreb</izvorni_sadrzaj>
    <derivirana_varijabla naziv="DomainObject.Predmet.ProtustrankaIDrugiAdressOIB_1">B.E.R.N.-CENTAR štedno-kreditna zadruga u likvidaciji, OIB 68037180632, Krapinska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B.E.R.N.-CENTAR štedno-kreditna zadruga u likvidaciji</item>
      <item>Slavica Fordren</item>
    </izvorni_sadrzaj>
    <derivirana_varijabla naziv="DomainObject.Predmet.SudioniciListNaziv_1">
      <item>FINA Regionalni centar Zagreb</item>
      <item>B.E.R.N.-CENTAR štedno-kreditna zadruga u likvidaciji</item>
      <item>Slavica Fordren</item>
    </derivirana_varijabla>
  </DomainObject.Predmet.SudioniciListNaziv>
  <DomainObject.Predmet.SudioniciListAdressOIB>
    <izvorni_sadrzaj>
      <item>FINA Regionalni centar Zagreb, OIB 85821130368, Trg svibanjskih žrtava 1995. 1,10000 Zagreb</item>
      <item>B.E.R.N.-CENTAR štedno-kreditna zadruga u likvidaciji, OIB 68037180632, Krapinska 5,10000 Zagreb</item>
      <item>Slavica Fordren, OIB 74885993737, Ulica hrvatske mladeži 64,10290 Zaprešić</item>
    </izvorni_sadrzaj>
    <derivirana_varijabla naziv="DomainObject.Predmet.SudioniciListAdressOIB_1">
      <item>FINA Regionalni centar Zagreb, OIB 85821130368, Trg svibanjskih žrtava 1995. 1,10000 Zagreb</item>
      <item>B.E.R.N.-CENTAR štedno-kreditna zadruga u likvidaciji, OIB 68037180632, Krapinska 5,10000 Zagreb</item>
      <item>Slavica Fordren, OIB 74885993737, Ulica hrvatske mladeži 64,10290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68037180632</item>
      <item>, OIB 74885993737</item>
    </izvorni_sadrzaj>
    <derivirana_varijabla naziv="DomainObject.Predmet.SudioniciListNazivOIB_1">
      <item>, OIB 85821130368</item>
      <item>, OIB 68037180632</item>
      <item>, OIB 74885993737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1835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2017-03-21T11:44:00Z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