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a892" w14:paraId="c22a892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6E3339">
        <w:rPr>
          <w:rFonts w:cs="Times New Roman"/>
          <w:b/>
        </w:rPr>
        <w:t>438/2018</w:t>
      </w:r>
      <w:r w:rsidR="00CC3305">
        <w:rPr>
          <w:rFonts w:cs="Times New Roman"/>
          <w:b/>
        </w:rPr>
        <w:t>-</w:t>
      </w:r>
      <w:r w:rsidR="006E3339">
        <w:rPr>
          <w:rFonts w:cs="Times New Roman"/>
          <w:b/>
        </w:rPr>
        <w:t>34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6E3339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6E3339" w:rsidRPr="006E3339">
        <w:rPr>
          <w:rFonts w:cs="Times New Roman" w:eastAsia="Times New Roman"/>
          <w:lang w:eastAsia="hr-HR"/>
        </w:rPr>
        <w:t>Stečajna masa</w:t>
      </w:r>
      <w:r w:rsidR="006E3339">
        <w:rPr>
          <w:rFonts w:cs="Times New Roman" w:eastAsia="Times New Roman"/>
          <w:lang w:eastAsia="hr-HR"/>
        </w:rPr>
        <w:t xml:space="preserve"> iza KREATOR d.o.o. u stečaju, Kaštel Sućurac (Grad Kaštela), </w:t>
      </w:r>
      <w:r w:rsidR="006E3339" w:rsidRPr="006E3339">
        <w:rPr>
          <w:rFonts w:cs="Times New Roman" w:eastAsia="Times New Roman"/>
          <w:lang w:eastAsia="hr-HR"/>
        </w:rPr>
        <w:t>Cesta dr. Franje Tuđmana 238/A</w:t>
      </w:r>
      <w:r w:rsidR="006E3339">
        <w:rPr>
          <w:rFonts w:cs="Times New Roman" w:eastAsia="Times New Roman"/>
          <w:lang w:eastAsia="hr-HR"/>
        </w:rPr>
        <w:t>, MBS:</w:t>
      </w:r>
      <w:r w:rsidR="006E3339" w:rsidRPr="006E3339">
        <w:rPr>
          <w:rFonts w:cs="Times New Roman" w:eastAsia="Times New Roman"/>
          <w:lang w:eastAsia="hr-HR"/>
        </w:rPr>
        <w:t xml:space="preserve"> </w:t>
      </w:r>
      <w:r w:rsidR="006E3339">
        <w:rPr>
          <w:rFonts w:cs="Times New Roman" w:eastAsia="Times New Roman"/>
          <w:lang w:eastAsia="hr-HR"/>
        </w:rPr>
        <w:t xml:space="preserve">060392019, </w:t>
      </w:r>
      <w:r w:rsidR="006E3339" w:rsidRPr="006E3339">
        <w:rPr>
          <w:rFonts w:cs="Times New Roman" w:eastAsia="Times New Roman"/>
          <w:lang w:eastAsia="hr-HR"/>
        </w:rPr>
        <w:t>OIB</w:t>
      </w:r>
      <w:r w:rsidR="006E3339">
        <w:rPr>
          <w:rFonts w:cs="Times New Roman" w:eastAsia="Times New Roman"/>
          <w:lang w:eastAsia="hr-HR"/>
        </w:rPr>
        <w:t>: 06466260459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6E3339" w:rsidRPr="006E3339">
        <w:rPr>
          <w:rFonts w:cs="Times New Roman" w:eastAsia="Times New Roman"/>
          <w:lang w:eastAsia="hr-HR"/>
        </w:rPr>
        <w:t>Daniela Kovač, Kaštel Sućurac, Cesta dr Franje Tuđmana 238A, OIB: 73917202839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</w:t>
      </w:r>
      <w:r w:rsidR="006E3339">
        <w:rPr>
          <w:rFonts w:cs="Times New Roman" w:eastAsia="Times New Roman"/>
          <w:lang w:eastAsia="hr-HR"/>
        </w:rPr>
        <w:t>4</w:t>
      </w:r>
      <w:r w:rsidR="00005311">
        <w:rPr>
          <w:rFonts w:cs="Times New Roman" w:eastAsia="Times New Roman"/>
          <w:lang w:eastAsia="hr-HR"/>
        </w:rPr>
        <w:t>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6E3339">
        <w:rPr>
          <w:rFonts w:cs="Times New Roman"/>
        </w:rPr>
        <w:t>e</w:t>
      </w:r>
      <w:r w:rsidRPr="00C02725">
        <w:rPr>
          <w:rFonts w:cs="Times New Roman"/>
        </w:rPr>
        <w:t>:</w:t>
      </w:r>
    </w:p>
    <w:p w:rsidRDefault="009366CA" w:rsidP="00005311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6E3339">
        <w:rPr>
          <w:rFonts w:cs="Times New Roman"/>
        </w:rPr>
        <w:t>čest.br. 1889/1 – gradilište površine 114 m2,</w:t>
      </w:r>
      <w:r w:rsidR="006E3339" w:rsidRPr="006E3339">
        <w:t xml:space="preserve"> </w:t>
      </w:r>
      <w:r w:rsidR="006E3339">
        <w:rPr>
          <w:rFonts w:cs="Times New Roman"/>
        </w:rPr>
        <w:t>čest.br. 1889/9 – neplodno površine 48</w:t>
      </w:r>
      <w:r w:rsidR="006E3339" w:rsidRPr="006E3339">
        <w:rPr>
          <w:rFonts w:cs="Times New Roman"/>
        </w:rPr>
        <w:t xml:space="preserve"> m2,</w:t>
      </w:r>
      <w:r w:rsidR="006E3339" w:rsidRPr="006E3339">
        <w:t xml:space="preserve"> </w:t>
      </w:r>
      <w:r w:rsidR="006E3339">
        <w:rPr>
          <w:rFonts w:cs="Times New Roman"/>
        </w:rPr>
        <w:t>čest.br. 1889/12 – neplodno površine 1</w:t>
      </w:r>
      <w:r w:rsidR="006E3339" w:rsidRPr="006E3339">
        <w:rPr>
          <w:rFonts w:cs="Times New Roman"/>
        </w:rPr>
        <w:t>4 m2, čest.br. 1889/1</w:t>
      </w:r>
      <w:r w:rsidR="006E3339">
        <w:rPr>
          <w:rFonts w:cs="Times New Roman"/>
        </w:rPr>
        <w:t xml:space="preserve">5 – neplodno površine 220 m2 i </w:t>
      </w:r>
      <w:r w:rsidR="006E3339" w:rsidRPr="006E3339">
        <w:rPr>
          <w:rFonts w:cs="Times New Roman"/>
        </w:rPr>
        <w:t>čest.br. 1889/1</w:t>
      </w:r>
      <w:r w:rsidR="006E3339">
        <w:rPr>
          <w:rFonts w:cs="Times New Roman"/>
        </w:rPr>
        <w:t>6 – gradilište površine 143</w:t>
      </w:r>
      <w:r w:rsidR="006E3339" w:rsidRPr="006E3339">
        <w:rPr>
          <w:rFonts w:cs="Times New Roman"/>
        </w:rPr>
        <w:t xml:space="preserve"> m2, </w:t>
      </w:r>
      <w:r w:rsidR="006E3339">
        <w:rPr>
          <w:rFonts w:cs="Times New Roman"/>
        </w:rPr>
        <w:t xml:space="preserve">sveukupno 539 m2, </w:t>
      </w:r>
      <w:r w:rsidR="00005311" w:rsidRPr="00005311">
        <w:rPr>
          <w:rFonts w:cs="Times New Roman"/>
        </w:rPr>
        <w:t>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6E3339">
        <w:rPr>
          <w:rFonts w:cs="Times New Roman"/>
        </w:rPr>
        <w:t>, Zemljišnoknjižni odjel Makarska, u z.ul. 3425</w:t>
      </w:r>
      <w:r w:rsidR="00005311">
        <w:rPr>
          <w:rFonts w:cs="Times New Roman"/>
        </w:rPr>
        <w:t xml:space="preserve">, za k.o. </w:t>
      </w:r>
      <w:r w:rsidR="006E3339">
        <w:rPr>
          <w:rFonts w:cs="Times New Roman"/>
        </w:rPr>
        <w:t>Makarska - Makar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6E3339" w:rsidRPr="006E3339">
        <w:rPr>
          <w:rFonts w:cs="Times New Roman"/>
        </w:rPr>
        <w:t>Stečajna masa iza KREATOR d.o.o. u stečaju, Kaštel Sućurac (Grad Kaštela), Cesta dr. Franje Tuđmana 238/A, MBS: 060392019, OIB: 06466260459,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</w:t>
      </w:r>
      <w:r w:rsidR="00D06B11">
        <w:rPr>
          <w:rFonts w:cs="Times New Roman"/>
        </w:rPr>
        <w:t xml:space="preserve">upisano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005311">
        <w:rPr>
          <w:rFonts w:cs="Times New Roman"/>
        </w:rPr>
        <w:t>REPUBLIKA HRVATSKA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6E3339">
        <w:rPr>
          <w:rFonts w:cs="Times New Roman"/>
        </w:rPr>
        <w:t>Makarskoj</w:t>
      </w:r>
      <w:r w:rsidR="00005311">
        <w:rPr>
          <w:rFonts w:cs="Times New Roman"/>
        </w:rPr>
        <w:t xml:space="preserve">, </w:t>
      </w:r>
      <w:r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6E3339" w:rsidRPr="006E3339">
        <w:rPr>
          <w:rFonts w:cs="Times New Roman"/>
        </w:rPr>
        <w:t>Stečajna masa iza KREATOR d.o.o. u stečaju, Kaštel Sućurac (Grad Kaštela), Cesta dr. Franje Tuđmana 238/A, MBS: 060392019, OIB: 06466260459,</w:t>
      </w:r>
      <w:r w:rsidRPr="00C02725">
        <w:rPr>
          <w:rFonts w:cs="Times New Roman"/>
        </w:rPr>
        <w:t>, utvrđeno je da u stečajnu masu ulaz</w:t>
      </w:r>
      <w:r w:rsidR="006E3339">
        <w:rPr>
          <w:rFonts w:cs="Times New Roman"/>
        </w:rPr>
        <w:t>e</w:t>
      </w:r>
      <w:r w:rsidRPr="00C02725">
        <w:rPr>
          <w:rFonts w:cs="Times New Roman"/>
        </w:rPr>
        <w:t xml:space="preserve"> nekretnin</w:t>
      </w:r>
      <w:r w:rsidR="006E3339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</w:t>
      </w:r>
      <w:r w:rsidRPr="00C02725">
        <w:rPr>
          <w:rFonts w:cs="Times New Roman"/>
        </w:rPr>
        <w:lastRenderedPageBreak/>
        <w:t>izreke ovog rješenja. Nadalje, utvrđeno je iz uvida u izvadak iz zemljišnih knjiga</w:t>
      </w:r>
      <w:r w:rsidR="003443DB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da na toj nekretnini postoji upisano </w:t>
      </w:r>
      <w:r w:rsidR="005B34FB" w:rsidRPr="005B34FB">
        <w:rPr>
          <w:rFonts w:cs="Times New Roman"/>
        </w:rPr>
        <w:t xml:space="preserve">razlučno pravo u korist </w:t>
      </w:r>
      <w:r w:rsidR="009366CA" w:rsidRPr="009366CA">
        <w:rPr>
          <w:rFonts w:cs="Times New Roman"/>
        </w:rPr>
        <w:t>REPUBLIKA HRVATSKA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6E3339">
        <w:rPr>
          <w:rFonts w:cs="Times New Roman"/>
        </w:rPr>
        <w:t>a</w:t>
      </w:r>
      <w:r w:rsidR="008B7F97">
        <w:rPr>
          <w:rFonts w:cs="Times New Roman"/>
        </w:rPr>
        <w:t xml:space="preserve"> opisan</w:t>
      </w:r>
      <w:r w:rsidR="006E3339">
        <w:rPr>
          <w:rFonts w:cs="Times New Roman"/>
        </w:rPr>
        <w:t>ih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6E3339">
        <w:rPr>
          <w:rFonts w:cs="Times New Roman"/>
          <w:b/>
        </w:rPr>
        <w:t>04</w:t>
      </w:r>
      <w:r w:rsidR="009366CA">
        <w:rPr>
          <w:rFonts w:cs="Times New Roman"/>
          <w:b/>
        </w:rPr>
        <w:t>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D06B11" w:rsidP="003C7351" w:rsidR="00D06B1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razlučnom vjerovniku</w:t>
      </w:r>
      <w:r w:rsidR="009366CA">
        <w:rPr>
          <w:rFonts w:cs="Times New Roman"/>
        </w:rPr>
        <w:t xml:space="preserve"> po ŽDO Split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6E3339">
        <w:rPr>
          <w:rFonts w:cs="Times New Roman"/>
        </w:rPr>
        <w:t>Makarska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  <w:r w:rsidR="006E3339">
        <w:rPr>
          <w:rFonts w:cs="Times New Roman"/>
        </w:rPr>
        <w:t>, SS Makarska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84A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366CA" w:rsidRPr="009366CA">
          <w:t>Posl.br. 18 St-</w:t>
        </w:r>
        <w:r w:rsidR="006E3339">
          <w:t>438</w:t>
        </w:r>
        <w:r w:rsidR="009366CA" w:rsidRPr="009366CA">
          <w:t>/201</w:t>
        </w:r>
        <w:r w:rsidR="006E3339">
          <w:t>8-34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E2453"/>
    <w:rsid w:val="002F0346"/>
    <w:rsid w:val="00301DAD"/>
    <w:rsid w:val="00305DAD"/>
    <w:rsid w:val="00315B9A"/>
    <w:rsid w:val="0031684A"/>
    <w:rsid w:val="003443DB"/>
    <w:rsid w:val="00385A04"/>
    <w:rsid w:val="00385F22"/>
    <w:rsid w:val="00390E50"/>
    <w:rsid w:val="003B73A7"/>
    <w:rsid w:val="003C7027"/>
    <w:rsid w:val="003C7351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607F1D"/>
    <w:rsid w:val="00631CB9"/>
    <w:rsid w:val="00677047"/>
    <w:rsid w:val="006E3339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72A50"/>
    <w:rsid w:val="00AC6D18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84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84A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84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84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6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84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84A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84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84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1257/2016</izvorni_sadrzaj>
    <derivirana_varijabla naziv="DomainObject.Predmet.Opis_1">Naknadna dioba St 1257/2016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KREATOR društvo s ograničenom odgovornošću za trgovinu i turizam u stečaju</izvorni_sadrzaj>
    <derivirana_varijabla naziv="DomainObject.Predmet.StrankaFormated_1">  KREATOR društvo s ograničenom odgovornošću za trgovinu i turizam u stečaju</derivirana_varijabla>
  </DomainObject.Predmet.StrankaFormated>
  <DomainObject.Predmet.StrankaFormatedOIB>
    <izvorni_sadrzaj>  KREATOR društvo s ograničenom odgovornošću za trgovinu i turizam u stečaju, OIB 37576728228</izvorni_sadrzaj>
    <derivirana_varijabla naziv="DomainObject.Predmet.StrankaFormatedOIB_1">  KREATOR društvo s ograničenom odgovornošću za trgovinu i turizam u stečaju, OIB 37576728228</derivirana_varijabla>
  </DomainObject.Predmet.StrankaFormatedOIB>
  <DomainObject.Predmet.StrankaFormatedWithAdress>
    <izvorni_sadrzaj> KREATOR društvo s ograničenom odgovornošću za trgovinu i turizam u stečaju, Stjepana Radića 7, 21300 Makarska</izvorni_sadrzaj>
    <derivirana_varijabla naziv="DomainObject.Predmet.StrankaFormatedWithAdress_1"> KREATOR društvo s ograničenom odgovornošću za trgovinu i turizam u stečaju, Stjepana Radića 7, 21300 Makarska</derivirana_varijabla>
  </DomainObject.Predmet.StrankaFormatedWithAdress>
  <DomainObject.Predmet.StrankaFormatedWithAdressOIB>
    <izvorni_sadrzaj> KREATOR društvo s ograničenom odgovornošću za trgovinu i turizam u stečaju, OIB 37576728228, Stjepana Radića 7, 21300 Makarska</izvorni_sadrzaj>
    <derivirana_varijabla naziv="DomainObject.Predmet.StrankaFormatedWithAdressOIB_1"> KREATOR društvo s ograničenom odgovornošću za trgovinu i turizam u stečaju, OIB 37576728228, Stjepana Radića 7, 21300 Makarska</derivirana_varijabla>
  </DomainObject.Predmet.StrankaFormatedWithAdressOIB>
  <DomainObject.Predmet.StrankaWithAdress>
    <izvorni_sadrzaj>KREATOR društvo s ograničenom odgovornošću za trgovinu i turizam u stečaju Stjepana Radića 7,21300 Makarska</izvorni_sadrzaj>
    <derivirana_varijabla naziv="DomainObject.Predmet.StrankaWithAdress_1">KREATOR društvo s ograničenom odgovornošću za trgovinu i turizam u stečaju Stjepana Radića 7,21300 Makarska</derivirana_varijabla>
  </DomainObject.Predmet.StrankaWithAdress>
  <DomainObject.Predmet.StrankaWithAdressOIB>
    <izvorni_sadrzaj>KREATOR društvo s ograničenom odgovornošću za trgovinu i turizam u stečaju, OIB 37576728228, Stjepana Radića 7,21300 Makarska</izvorni_sadrzaj>
    <derivirana_varijabla naziv="DomainObject.Predmet.StrankaWithAdressOIB_1">KREATOR društvo s ograničenom odgovornošću za trgovinu i turizam u stečaju, OIB 37576728228, Stjepana Radića 7,21300 Makarska</derivirana_varijabla>
  </DomainObject.Predmet.StrankaWithAdressOIB>
  <DomainObject.Predmet.StrankaNazivFormated>
    <izvorni_sadrzaj>KREATOR društvo s ograničenom odgovornošću za trgovinu i turizam u stečaju</izvorni_sadrzaj>
    <derivirana_varijabla naziv="DomainObject.Predmet.StrankaNazivFormated_1">KREATOR društvo s ograničenom odgovornošću za trgovinu i turizam u stečaju</derivirana_varijabla>
  </DomainObject.Predmet.StrankaNazivFormated>
  <DomainObject.Predmet.StrankaNazivFormatedOIB>
    <izvorni_sadrzaj>KREATOR društvo s ograničenom odgovornošću za trgovinu i turizam u stečaju, OIB 37576728228</izvorni_sadrzaj>
    <derivirana_varijabla naziv="DomainObject.Predmet.StrankaNazivFormatedOIB_1">KREATOR društvo s ograničenom odgovornošću za trgovinu i turizam u stečaju, OIB 37576728228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KREATOR društvo s ograničenom odgovornošću za trgovinu i turizam u stečaju</item>
    </izvorni_sadrzaj>
    <derivirana_varijabla naziv="DomainObject.Predmet.StrankaListFormated_1">
      <item>KREATOR društvo s ograničenom odgovornošću za trgovinu i turizam u stečaju</item>
    </derivirana_varijabla>
  </DomainObject.Predmet.StrankaListFormated>
  <DomainObject.Predmet.StrankaListFormatedOIB>
    <izvorni_sadrzaj>
      <item>KREATOR društvo s ograničenom odgovornošću za trgovinu i turizam u stečaju, OIB 37576728228</item>
    </izvorni_sadrzaj>
    <derivirana_varijabla naziv="DomainObject.Predmet.StrankaListFormatedOIB_1">
      <item>KREATOR društvo s ograničenom odgovornošću za trgovinu i turizam u stečaju, OIB 37576728228</item>
    </derivirana_varijabla>
  </DomainObject.Predmet.StrankaListFormatedOIB>
  <DomainObject.Predmet.StrankaListFormatedWithAdress>
    <izvorni_sadrzaj>
      <item>KREATOR društvo s ograničenom odgovornošću za trgovinu i turizam u stečaju, Stjepana Radića 7, 21300 Makarska</item>
    </izvorni_sadrzaj>
    <derivirana_varijabla naziv="DomainObject.Predmet.StrankaListFormatedWithAdress_1">
      <item>KREATOR društvo s ograničenom odgovornošću za trgovinu i turizam u stečaju, Stjepana Radića 7, 21300 Makarska</item>
    </derivirana_varijabla>
  </DomainObject.Predmet.StrankaListFormatedWithAdress>
  <DomainObject.Predmet.StrankaListFormatedWithAdressOIB>
    <izvorni_sadrzaj>
      <item>KREATOR društvo s ograničenom odgovornošću za trgovinu i turizam u stečaju, OIB 37576728228, Stjepana Radića 7, 21300 Makarska</item>
    </izvorni_sadrzaj>
    <derivirana_varijabla naziv="DomainObject.Predmet.StrankaListFormatedWithAdressOIB_1">
      <item>KREATOR društvo s ograničenom odgovornošću za trgovinu i turizam u stečaju, OIB 37576728228, Stjepana Radića 7, 21300 Makarska</item>
    </derivirana_varijabla>
  </DomainObject.Predmet.StrankaListFormatedWithAdressOIB>
  <DomainObject.Predmet.StrankaListNazivFormated>
    <izvorni_sadrzaj>
      <item>KREATOR društvo s ograničenom odgovornošću za trgovinu i turizam u stečaju</item>
    </izvorni_sadrzaj>
    <derivirana_varijabla naziv="DomainObject.Predmet.StrankaListNazivFormated_1">
      <item>KREATOR društvo s ograničenom odgovornošću za trgovinu i turizam u stečaju</item>
    </derivirana_varijabla>
  </DomainObject.Predmet.StrankaListNazivFormated>
  <DomainObject.Predmet.StrankaListNazivFormatedOIB>
    <izvorni_sadrzaj>
      <item>KREATOR društvo s ograničenom odgovornošću za trgovinu i turizam u stečaju, OIB 37576728228</item>
    </izvorni_sadrzaj>
    <derivirana_varijabla naziv="DomainObject.Predmet.StrankaListNazivFormatedOIB_1">
      <item>KREATOR društvo s ograničenom odgovornošću za trgovinu i turizam u stečaju, OIB 37576728228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KREATOR društvo s ograničenom odgovornošću za trgovinu i turizam u stečaju</izvorni_sadrzaj>
    <derivirana_varijabla naziv="DomainObject.Predmet.StrankaIDrugi_1">KREATOR društvo s ograničenom odgovornošću za trgovinu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KREATOR društvo s ograničenom odgovornošću za trgovinu i turizam u stečaju, OIB 37576728228, Stjepana Radića 7, 21300 Makarska</izvorni_sadrzaj>
    <derivirana_varijabla naziv="DomainObject.Predmet.StrankaIDrugiAdressOIB_1">KREATOR društvo s ograničenom odgovornošću za trgovinu i turizam u stečaju, OIB 37576728228, Stjepana Radića 7,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 društvo s ograničenom odgovornošću za trgovinu i turizam u stečaju</item>
    </izvorni_sadrzaj>
    <derivirana_varijabla naziv="DomainObject.Predmet.SudioniciListNaziv_1">
      <item>KREATOR društvo s ograničenom odgovornošću za trgovinu i turizam u stečaju</item>
    </derivirana_varijabla>
  </DomainObject.Predmet.SudioniciListNaziv>
  <DomainObject.Predmet.SudioniciListAdressOIB>
    <izvorni_sadrzaj>
      <item>KREATOR društvo s ograničenom odgovornošću za trgovinu i turizam u stečaju, OIB 37576728228, Stjepana Radića 7,21300 Makarska</item>
    </izvorni_sadrzaj>
    <derivirana_varijabla naziv="DomainObject.Predmet.SudioniciListAdressOIB_1">
      <item>KREATOR društvo s ograničenom odgovornošću za trgovinu i turizam u stečaju, OIB 37576728228, Stjepana Radića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37576728228</item>
    </izvorni_sadrzaj>
    <derivirana_varijabla naziv="DomainObject.Predmet.SudioniciListNazivOIB_1">
      <item>, OIB 37576728228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0857C-C59F-494C-95AB-6C132BFC1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2399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2018-10-04T10:33:00Z</dcterms:created>
  <dc:creator>Diana Butigan Granić</dc:creator>
  <cp:lastModifiedBy>Katarina Franković</cp:lastModifiedBy>
  <cp:lastPrinted>2018-10-04T10:33:00Z</cp:lastPrinted>
  <dcterms:modified xmlns:xsi="http://www.w3.org/2001/XMLSchema-instance" xsi:type="dcterms:W3CDTF">2018-10-04T10:33:00Z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(438- 18 - rješenje o prodaji čl 247.docx)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