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487a" w14:paraId="798487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9307C">
        <w:rPr>
          <w:b/>
          <w:lang w:val="hr-HR"/>
        </w:rPr>
        <w:t>2398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9307C">
        <w:rPr>
          <w:lang w:val="hr-HR"/>
        </w:rPr>
        <w:t>FINO I FRIŠKO d.o.o. Bol, Uz Poljanu 4, OIB: 42422821152, MBS: 010047274</w:t>
      </w:r>
      <w:r w:rsidR="00634348">
        <w:rPr>
          <w:lang w:val="hr-HR"/>
        </w:rPr>
        <w:t xml:space="preserve">, dana </w:t>
      </w:r>
      <w:r w:rsidR="00B72E6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9307C">
        <w:rPr>
          <w:lang w:val="hr-HR"/>
        </w:rPr>
        <w:t>FINO I FRIŠKO d.o.o. Bol, Uz Poljanu 4, OIB: 42422821152, MBS: 010047274</w:t>
      </w:r>
      <w:r>
        <w:rPr>
          <w:lang w:val="hr-HR"/>
        </w:rPr>
        <w:t xml:space="preserve">. Skraćeni stečajni postupak je otvoren dana </w:t>
      </w:r>
      <w:r w:rsidR="00B72E6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7368F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F726A">
        <w:t xml:space="preserve">Ada </w:t>
      </w:r>
      <w:r w:rsidR="00AF726A" w:rsidRPr="006F6592">
        <w:t>Rajković</w:t>
      </w:r>
      <w:r w:rsidR="00AF726A">
        <w:t>, magistra ekonomije, Split, Matice Hrvatske 10, OIB:</w:t>
      </w:r>
      <w:r w:rsidR="00AF726A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9307C">
        <w:rPr>
          <w:lang w:val="hr-HR"/>
        </w:rPr>
        <w:t>FINO I FRIŠKO d.o.o. Bol, Uz Poljanu 4, OIB: 42422821152, MBS: 010047274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45172">
        <w:rPr>
          <w:lang w:val="hr-HR"/>
        </w:rPr>
        <w:t>30.11.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09307C">
        <w:rPr>
          <w:lang w:val="hr-HR"/>
        </w:rPr>
        <w:t>FINO I FRIŠKO d.o.o. Bol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45172">
        <w:rPr>
          <w:lang w:val="hr-HR"/>
        </w:rPr>
        <w:t>631</w:t>
      </w:r>
      <w:r>
        <w:rPr>
          <w:lang w:val="hr-HR"/>
        </w:rPr>
        <w:t xml:space="preserve"> dan</w:t>
      </w:r>
      <w:r w:rsidR="0034517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9307C">
        <w:rPr>
          <w:lang w:val="hr-HR"/>
        </w:rPr>
        <w:t>238.286,33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D7620C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72E6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0B6B7A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B5AAD" w:rsidRPr="00DB5AA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9307C">
      <w:t>2398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B6B7A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45172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368F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AF726A"/>
    <w:rsid w:val="00B02B3D"/>
    <w:rsid w:val="00B347F0"/>
    <w:rsid w:val="00B46399"/>
    <w:rsid w:val="00B502D3"/>
    <w:rsid w:val="00B6615F"/>
    <w:rsid w:val="00B72E6D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D1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620C"/>
    <w:rsid w:val="00D7712C"/>
    <w:rsid w:val="00DB1C91"/>
    <w:rsid w:val="00DB5AAD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A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5A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5A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5A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A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5A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5A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5A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St-2398/2015</izvorni_sadrzaj>
    <derivirana_varijabla naziv="DomainObject.Predmet.OznakaBroj_1">St-2398/2015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I FRIŠKO proizvodnja pekarskih proizvoda i trgovina, d.o.o.</izvorni_sadrzaj>
    <derivirana_varijabla naziv="DomainObject.Predmet.ProtustrankaFormated_1">  FINO I FRIŠKO proizvodnja pekarskih proizvoda i trgovina, d.o.o.</derivirana_varijabla>
  </DomainObject.Predmet.ProtustrankaFormated>
  <DomainObject.Predmet.ProtustrankaFormatedOIB>
    <izvorni_sadrzaj>  FINO I FRIŠKO proizvodnja pekarskih proizvoda i trgovina, d.o.o., OIB 42422821152</izvorni_sadrzaj>
    <derivirana_varijabla naziv="DomainObject.Predmet.ProtustrankaFormatedOIB_1">  FINO I FRIŠKO proizvodnja pekarskih proizvoda i trgovina, d.o.o., OIB 42422821152</derivirana_varijabla>
  </DomainObject.Predmet.ProtustrankaFormatedOIB>
  <DomainObject.Predmet.ProtustrankaFormatedWithAdress>
    <izvorni_sadrzaj> FINO I FRIŠKO proizvodnja pekarskih proizvoda i trgovina, d.o.o., Uz Poljanu 4, 21420 Bol</izvorni_sadrzaj>
    <derivirana_varijabla naziv="DomainObject.Predmet.ProtustrankaFormatedWithAdress_1"> FINO I FRIŠKO proizvodnja pekarskih proizvoda i trgovina, d.o.o., Uz Poljanu 4, 21420 Bol</derivirana_varijabla>
  </DomainObject.Predmet.ProtustrankaFormatedWithAdress>
  <DomainObject.Predmet.ProtustrankaFormatedWithAdressOIB>
    <izvorni_sadrzaj> FINO I FRIŠKO proizvodnja pekarskih proizvoda i trgovina, d.o.o., OIB 42422821152, Uz Poljanu 4, 21420 Bol</izvorni_sadrzaj>
    <derivirana_varijabla naziv="DomainObject.Predmet.ProtustrankaFormatedWithAdressOIB_1"> FINO I FRIŠKO proizvodnja pekarskih proizvoda i trgovina, d.o.o., OIB 42422821152, Uz Poljanu 4, 21420 Bol</derivirana_varijabla>
  </DomainObject.Predmet.ProtustrankaFormatedWithAdressOIB>
  <DomainObject.Predmet.ProtustrankaWithAdress>
    <izvorni_sadrzaj>FINO I FRIŠKO proizvodnja pekarskih proizvoda i trgovina, d.o.o. Uz Poljanu 4, 21420 Bol</izvorni_sadrzaj>
    <derivirana_varijabla naziv="DomainObject.Predmet.ProtustrankaWithAdress_1">FINO I FRIŠKO proizvodnja pekarskih proizvoda i trgovina, d.o.o. Uz Poljanu 4, 21420 Bol</derivirana_varijabla>
  </DomainObject.Predmet.ProtustrankaWithAdress>
  <DomainObject.Predmet.ProtustrankaWithAdressOIB>
    <izvorni_sadrzaj>FINO I FRIŠKO proizvodnja pekarskih proizvoda i trgovina, d.o.o., OIB 42422821152, Uz Poljanu 4, 21420 Bol</izvorni_sadrzaj>
    <derivirana_varijabla naziv="DomainObject.Predmet.ProtustrankaWithAdressOIB_1">FINO I FRIŠKO proizvodnja pekarskih proizvoda i trgovina, d.o.o., OIB 42422821152, Uz Poljanu 4, 21420 Bol</derivirana_varijabla>
  </DomainObject.Predmet.ProtustrankaWithAdressOIB>
  <DomainObject.Predmet.ProtustrankaNazivFormated>
    <izvorni_sadrzaj>FINO I FRIŠKO proizvodnja pekarskih proizvoda i trgovina, d.o.o.</izvorni_sadrzaj>
    <derivirana_varijabla naziv="DomainObject.Predmet.ProtustrankaNazivFormated_1">FINO I FRIŠKO proizvodnja pekarskih proizvoda i trgovina, d.o.o.</derivirana_varijabla>
  </DomainObject.Predmet.ProtustrankaNazivFormated>
  <DomainObject.Predmet.ProtustrankaNazivFormatedOIB>
    <izvorni_sadrzaj>FINO I FRIŠKO proizvodnja pekarskih proizvoda i trgovina, d.o.o., OIB 42422821152</izvorni_sadrzaj>
    <derivirana_varijabla naziv="DomainObject.Predmet.ProtustrankaNazivFormatedOIB_1">FINO I FRIŠKO proizvodnja pekarskih proizvoda i trgovina, d.o.o., OIB 42422821152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238286.33</izvorni_sadrzaj>
    <derivirana_varijabla naziv="DomainObject.Predmet.TrenutnaVrijednost_1">238286.33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FINO I FRIŠKO proizvodnja pekarskih proizvoda i trgovina, d.o.o.</item>
    </izvorni_sadrzaj>
    <derivirana_varijabla naziv="DomainObject.Predmet.ProtuStrankaListFormated_1">
      <item>FINO I FRIŠKO proizvodnja pekarskih proizvoda i trgovina, d.o.o.</item>
    </derivirana_varijabla>
  </DomainObject.Predmet.ProtuStrankaListFormated>
  <DomainObject.Predmet.ProtuStrankaListFormatedOIB>
    <izvorni_sadrzaj>
      <item>FINO I FRIŠKO proizvodnja pekarskih proizvoda i trgovina, d.o.o., OIB 42422821152</item>
    </izvorni_sadrzaj>
    <derivirana_varijabla naziv="DomainObject.Predmet.ProtuStrankaListFormatedOIB_1">
      <item>FINO I FRIŠKO proizvodnja pekarskih proizvoda i trgovina, d.o.o., OIB 42422821152</item>
    </derivirana_varijabla>
  </DomainObject.Predmet.ProtuStrankaListFormatedOIB>
  <DomainObject.Predmet.ProtuStrankaListFormatedWithAdress>
    <izvorni_sadrzaj>
      <item>FINO I FRIŠKO proizvodnja pekarskih proizvoda i trgovina, d.o.o., Uz Poljanu 4, 21420 Bol</item>
    </izvorni_sadrzaj>
    <derivirana_varijabla naziv="DomainObject.Predmet.ProtuStrankaListFormatedWithAdress_1">
      <item>FINO I FRIŠKO proizvodnja pekarskih proizvoda i trgovina, d.o.o., Uz Poljanu 4, 21420 Bol</item>
    </derivirana_varijabla>
  </DomainObject.Predmet.ProtuStrankaListFormatedWithAdress>
  <DomainObject.Predmet.ProtuStrankaListFormatedWithAdressOIB>
    <izvorni_sadrzaj>
      <item>FINO I FRIŠKO proizvodnja pekarskih proizvoda i trgovina, d.o.o., OIB 42422821152, Uz Poljanu 4, 21420 Bol</item>
    </izvorni_sadrzaj>
    <derivirana_varijabla naziv="DomainObject.Predmet.ProtuStrankaListFormatedWithAdressOIB_1">
      <item>FINO I FRIŠKO proizvodnja pekarskih proizvoda i trgovina, d.o.o., OIB 42422821152, Uz Poljanu 4, 21420 Bol</item>
    </derivirana_varijabla>
  </DomainObject.Predmet.ProtuStrankaListFormatedWithAdressOIB>
  <DomainObject.Predmet.ProtuStrankaListNazivFormated>
    <izvorni_sadrzaj>
      <item>FINO I FRIŠKO proizvodnja pekarskih proizvoda i trgovina, d.o.o.</item>
    </izvorni_sadrzaj>
    <derivirana_varijabla naziv="DomainObject.Predmet.ProtuStrankaListNazivFormated_1">
      <item>FINO I FRIŠKO proizvodnja pekarskih proizvoda i trgovina, d.o.o.</item>
    </derivirana_varijabla>
  </DomainObject.Predmet.ProtuStrankaListNazivFormated>
  <DomainObject.Predmet.ProtuStrankaListNazivFormatedOIB>
    <izvorni_sadrzaj>
      <item>FINO I FRIŠKO proizvodnja pekarskih proizvoda i trgovina, d.o.o., OIB 42422821152</item>
    </izvorni_sadrzaj>
    <derivirana_varijabla naziv="DomainObject.Predmet.ProtuStrankaListNazivFormatedOIB_1">
      <item>FINO I FRIŠKO proizvodnja pekarskih proizvoda i trgovina, d.o.o., OIB 42422821152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FINO I FRIŠKO proizvodnja pekarskih proizvoda i trgovina, d.o.o.</izvorni_sadrzaj>
    <derivirana_varijabla naziv="DomainObject.Predmet.ProtustrankaIDrugi_1">FINO I FRIŠKO proizvodnja pekarskih proizvoda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FINO I FRIŠKO proizvodnja pekarskih proizvoda i trgovina, d.o.o., OIB 42422821152, Uz Poljanu 4, 21420 Bol</izvorni_sadrzaj>
    <derivirana_varijabla naziv="DomainObject.Predmet.ProtustrankaIDrugiAdressOIB_1">FINO I FRIŠKO proizvodnja pekarskih proizvoda i trgovina, d.o.o., OIB 42422821152, Uz Poljanu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FINO I FRIŠKO proizvodnja pekarskih proizvoda i trgovina, d.o.o.</item>
      <item>FINANCIJSKA AGENCIJA, RC SPLIT</item>
    </izvorni_sadrzaj>
    <derivirana_varijabla naziv="DomainObject.Predmet.SudioniciListNaziv_1">
      <item>FINO I FRIŠKO proizvodnja pekarskih proizvoda i trgovina, d.o.o.</item>
      <item>FINANCIJSKA AGENCIJA, RC SPLIT</item>
    </derivirana_varijabla>
  </DomainObject.Predmet.SudioniciListNaziv>
  <DomainObject.Predmet.SudioniciListAdressOIB>
    <izvorni_sadrzaj>
      <item>FINO I FRIŠKO proizvodnja pekarskih proizvoda i trgovina, d.o.o., OIB 42422821152, Uz Poljanu 4,21420 Bol</item>
      <item>FINANCIJSKA AGENCIJA, RC SPLIT, OIB 85821130368, Mažuranićevo šetalište 24 b,21000 Split</item>
    </izvorni_sadrzaj>
    <derivirana_varijabla naziv="DomainObject.Predmet.SudioniciListAdressOIB_1">
      <item>FINO I FRIŠKO proizvodnja pekarskih proizvoda i trgovina, d.o.o., OIB 42422821152, Uz Poljanu 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42422821152</item>
      <item>, OIB 85821130368</item>
    </izvorni_sadrzaj>
    <derivirana_varijabla naziv="DomainObject.Predmet.SudioniciListNazivOIB_1">
      <item>, OIB 42422821152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9FD31-8B9F-4BDB-AC12-8E26FE7BF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4006</properties:Characters>
  <properties:Lines>109</properties:Lines>
  <properties:Paragraphs>35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2016-03-29T06:56:00Z</cp:lastPrinted>
  <dcterms:modified xmlns:xsi="http://www.w3.org/2001/XMLSchema-instance" xsi:type="dcterms:W3CDTF">2016-03-29T06:57:00Z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