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a873" w14:paraId="c21a873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52DE6">
        <w:rPr>
          <w:b/>
        </w:rPr>
        <w:t xml:space="preserve"> </w:t>
      </w:r>
      <w:r w:rsidR="0076620B">
        <w:rPr>
          <w:b/>
        </w:rPr>
        <w:t>7</w:t>
      </w:r>
      <w:r w:rsidR="00E173F9">
        <w:rPr>
          <w:b/>
        </w:rPr>
        <w:t>93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E173F9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 w:rsidR="00E173F9">
        <w:t xml:space="preserve">ŽENSKI ODBOJKAŠKI KLUB "SPLIT 1700", Split, Osječka 11, OIB: 30542972800, </w:t>
      </w:r>
      <w:r w:rsidR="00714900" w:rsidRPr="0097630A">
        <w:t xml:space="preserve">dana </w:t>
      </w:r>
      <w:r w:rsidR="009E7D93">
        <w:t>1</w:t>
      </w:r>
      <w:r w:rsidR="00367A81">
        <w:t>9</w:t>
      </w:r>
      <w:r>
        <w:t>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E82A68">
        <w:t>nikom</w:t>
      </w:r>
      <w:r w:rsidR="00B20413" w:rsidRPr="00B20413">
        <w:t xml:space="preserve"> </w:t>
      </w:r>
      <w:r w:rsidR="00E173F9">
        <w:t>ŽENSKI ODBOJKAŠKI KLUB "SPLIT 1700", Split, Osječka 11, OIB: 30542972800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A75B8">
        <w:t>Ivan Gjurašić</w:t>
      </w:r>
      <w:r w:rsidR="00E22608" w:rsidRPr="0097630A">
        <w:t>,</w:t>
      </w:r>
      <w:r w:rsidR="00200E7B">
        <w:t xml:space="preserve"> </w:t>
      </w:r>
      <w:r w:rsidR="006A75B8">
        <w:t xml:space="preserve">Petrinjska </w:t>
      </w:r>
      <w:r w:rsidR="00200E7B">
        <w:t>28.,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6A75B8">
        <w:t>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3103AD">
        <w:t xml:space="preserve"> </w:t>
      </w:r>
      <w:r w:rsidR="00E173F9">
        <w:t>ŽENSKI ODBOJKAŠKI KLUB "SPLIT 1700", Split, Osječka 11, OIB: 30542972800</w:t>
      </w:r>
      <w:r w:rsidR="00E82A68" w:rsidRPr="00786D7E">
        <w:t>,</w:t>
      </w:r>
      <w:r w:rsidR="00E82A68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B52DE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9E7D93">
        <w:t>12</w:t>
      </w:r>
      <w:r w:rsidR="003E7BC1" w:rsidRPr="0097630A">
        <w:t>.</w:t>
      </w:r>
      <w:r w:rsidR="006108BC" w:rsidRPr="0097630A">
        <w:t xml:space="preserve"> </w:t>
      </w:r>
      <w:r w:rsidR="009E7D93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9E7D93">
        <w:t>1794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173F9">
        <w:t>16</w:t>
      </w:r>
      <w:r w:rsidR="00B52DE6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173F9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</w:t>
      </w:r>
      <w:r w:rsidR="009E7D93">
        <w:rPr>
          <w:b/>
        </w:rPr>
        <w:t>1</w:t>
      </w:r>
      <w:r w:rsidR="00367A81">
        <w:rPr>
          <w:b/>
        </w:rPr>
        <w:t>9</w:t>
      </w:r>
      <w:r>
        <w:rPr>
          <w:b/>
        </w:rPr>
        <w:t xml:space="preserve">.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4.) </w:t>
      </w:r>
      <w:r w:rsidR="00E97E0C">
        <w:rPr>
          <w:sz w:val="22"/>
          <w:szCs w:val="22"/>
        </w:rPr>
        <w:t xml:space="preserve">Registar udruga </w:t>
      </w:r>
      <w:r w:rsidRPr="002873CD">
        <w:rPr>
          <w:sz w:val="22"/>
          <w:szCs w:val="22"/>
        </w:rPr>
        <w:t>odmah i po pravomoćnosti,</w:t>
      </w:r>
      <w:r w:rsidR="00E97E0C">
        <w:rPr>
          <w:sz w:val="22"/>
          <w:szCs w:val="22"/>
        </w:rPr>
        <w:t xml:space="preserve">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67A81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67A8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BFE">
          <w:rPr>
            <w:noProof/>
          </w:rPr>
          <w:t>2</w:t>
        </w:r>
        <w:r>
          <w:fldChar w:fldCharType="end"/>
        </w:r>
        <w:r w:rsidR="00B52DE6">
          <w:t xml:space="preserve"> </w:t>
        </w:r>
        <w:r w:rsidR="00B52DE6">
          <w:tab/>
        </w:r>
        <w:r w:rsidR="00B52DE6">
          <w:tab/>
          <w:t>Posl.br. 7.St.</w:t>
        </w:r>
        <w:r w:rsidR="0076620B">
          <w:t>7</w:t>
        </w:r>
        <w:r w:rsidR="00E173F9">
          <w:t>93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82B22"/>
    <w:rsid w:val="001A206E"/>
    <w:rsid w:val="00200E7B"/>
    <w:rsid w:val="002216B1"/>
    <w:rsid w:val="002873CD"/>
    <w:rsid w:val="002C38A7"/>
    <w:rsid w:val="002C6557"/>
    <w:rsid w:val="003103AD"/>
    <w:rsid w:val="00367A81"/>
    <w:rsid w:val="003D446D"/>
    <w:rsid w:val="003E7BC1"/>
    <w:rsid w:val="00411DA3"/>
    <w:rsid w:val="0041725C"/>
    <w:rsid w:val="00466C99"/>
    <w:rsid w:val="004F0BA3"/>
    <w:rsid w:val="00511383"/>
    <w:rsid w:val="0051349D"/>
    <w:rsid w:val="00554503"/>
    <w:rsid w:val="0055714E"/>
    <w:rsid w:val="00593887"/>
    <w:rsid w:val="005A54B6"/>
    <w:rsid w:val="005E2BEC"/>
    <w:rsid w:val="006108BC"/>
    <w:rsid w:val="006A75B8"/>
    <w:rsid w:val="006B5A25"/>
    <w:rsid w:val="00714900"/>
    <w:rsid w:val="007334B1"/>
    <w:rsid w:val="0076620B"/>
    <w:rsid w:val="00824DEA"/>
    <w:rsid w:val="0085535D"/>
    <w:rsid w:val="008761E4"/>
    <w:rsid w:val="008F2D53"/>
    <w:rsid w:val="00943AE2"/>
    <w:rsid w:val="00970755"/>
    <w:rsid w:val="0097630A"/>
    <w:rsid w:val="00987A3F"/>
    <w:rsid w:val="009E7D93"/>
    <w:rsid w:val="009F18D2"/>
    <w:rsid w:val="00A040A9"/>
    <w:rsid w:val="00A21486"/>
    <w:rsid w:val="00A41BFE"/>
    <w:rsid w:val="00A839A9"/>
    <w:rsid w:val="00A86EA4"/>
    <w:rsid w:val="00A95917"/>
    <w:rsid w:val="00AB5815"/>
    <w:rsid w:val="00AD1D82"/>
    <w:rsid w:val="00B1663A"/>
    <w:rsid w:val="00B20413"/>
    <w:rsid w:val="00B21086"/>
    <w:rsid w:val="00B24808"/>
    <w:rsid w:val="00B469E7"/>
    <w:rsid w:val="00B5054E"/>
    <w:rsid w:val="00B52DE6"/>
    <w:rsid w:val="00C27444"/>
    <w:rsid w:val="00C567E6"/>
    <w:rsid w:val="00D11AD0"/>
    <w:rsid w:val="00D3246E"/>
    <w:rsid w:val="00D331D9"/>
    <w:rsid w:val="00D708E2"/>
    <w:rsid w:val="00D8499A"/>
    <w:rsid w:val="00D84B34"/>
    <w:rsid w:val="00DA1343"/>
    <w:rsid w:val="00DB1EB4"/>
    <w:rsid w:val="00E173F9"/>
    <w:rsid w:val="00E22608"/>
    <w:rsid w:val="00E33475"/>
    <w:rsid w:val="00E33DE4"/>
    <w:rsid w:val="00E371D7"/>
    <w:rsid w:val="00E44566"/>
    <w:rsid w:val="00E44FD9"/>
    <w:rsid w:val="00E649D3"/>
    <w:rsid w:val="00E67190"/>
    <w:rsid w:val="00E82A68"/>
    <w:rsid w:val="00E907B5"/>
    <w:rsid w:val="00E97E0C"/>
    <w:rsid w:val="00EA5F77"/>
    <w:rsid w:val="00F1441E"/>
    <w:rsid w:val="00F43F5E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B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B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B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B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B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B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B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B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ODBOJKAŠKI KLUB "SPLIT 1700"</izvorni_sadrzaj>
    <derivirana_varijabla naziv="DomainObject.Predmet.ProtustrankaFormated_1">  ŽENSKI ODBOJKAŠKI KLUB "SPLIT 1700"</derivirana_varijabla>
  </DomainObject.Predmet.ProtustrankaFormated>
  <DomainObject.Predmet.ProtustrankaFormatedOIB>
    <izvorni_sadrzaj>  ŽENSKI ODBOJKAŠKI KLUB "SPLIT 1700", OIB 30542972800</izvorni_sadrzaj>
    <derivirana_varijabla naziv="DomainObject.Predmet.ProtustrankaFormatedOIB_1">  ŽENSKI ODBOJKAŠKI KLUB "SPLIT 1700", OIB 30542972800</derivirana_varijabla>
  </DomainObject.Predmet.ProtustrankaFormatedOIB>
  <DomainObject.Predmet.ProtustrankaFormatedWithAdress>
    <izvorni_sadrzaj> ŽENSKI ODBOJKAŠKI KLUB "SPLIT 1700", Osječka 11, 21000 Split</izvorni_sadrzaj>
    <derivirana_varijabla naziv="DomainObject.Predmet.ProtustrankaFormatedWithAdress_1"> ŽENSKI ODBOJKAŠKI KLUB "SPLIT 1700", Osječka 11, 21000 Split</derivirana_varijabla>
  </DomainObject.Predmet.ProtustrankaFormatedWithAdress>
  <DomainObject.Predmet.ProtustrankaFormatedWithAdressOIB>
    <izvorni_sadrzaj> ŽENSKI ODBOJKAŠKI KLUB "SPLIT 1700", OIB 30542972800, Osječka 11, 21000 Split</izvorni_sadrzaj>
    <derivirana_varijabla naziv="DomainObject.Predmet.ProtustrankaFormatedWithAdressOIB_1"> ŽENSKI ODBOJKAŠKI KLUB "SPLIT 1700", OIB 30542972800, Osječka 11, 21000 Split</derivirana_varijabla>
  </DomainObject.Predmet.ProtustrankaFormatedWithAdressOIB>
  <DomainObject.Predmet.ProtustrankaWithAdress>
    <izvorni_sadrzaj>ŽENSKI ODBOJKAŠKI KLUB "SPLIT 1700" Osječka 11, 21000 Split</izvorni_sadrzaj>
    <derivirana_varijabla naziv="DomainObject.Predmet.ProtustrankaWithAdress_1">ŽENSKI ODBOJKAŠKI KLUB "SPLIT 1700" Osječka 11, 21000 Split</derivirana_varijabla>
  </DomainObject.Predmet.ProtustrankaWithAdress>
  <DomainObject.Predmet.ProtustrankaWithAdressOIB>
    <izvorni_sadrzaj>ŽENSKI ODBOJKAŠKI KLUB "SPLIT 1700", OIB 30542972800, Osječka 11, 21000 Split</izvorni_sadrzaj>
    <derivirana_varijabla naziv="DomainObject.Predmet.ProtustrankaWithAdressOIB_1">ŽENSKI ODBOJKAŠKI KLUB "SPLIT 1700", OIB 30542972800, Osječka 11, 21000 Split</derivirana_varijabla>
  </DomainObject.Predmet.ProtustrankaWithAdressOIB>
  <DomainObject.Predmet.ProtustrankaNazivFormated>
    <izvorni_sadrzaj>ŽENSKI ODBOJKAŠKI KLUB "SPLIT 1700"</izvorni_sadrzaj>
    <derivirana_varijabla naziv="DomainObject.Predmet.ProtustrankaNazivFormated_1">ŽENSKI ODBOJKAŠKI KLUB "SPLIT 1700"</derivirana_varijabla>
  </DomainObject.Predmet.ProtustrankaNazivFormated>
  <DomainObject.Predmet.ProtustrankaNazivFormatedOIB>
    <izvorni_sadrzaj>ŽENSKI ODBOJKAŠKI KLUB "SPLIT 1700", OIB 30542972800</izvorni_sadrzaj>
    <derivirana_varijabla naziv="DomainObject.Predmet.ProtustrankaNazivFormatedOIB_1">ŽENSKI ODBOJKAŠKI KLUB "SPLIT 1700", OIB 30542972800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4041208.40</izvorni_sadrzaj>
    <derivirana_varijabla naziv="DomainObject.Predmet.TrenutnaVrijednost_1">4041208.40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ODBOJKAŠKI KLUB "SPLIT 1700"</item>
    </izvorni_sadrzaj>
    <derivirana_varijabla naziv="DomainObject.Predmet.ProtuStrankaListFormated_1">
      <item>ŽENSKI ODBOJKAŠKI KLUB "SPLIT 1700"</item>
    </derivirana_varijabla>
  </DomainObject.Predmet.ProtuStrankaListFormated>
  <DomainObject.Predmet.ProtuStrankaListFormatedOIB>
    <izvorni_sadrzaj>
      <item>ŽENSKI ODBOJKAŠKI KLUB "SPLIT 1700", OIB 30542972800</item>
    </izvorni_sadrzaj>
    <derivirana_varijabla naziv="DomainObject.Predmet.ProtuStrankaListFormatedOIB_1">
      <item>ŽENSKI ODBOJKAŠKI KLUB "SPLIT 1700", OIB 30542972800</item>
    </derivirana_varijabla>
  </DomainObject.Predmet.ProtuStrankaListFormatedOIB>
  <DomainObject.Predmet.ProtuStrankaListFormatedWithAdress>
    <izvorni_sadrzaj>
      <item>ŽENSKI ODBOJKAŠKI KLUB "SPLIT 1700", Osječka 11, 21000 Split</item>
    </izvorni_sadrzaj>
    <derivirana_varijabla naziv="DomainObject.Predmet.ProtuStrankaListFormatedWithAdress_1">
      <item>ŽENSKI ODBOJKAŠKI KLUB "SPLIT 1700", Osječka 11, 21000 Split</item>
    </derivirana_varijabla>
  </DomainObject.Predmet.ProtuStrankaListFormatedWithAdress>
  <DomainObject.Predmet.ProtuStrankaListFormatedWithAdressOIB>
    <izvorni_sadrzaj>
      <item>ŽENSKI ODBOJKAŠKI KLUB "SPLIT 1700", OIB 30542972800, Osječka 11, 21000 Split</item>
    </izvorni_sadrzaj>
    <derivirana_varijabla naziv="DomainObject.Predmet.ProtuStrankaListFormatedWithAdressOIB_1">
      <item>ŽENSKI ODBOJKAŠKI KLUB "SPLIT 1700", OIB 30542972800, Osječka 11, 21000 Split</item>
    </derivirana_varijabla>
  </DomainObject.Predmet.ProtuStrankaListFormatedWithAdressOIB>
  <DomainObject.Predmet.ProtuStrankaListNazivFormated>
    <izvorni_sadrzaj>
      <item>ŽENSKI ODBOJKAŠKI KLUB "SPLIT 1700"</item>
    </izvorni_sadrzaj>
    <derivirana_varijabla naziv="DomainObject.Predmet.ProtuStrankaListNazivFormated_1">
      <item>ŽENSKI ODBOJKAŠKI KLUB "SPLIT 1700"</item>
    </derivirana_varijabla>
  </DomainObject.Predmet.ProtuStrankaListNazivFormated>
  <DomainObject.Predmet.ProtuStrankaListNazivFormatedOIB>
    <izvorni_sadrzaj>
      <item>ŽENSKI ODBOJKAŠKI KLUB "SPLIT 1700", OIB 30542972800</item>
    </izvorni_sadrzaj>
    <derivirana_varijabla naziv="DomainObject.Predmet.ProtuStrankaListNazivFormatedOIB_1">
      <item>ŽENSKI ODBOJKAŠKI KLUB "SPLIT 1700", OIB 30542972800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ODBOJKAŠKI KLUB "SPLIT 1700"</izvorni_sadrzaj>
    <derivirana_varijabla naziv="DomainObject.Predmet.ProtustrankaIDrugi_1">ŽENSKI ODBOJKAŠKI KLUB "SPLIT 1700"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ODBOJKAŠKI KLUB "SPLIT 1700", OIB 30542972800, Osječka 11, 21000 Split</izvorni_sadrzaj>
    <derivirana_varijabla naziv="DomainObject.Predmet.ProtustrankaIDrugiAdressOIB_1">ŽENSKI ODBOJKAŠKI KLUB "SPLIT 1700", OIB 30542972800,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ODBOJKAŠKI KLUB "SPLIT 1700"</item>
      <item>FINANCIJSKA AGENCIJA, RC SPLIT</item>
    </izvorni_sadrzaj>
    <derivirana_varijabla naziv="DomainObject.Predmet.SudioniciListNaziv_1">
      <item>ŽENSKI ODBOJKAŠKI KLUB "SPLIT 1700"</item>
      <item>FINANCIJSKA AGENCIJA, RC SPLIT</item>
    </derivirana_varijabla>
  </DomainObject.Predmet.SudioniciListNaziv>
  <DomainObject.Predmet.SudioniciListAdressOIB>
    <izvorni_sadrzaj>
      <item>ŽENSKI ODBOJKAŠKI KLUB "SPLIT 1700", OIB 30542972800, Osječka 11,21000 Split</item>
      <item>FINANCIJSKA AGENCIJA, RC SPLIT, OIB 85821130368, Mažuranićevo šetalište 24 b,21000 Split</item>
    </izvorni_sadrzaj>
    <derivirana_varijabla naziv="DomainObject.Predmet.SudioniciListAdressOIB_1">
      <item>ŽENSKI ODBOJKAŠKI KLUB "SPLIT 1700", OIB 30542972800,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30542972800</item>
      <item>, OIB 85821130368</item>
    </izvorni_sadrzaj>
    <derivirana_varijabla naziv="DomainObject.Predmet.SudioniciListNazivOIB_1">
      <item>, OIB 30542972800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3318</properties:Characters>
  <properties:Lines>96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2017-01-04T13:31:00Z</dcterms:created>
  <dc:creator>stanka grcic</dc:creator>
  <cp:lastModifiedBy>Mara Marčinko</cp:lastModifiedBy>
  <cp:lastPrinted>2017-01-19T08:37:00Z</cp:lastPrinted>
  <dcterms:modified xmlns:xsi="http://www.w3.org/2001/XMLSchema-instance" xsi:type="dcterms:W3CDTF">2017-01-19T08:45:00Z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