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c4d0" w14:paraId="fd0c4d0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EF369C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St-44</w:t>
      </w:r>
      <w:r w:rsidR="00573BE5">
        <w:rPr>
          <w:rFonts w:cs="Times New Roman" w:hAnsi="Times New Roman" w:ascii="Times New Roman"/>
          <w:sz w:val="24"/>
          <w:szCs w:val="24"/>
        </w:rPr>
        <w:t>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EF369C" w:rsidRPr="00EF369C">
        <w:rPr>
          <w:rFonts w:cs="Times New Roman" w:hAnsi="Times New Roman" w:ascii="Times New Roman"/>
          <w:sz w:val="24"/>
          <w:szCs w:val="24"/>
        </w:rPr>
        <w:t>ZELENI VAL, d.o.o.</w:t>
      </w:r>
      <w:r w:rsidR="00EF369C">
        <w:rPr>
          <w:rFonts w:cs="Times New Roman" w:hAnsi="Times New Roman" w:ascii="Times New Roman"/>
          <w:sz w:val="24"/>
          <w:szCs w:val="24"/>
        </w:rPr>
        <w:t xml:space="preserve"> iz Šibenika, Petra Grubišića 9, OIB: </w:t>
      </w:r>
      <w:r w:rsidR="00EF369C" w:rsidRPr="00EF369C">
        <w:rPr>
          <w:rFonts w:cs="Times New Roman" w:hAnsi="Times New Roman" w:ascii="Times New Roman"/>
          <w:sz w:val="24"/>
          <w:szCs w:val="24"/>
        </w:rPr>
        <w:t>60008826574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EF369C" w:rsidRPr="00EF369C">
        <w:rPr>
          <w:rFonts w:cs="Times New Roman" w:hAnsi="Times New Roman" w:ascii="Times New Roman"/>
          <w:sz w:val="24"/>
          <w:szCs w:val="24"/>
        </w:rPr>
        <w:t>ZELENI VAL, d.o.o.</w:t>
      </w:r>
      <w:r w:rsidR="00EF369C">
        <w:rPr>
          <w:rFonts w:cs="Times New Roman" w:hAnsi="Times New Roman" w:ascii="Times New Roman"/>
          <w:sz w:val="24"/>
          <w:szCs w:val="24"/>
        </w:rPr>
        <w:t xml:space="preserve"> iz Šibenika, Petra Grubišića 9, OIB: </w:t>
      </w:r>
      <w:r w:rsidR="00EF369C" w:rsidRPr="00EF369C">
        <w:rPr>
          <w:rFonts w:cs="Times New Roman" w:hAnsi="Times New Roman" w:ascii="Times New Roman"/>
          <w:sz w:val="24"/>
          <w:szCs w:val="24"/>
        </w:rPr>
        <w:t>60008826574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EF369C">
        <w:rPr>
          <w:rFonts w:cs="Times New Roman" w:hAnsi="Times New Roman" w:ascii="Times New Roman"/>
          <w:sz w:val="24"/>
          <w:szCs w:val="24"/>
        </w:rPr>
        <w:t>-44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805661">
        <w:rPr>
          <w:rFonts w:cs="Times New Roman" w:hAnsi="Times New Roman" w:ascii="Times New Roman"/>
          <w:sz w:val="24"/>
          <w:szCs w:val="24"/>
        </w:rPr>
        <w:t>39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EF369C" w:rsidRPr="00EF369C">
        <w:rPr>
          <w:rFonts w:cs="Times New Roman" w:hAnsi="Times New Roman" w:ascii="Times New Roman"/>
          <w:sz w:val="24"/>
          <w:szCs w:val="24"/>
        </w:rPr>
        <w:t>ZELENI VAL, d.o.o.</w:t>
      </w:r>
      <w:r w:rsidR="00EF369C">
        <w:rPr>
          <w:rFonts w:cs="Times New Roman" w:hAnsi="Times New Roman" w:ascii="Times New Roman"/>
          <w:sz w:val="24"/>
          <w:szCs w:val="24"/>
        </w:rPr>
        <w:t xml:space="preserve"> iz Šibenika, Petra Grubišića 9, OIB: </w:t>
      </w:r>
      <w:r w:rsidR="00EF369C" w:rsidRPr="00EF369C">
        <w:rPr>
          <w:rFonts w:cs="Times New Roman" w:hAnsi="Times New Roman" w:ascii="Times New Roman"/>
          <w:sz w:val="24"/>
          <w:szCs w:val="24"/>
        </w:rPr>
        <w:t>60008826574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EF369C">
        <w:rPr>
          <w:rFonts w:cs="Times New Roman" w:hAnsi="Times New Roman" w:ascii="Times New Roman"/>
          <w:sz w:val="24"/>
          <w:szCs w:val="24"/>
        </w:rPr>
        <w:t>28. travnja</w:t>
      </w:r>
      <w:r w:rsidR="00573BE5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EF369C">
        <w:rPr>
          <w:rFonts w:cs="Times New Roman" w:hAnsi="Times New Roman" w:ascii="Times New Roman"/>
          <w:sz w:val="24"/>
          <w:szCs w:val="24"/>
        </w:rPr>
        <w:t>01. lipnja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EF369C">
        <w:rPr>
          <w:rFonts w:cs="Times New Roman" w:hAnsi="Times New Roman" w:ascii="Times New Roman"/>
          <w:sz w:val="24"/>
          <w:szCs w:val="24"/>
        </w:rPr>
        <w:t>9 St-44</w:t>
      </w:r>
      <w:r w:rsidR="00573BE5">
        <w:rPr>
          <w:rFonts w:cs="Times New Roman" w:hAnsi="Times New Roman" w:ascii="Times New Roman"/>
          <w:sz w:val="24"/>
          <w:szCs w:val="24"/>
        </w:rPr>
        <w:t>/2015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AF8" w:rsidP="00E67C3C" w:rsidR="00344AF8">
      <w:pPr>
        <w:spacing w:lineRule="auto" w:line="240" w:after="0"/>
      </w:pPr>
      <w:r>
        <w:separator/>
      </w:r>
    </w:p>
  </w:endnote>
  <w:endnote w:id="0" w:type="continuationSeparator">
    <w:p w:rsidRDefault="00344AF8" w:rsidP="00E67C3C" w:rsidR="00344A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AF8" w:rsidP="00E67C3C" w:rsidR="00344AF8">
      <w:pPr>
        <w:spacing w:lineRule="auto" w:line="240" w:after="0"/>
      </w:pPr>
      <w:r>
        <w:separator/>
      </w:r>
    </w:p>
  </w:footnote>
  <w:footnote w:id="0" w:type="continuationSeparator">
    <w:p w:rsidRDefault="00344AF8" w:rsidP="00E67C3C" w:rsidR="00344A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2123"/>
    <w:rsid w:val="00215261"/>
    <w:rsid w:val="0025268A"/>
    <w:rsid w:val="00274B98"/>
    <w:rsid w:val="00344AF8"/>
    <w:rsid w:val="003C64A1"/>
    <w:rsid w:val="003C7CC3"/>
    <w:rsid w:val="00416673"/>
    <w:rsid w:val="00424F74"/>
    <w:rsid w:val="004266E4"/>
    <w:rsid w:val="004B1580"/>
    <w:rsid w:val="00540593"/>
    <w:rsid w:val="00573BE5"/>
    <w:rsid w:val="006F1BDF"/>
    <w:rsid w:val="00805661"/>
    <w:rsid w:val="008967A5"/>
    <w:rsid w:val="008B7C03"/>
    <w:rsid w:val="00A43D9A"/>
    <w:rsid w:val="00A77D7C"/>
    <w:rsid w:val="00CB0B39"/>
    <w:rsid w:val="00D12EBE"/>
    <w:rsid w:val="00D42B0A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805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6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6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6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6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805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6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6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6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6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VAL, d.o.o. za vozačke škole, trgovinu i ugostiteljstvo</izvorni_sadrzaj>
    <derivirana_varijabla naziv="DomainObject.Predmet.ProtustrankaFormated_1">  ZELENI VAL, d.o.o. za vozačke škole, trgovinu i ugostiteljstvo</derivirana_varijabla>
  </DomainObject.Predmet.ProtustrankaFormated>
  <DomainObject.Predmet.ProtustrankaFormatedOIB>
    <izvorni_sadrzaj>  ZELENI VAL, d.o.o. za vozačke škole, trgovinu i ugostiteljstvo, OIB 60008826574</izvorni_sadrzaj>
    <derivirana_varijabla naziv="DomainObject.Predmet.ProtustrankaFormatedOIB_1">  ZELENI VAL, d.o.o. za vozačke škole, trgovinu i ugostiteljstvo, OIB 60008826574</derivirana_varijabla>
  </DomainObject.Predmet.ProtustrankaFormatedOIB>
  <DomainObject.Predmet.ProtustrankaFormatedWithAdress>
    <izvorni_sadrzaj> ZELENI VAL, d.o.o. za vozačke škole, trgovinu i ugostiteljstvo, Petra Grubišića 9, 22000 Šibenik</izvorni_sadrzaj>
    <derivirana_varijabla naziv="DomainObject.Predmet.ProtustrankaFormatedWithAdress_1"> ZELENI VAL, d.o.o. za vozačke škole, trgovinu i ugostiteljstvo, Petra Grubišića 9, 22000 Šibenik</derivirana_varijabla>
  </DomainObject.Predmet.ProtustrankaFormatedWithAdress>
  <DomainObject.Predmet.ProtustrankaFormatedWithAdressOIB>
    <izvorni_sadrzaj> ZELENI VAL, d.o.o. za vozačke škole, trgovinu i ugostiteljstvo, OIB 60008826574, Petra Grubišića 9, 22000 Šibenik</izvorni_sadrzaj>
    <derivirana_varijabla naziv="DomainObject.Predmet.ProtustrankaFormatedWithAdressOIB_1"> ZELENI VAL, d.o.o. za vozačke škole, trgovinu i ugostiteljstvo, OIB 60008826574, Petra Grubišića 9, 22000 Šibenik</derivirana_varijabla>
  </DomainObject.Predmet.ProtustrankaFormatedWithAdressOIB>
  <DomainObject.Predmet.ProtustrankaWithAdress>
    <izvorni_sadrzaj>ZELENI VAL, d.o.o. za vozačke škole, trgovinu i ugostiteljstvo Petra Grubišića 9, 22000 Šibenik</izvorni_sadrzaj>
    <derivirana_varijabla naziv="DomainObject.Predmet.ProtustrankaWithAdress_1">ZELENI VAL, d.o.o. za vozačke škole, trgovinu i ugostiteljstvo Petra Grubišića 9, 22000 Šibenik</derivirana_varijabla>
  </DomainObject.Predmet.ProtustrankaWithAdress>
  <DomainObject.Predmet.ProtustrankaWithAdressOIB>
    <izvorni_sadrzaj>ZELENI VAL, d.o.o. za vozačke škole, trgovinu i ugostiteljstvo, OIB 60008826574, Petra Grubišića 9, 22000 Šibenik</izvorni_sadrzaj>
    <derivirana_varijabla naziv="DomainObject.Predmet.ProtustrankaWithAdressOIB_1">ZELENI VAL, d.o.o. za vozačke škole, trgovinu i ugostiteljstvo, OIB 60008826574, Petra Grubišića 9, 22000 Šibenik</derivirana_varijabla>
  </DomainObject.Predmet.ProtustrankaWithAdressOIB>
  <DomainObject.Predmet.ProtustrankaNazivFormated>
    <izvorni_sadrzaj>ZELENI VAL, d.o.o. za vozačke škole, trgovinu i ugostiteljstvo</izvorni_sadrzaj>
    <derivirana_varijabla naziv="DomainObject.Predmet.ProtustrankaNazivFormated_1">ZELENI VAL, d.o.o. za vozačke škole, trgovinu i ugostiteljstvo</derivirana_varijabla>
  </DomainObject.Predmet.ProtustrankaNazivFormated>
  <DomainObject.Predmet.ProtustrankaNazivFormatedOIB>
    <izvorni_sadrzaj>ZELENI VAL, d.o.o. za vozačke škole, trgovinu i ugostiteljstvo, OIB 60008826574</izvorni_sadrzaj>
    <derivirana_varijabla naziv="DomainObject.Predmet.ProtustrankaNazivFormatedOIB_1">ZELENI VAL, d.o.o. za vozačke škole, trgovinu i ugostiteljstvo, OIB 60008826574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ZELENI VAL, d.o.o. za vozačke škole, trgovinu i ugostiteljstvo</item>
    </izvorni_sadrzaj>
    <derivirana_varijabla naziv="DomainObject.Predmet.ProtuStrankaListFormated_1">
      <item>ZELENI VAL, d.o.o. za vozačke škole, trgovinu i ugostiteljstvo</item>
    </derivirana_varijabla>
  </DomainObject.Predmet.ProtuStrankaListFormated>
  <DomainObject.Predmet.ProtuStrankaListFormatedOIB>
    <izvorni_sadrzaj>
      <item>ZELENI VAL, d.o.o. za vozačke škole, trgovinu i ugostiteljstvo, OIB 60008826574</item>
    </izvorni_sadrzaj>
    <derivirana_varijabla naziv="DomainObject.Predmet.ProtuStrankaListFormatedOIB_1">
      <item>ZELENI VAL, d.o.o. za vozačke škole, trgovinu i ugostiteljstvo, OIB 60008826574</item>
    </derivirana_varijabla>
  </DomainObject.Predmet.ProtuStrankaListFormatedOIB>
  <DomainObject.Predmet.ProtuStrankaListFormatedWithAdress>
    <izvorni_sadrzaj>
      <item>ZELENI VAL, d.o.o. za vozačke škole, trgovinu i ugostiteljstvo, Petra Grubišića 9, 22000 Šibenik</item>
    </izvorni_sadrzaj>
    <derivirana_varijabla naziv="DomainObject.Predmet.ProtuStrankaListFormatedWithAdress_1">
      <item>ZELENI VAL, d.o.o. za vozačke škole, trgovinu i ugostiteljstvo, Petra Grubišića 9, 22000 Šibenik</item>
    </derivirana_varijabla>
  </DomainObject.Predmet.ProtuStrankaListFormatedWithAdress>
  <DomainObject.Predmet.ProtuStrankaListFormatedWithAdressOIB>
    <izvorni_sadrzaj>
      <item>ZELENI VAL, d.o.o. za vozačke škole, trgovinu i ugostiteljstvo, OIB 60008826574, Petra Grubišića 9, 22000 Šibenik</item>
    </izvorni_sadrzaj>
    <derivirana_varijabla naziv="DomainObject.Predmet.ProtuStrankaListFormatedWithAdressOIB_1">
      <item>ZELENI VAL, d.o.o. za vozačke škole, trgovinu i ugostiteljstvo, OIB 60008826574, Petra Grubišića 9, 22000 Šibenik</item>
    </derivirana_varijabla>
  </DomainObject.Predmet.ProtuStrankaListFormatedWithAdressOIB>
  <DomainObject.Predmet.ProtuStrankaListNazivFormated>
    <izvorni_sadrzaj>
      <item>ZELENI VAL, d.o.o. za vozačke škole, trgovinu i ugostiteljstvo</item>
    </izvorni_sadrzaj>
    <derivirana_varijabla naziv="DomainObject.Predmet.ProtuStrankaListNazivFormated_1">
      <item>ZELENI VAL, d.o.o. za vozačke škole, trgovinu i ugostiteljstvo</item>
    </derivirana_varijabla>
  </DomainObject.Predmet.ProtuStrankaListNazivFormated>
  <DomainObject.Predmet.ProtuStrankaListNazivFormatedOIB>
    <izvorni_sadrzaj>
      <item>ZELENI VAL, d.o.o. za vozačke škole, trgovinu i ugostiteljstvo, OIB 60008826574</item>
    </izvorni_sadrzaj>
    <derivirana_varijabla naziv="DomainObject.Predmet.ProtuStrankaListNazivFormatedOIB_1">
      <item>ZELENI VAL, d.o.o. za vozačke škole, trgovinu i ugostiteljstvo, OIB 60008826574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Tomislav Banovac</item>
    </izvorni_sadrzaj>
    <derivirana_varijabla naziv="DomainObject.Predmet.OstaliListFormated_1">
      <item>ŽDO U ŠIBENIKU - Građansko-upravni odjel punomoćnik sudionika u postupku RHMF Porezna uprava - Područni ured Dalmacija</item>
      <item>Tomislav Banovac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Tomislav Banovac, OIB 15948617745</item>
    </izvorni_sadrzaj>
    <derivirana_varijabla naziv="DomainObject.Predmet.OstaliListFormatedOIB_1">
      <item>ŽDO U ŠIBENIKU - Građansko-upravni odjel punomoćnik sudionika u postupku RHMF Porezna uprava - Područni ured Dalmacija</item>
      <item>Tomislav Banovac, OIB 15948617745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Tomislav Banovac, Donja Grebaštica 176, 22000 Grebaštica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Tomislav Banovac, Donja Grebaštica 176, 22000 Grebaštica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Tomislav Banovac, OIB 15948617745, Donja Grebaštica 176, 22000 Grebaštica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Tomislav Banovac, OIB 15948617745, Donja Grebaštica 176, 22000 Grebaštica</item>
    </derivirana_varijabla>
  </DomainObject.Predmet.OstaliListFormatedWithAdressOIB>
  <DomainObject.Predmet.OstaliListNazivFormated>
    <izvorni_sadrzaj>
      <item>ŽDO U ŠIBENIKU - Građansko-upravni odjel</item>
      <item>Tomislav Banovac</item>
    </izvorni_sadrzaj>
    <derivirana_varijabla naziv="DomainObject.Predmet.OstaliListNazivFormated_1">
      <item>ŽDO U ŠIBENIKU - Građansko-upravni odjel</item>
      <item>Tomislav Banovac</item>
    </derivirana_varijabla>
  </DomainObject.Predmet.OstaliListNazivFormated>
  <DomainObject.Predmet.OstaliListNazivFormatedOIB>
    <izvorni_sadrzaj>
      <item>ŽDO U ŠIBENIKU - Građansko-upravni odjel</item>
      <item>Tomislav Banovac, OIB 15948617745</item>
    </izvorni_sadrzaj>
    <derivirana_varijabla naziv="DomainObject.Predmet.OstaliListNazivFormatedOIB_1">
      <item>ŽDO U ŠIBENIKU - Građansko-upravni odjel</item>
      <item>Tomislav Banovac, OIB 15948617745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ZELENI VAL, d.o.o. za vozačke škole, trgovinu i ugostiteljstvo</izvorni_sadrzaj>
    <derivirana_varijabla naziv="DomainObject.Predmet.ProtustrankaIDrugi_1">ZELENI VAL, d.o.o. za vozačke škole, trgovinu i ugostiteljstvo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ZELENI VAL, d.o.o. za vozačke škole, trgovinu i ugostiteljstvo, OIB 60008826574, Petra Grubišića 9, 22000 Šibenik</izvorni_sadrzaj>
    <derivirana_varijabla naziv="DomainObject.Predmet.ProtustrankaIDrugiAdressOIB_1">ZELENI VAL, d.o.o. za vozačke škole, trgovinu i ugostiteljstvo, OIB 60008826574, Petra Grubišića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ZELENI VAL, d.o.o. za vozačke škole, trgovinu i ugostiteljstvo</item>
      <item>ŽDO U ŠIBENIKU - Građansko-upravni odjel</item>
      <item>Tomislav Banovac</item>
    </izvorni_sadrzaj>
    <derivirana_varijabla naziv="DomainObject.Predmet.SudioniciListNaziv_1">
      <item>RHMF Porezna uprava - Područni ured Dalmacija</item>
      <item>ZELENI VAL, d.o.o. za vozačke škole, trgovinu i ugostiteljstvo</item>
      <item>ŽDO U ŠIBENIKU - Građansko-upravni odjel</item>
      <item>Tomislav Banovac</item>
    </derivirana_varijabla>
  </DomainObject.Predmet.SudioniciListNaziv>
  <DomainObject.Predmet.SudioniciListAdressOIB>
    <izvorni_sadrzaj>
      <item>RHMF Porezna uprava - Područni ured Dalmacija, OIB 18683136487</item>
      <item>ZELENI VAL, d.o.o. za vozačke škole, trgovinu i ugostiteljstvo, OIB 60008826574, Petra Grubišića 9,22000 Šibenik</item>
      <item>ŽDO U ŠIBENIKU - Građansko-upravni odjel, P. Grubišića 3,22000 Šibenik</item>
      <item>Tomislav Banovac, OIB 15948617745, Donja Grebaštica 176,22000 Grebaštica</item>
    </izvorni_sadrzaj>
    <derivirana_varijabla naziv="DomainObject.Predmet.SudioniciListAdressOIB_1">
      <item>RHMF Porezna uprava - Područni ured Dalmacija, OIB 18683136487</item>
      <item>ZELENI VAL, d.o.o. za vozačke škole, trgovinu i ugostiteljstvo, OIB 60008826574, Petra Grubišića 9,22000 Šibenik</item>
      <item>ŽDO U ŠIBENIKU - Građansko-upravni odjel, P. Grubišića 3,22000 Šibenik</item>
      <item>Tomislav Banovac, OIB 15948617745, Donja Grebaštica 176,22000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60008826574</item>
      <item>, OIB null</item>
      <item>, OIB 15948617745</item>
    </izvorni_sadrzaj>
    <derivirana_varijabla naziv="DomainObject.Predmet.SudioniciListNazivOIB_1">
      <item>, OIB 18683136487</item>
      <item>, OIB 60008826574</item>
      <item>, OIB null</item>
      <item>, OIB 15948617745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1930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2016-06-20T09:32:00Z</dcterms:created>
  <dc:creator>Elizabeta Filipi</dc:creator>
  <cp:lastModifiedBy>Marina Gulin</cp:lastModifiedBy>
  <cp:lastPrinted>2016-06-20T09:32:00Z</cp:lastPrinted>
  <dcterms:modified xmlns:xsi="http://www.w3.org/2001/XMLSchema-instance" xsi:type="dcterms:W3CDTF">2016-06-27T09:56:00Z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