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711b" w14:paraId="2e9711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A45CA0">
        <w:t>459</w:t>
      </w:r>
      <w:r w:rsidR="001146AB">
        <w:t>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637D8D">
        <w:t>Osijek, Podružnica Slav.Brod</w:t>
      </w:r>
      <w:r w:rsidR="004A0D7B">
        <w:t>,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4A0D7B">
        <w:t xml:space="preserve"> postupka  nad dužnikom </w:t>
      </w:r>
      <w:r w:rsidR="00EC1042">
        <w:t>ŠAPINA KAMEN d.o.o za drobljenje i prodaju kamena Sikirevci, Ljudevita Gaja 153, OIB 21733360633</w:t>
      </w:r>
      <w:r w:rsidR="00FD4BA6">
        <w:t xml:space="preserve">, </w:t>
      </w:r>
      <w:r w:rsidR="00884BD8">
        <w:t>temeljem članka 430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EC1042">
        <w:t>5</w:t>
      </w:r>
      <w:r w:rsidR="0063493C">
        <w:t>.travnja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EC1042">
        <w:rPr>
          <w:bCs/>
        </w:rPr>
        <w:t xml:space="preserve"> </w:t>
      </w:r>
      <w:r w:rsidR="00EC1042">
        <w:t>ŠAPINA KAMEN d.o.o za drobljenje i prodaju kamena Sikirevci, Ljudevita Gaja 153, OIB 21733360633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EC1042">
        <w:t>6.248,84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 </w:t>
      </w:r>
      <w:r w:rsidR="00117FA1">
        <w:t>Hrvoje Šapina iz S</w:t>
      </w:r>
      <w:r w:rsidR="00EC1042">
        <w:t>ikirevaca, Lj.Gaja 153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EC1042">
        <w:rPr>
          <w:b/>
        </w:rPr>
        <w:t>459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EC1042">
        <w:t>5</w:t>
      </w:r>
      <w:r w:rsidR="0063493C">
        <w:t>.travnja</w:t>
      </w:r>
      <w:r w:rsidR="00637D8D">
        <w:t xml:space="preserve"> 2017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BE3" w:rsidR="00167BE3">
      <w:r>
        <w:separator/>
      </w:r>
    </w:p>
  </w:endnote>
  <w:endnote w:id="0" w:type="continuationSeparator">
    <w:p w:rsidRDefault="00167BE3" w:rsidR="00167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BE3" w:rsidR="00167BE3">
      <w:r>
        <w:separator/>
      </w:r>
    </w:p>
  </w:footnote>
  <w:footnote w:id="0" w:type="continuationSeparator">
    <w:p w:rsidRDefault="00167BE3" w:rsidR="00167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7E1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FA1"/>
    <w:rsid w:val="00120A6D"/>
    <w:rsid w:val="001317D3"/>
    <w:rsid w:val="001437B2"/>
    <w:rsid w:val="001609A5"/>
    <w:rsid w:val="001660D3"/>
    <w:rsid w:val="00167BE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979E8"/>
    <w:rsid w:val="004A0D7B"/>
    <w:rsid w:val="004A6F2C"/>
    <w:rsid w:val="004B490A"/>
    <w:rsid w:val="004C3969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66114"/>
    <w:rsid w:val="00666402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6C1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4BD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20102"/>
    <w:rsid w:val="00A20109"/>
    <w:rsid w:val="00A214C9"/>
    <w:rsid w:val="00A31E74"/>
    <w:rsid w:val="00A331E5"/>
    <w:rsid w:val="00A405B5"/>
    <w:rsid w:val="00A443DC"/>
    <w:rsid w:val="00A45CA0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10B7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C170D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1042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04A32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79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79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9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9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9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79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79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9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9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9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6248.84</izvorni_sadrzaj>
    <derivirana_varijabla naziv="DomainObject.Predmet.InicijalnaVrijednost_1">6248.84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St-459/2017</izvorni_sadrzaj>
    <derivirana_varijabla naziv="DomainObject.Predmet.OznakaBroj_1">St-459/2017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 429 st.1  SZ</izvorni_sadrzaj>
    <derivirana_varijabla naziv="DomainObject.Predmet.PrimjedbaSuca_1">ČL 429 st.1  SZ</derivirana_varijabla>
  </DomainObject.Predmet.PrimjedbaSuca>
  <DomainObject.Predmet.ProtustrankaFormated>
    <izvorni_sadrzaj>  ŠAPINA KAMEN d.o.o. za drobljenje i prodaju kamena</izvorni_sadrzaj>
    <derivirana_varijabla naziv="DomainObject.Predmet.ProtustrankaFormated_1">  ŠAPINA KAMEN d.o.o. za drobljenje i prodaju kamena</derivirana_varijabla>
  </DomainObject.Predmet.ProtustrankaFormated>
  <DomainObject.Predmet.ProtustrankaFormatedOIB>
    <izvorni_sadrzaj>  ŠAPINA KAMEN d.o.o. za drobljenje i prodaju kamena, OIB 21733360633</izvorni_sadrzaj>
    <derivirana_varijabla naziv="DomainObject.Predmet.ProtustrankaFormatedOIB_1">  ŠAPINA KAMEN d.o.o. za drobljenje i prodaju kamena, OIB 21733360633</derivirana_varijabla>
  </DomainObject.Predmet.ProtustrankaFormatedOIB>
  <DomainObject.Predmet.ProtustrankaFormatedWithAdress>
    <izvorni_sadrzaj> ŠAPINA KAMEN d.o.o. za drobljenje i prodaju kamena, Ljudevita Gaja 153 , 35222 Sikirevci</izvorni_sadrzaj>
    <derivirana_varijabla naziv="DomainObject.Predmet.ProtustrankaFormatedWithAdress_1"> ŠAPINA KAMEN d.o.o. za drobljenje i prodaju kamena, Ljudevita Gaja 153 , 35222 Sikirevci</derivirana_varijabla>
  </DomainObject.Predmet.ProtustrankaFormatedWithAdress>
  <DomainObject.Predmet.ProtustrankaFormatedWithAdressOIB>
    <izvorni_sadrzaj> ŠAPINA KAMEN d.o.o. za drobljenje i prodaju kamena, OIB 21733360633, Ljudevita Gaja 153 , 35222 Sikirevci</izvorni_sadrzaj>
    <derivirana_varijabla naziv="DomainObject.Predmet.ProtustrankaFormatedWithAdressOIB_1"> ŠAPINA KAMEN d.o.o. za drobljenje i prodaju kamena, OIB 21733360633, Ljudevita Gaja 153 , 35222 Sikirevci</derivirana_varijabla>
  </DomainObject.Predmet.ProtustrankaFormatedWithAdressOIB>
  <DomainObject.Predmet.ProtustrankaWithAdress>
    <izvorni_sadrzaj>ŠAPINA KAMEN d.o.o. za drobljenje i prodaju kamena Ljudevita Gaja 153 , 35222 Sikirevci</izvorni_sadrzaj>
    <derivirana_varijabla naziv="DomainObject.Predmet.ProtustrankaWithAdress_1">ŠAPINA KAMEN d.o.o. za drobljenje i prodaju kamena Ljudevita Gaja 153 , 35222 Sikirevci</derivirana_varijabla>
  </DomainObject.Predmet.ProtustrankaWithAdress>
  <DomainObject.Predmet.ProtustrankaWithAdressOIB>
    <izvorni_sadrzaj>ŠAPINA KAMEN d.o.o. za drobljenje i prodaju kamena, OIB 21733360633, Ljudevita Gaja 153 , 35222 Sikirevci</izvorni_sadrzaj>
    <derivirana_varijabla naziv="DomainObject.Predmet.ProtustrankaWithAdressOIB_1">ŠAPINA KAMEN d.o.o. za drobljenje i prodaju kamena, OIB 21733360633, Ljudevita Gaja 153 , 35222 Sikirevci</derivirana_varijabla>
  </DomainObject.Predmet.ProtustrankaWithAdressOIB>
  <DomainObject.Predmet.ProtustrankaNazivFormated>
    <izvorni_sadrzaj>ŠAPINA KAMEN d.o.o. za drobljenje i prodaju kamena</izvorni_sadrzaj>
    <derivirana_varijabla naziv="DomainObject.Predmet.ProtustrankaNazivFormated_1">ŠAPINA KAMEN d.o.o. za drobljenje i prodaju kamena</derivirana_varijabla>
  </DomainObject.Predmet.ProtustrankaNazivFormated>
  <DomainObject.Predmet.ProtustrankaNazivFormatedOIB>
    <izvorni_sadrzaj>ŠAPINA KAMEN d.o.o. za drobljenje i prodaju kamena, OIB 21733360633</izvorni_sadrzaj>
    <derivirana_varijabla naziv="DomainObject.Predmet.ProtustrankaNazivFormatedOIB_1">ŠAPINA KAMEN d.o.o. za drobljenje i prodaju kamena, OIB 21733360633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ŠAPINA KAMEN d.o.o. za drobljenje i prodaju kamena</item>
    </izvorni_sadrzaj>
    <derivirana_varijabla naziv="DomainObject.Predmet.ProtuStrankaListFormated_1">
      <item>ŠAPINA KAMEN d.o.o. za drobljenje i prodaju kamena</item>
    </derivirana_varijabla>
  </DomainObject.Predmet.ProtuStrankaListFormated>
  <DomainObject.Predmet.ProtuStrankaListFormatedOIB>
    <izvorni_sadrzaj>
      <item>ŠAPINA KAMEN d.o.o. za drobljenje i prodaju kamena, OIB 21733360633</item>
    </izvorni_sadrzaj>
    <derivirana_varijabla naziv="DomainObject.Predmet.ProtuStrankaListFormatedOIB_1">
      <item>ŠAPINA KAMEN d.o.o. za drobljenje i prodaju kamena, OIB 21733360633</item>
    </derivirana_varijabla>
  </DomainObject.Predmet.ProtuStrankaListFormatedOIB>
  <DomainObject.Predmet.ProtuStrankaListFormatedWithAdress>
    <izvorni_sadrzaj>
      <item>ŠAPINA KAMEN d.o.o. za drobljenje i prodaju kamena, Ljudevita Gaja 153 , 35222 Sikirevci</item>
    </izvorni_sadrzaj>
    <derivirana_varijabla naziv="DomainObject.Predmet.ProtuStrankaListFormatedWithAdress_1">
      <item>ŠAPINA KAMEN d.o.o. za drobljenje i prodaju kamena, Ljudevita Gaja 153 , 35222 Sikirevci</item>
    </derivirana_varijabla>
  </DomainObject.Predmet.ProtuStrankaListFormatedWithAdress>
  <DomainObject.Predmet.ProtuStrankaListFormatedWithAdressOIB>
    <izvorni_sadrzaj>
      <item>ŠAPINA KAMEN d.o.o. za drobljenje i prodaju kamena, OIB 21733360633, Ljudevita Gaja 153 , 35222 Sikirevci</item>
    </izvorni_sadrzaj>
    <derivirana_varijabla naziv="DomainObject.Predmet.ProtuStrankaListFormatedWithAdressOIB_1">
      <item>ŠAPINA KAMEN d.o.o. za drobljenje i prodaju kamena, OIB 21733360633, Ljudevita Gaja 153 , 35222 Sikirevci</item>
    </derivirana_varijabla>
  </DomainObject.Predmet.ProtuStrankaListFormatedWithAdressOIB>
  <DomainObject.Predmet.ProtuStrankaListNazivFormated>
    <izvorni_sadrzaj>
      <item>ŠAPINA KAMEN d.o.o. za drobljenje i prodaju kamena</item>
    </izvorni_sadrzaj>
    <derivirana_varijabla naziv="DomainObject.Predmet.ProtuStrankaListNazivFormated_1">
      <item>ŠAPINA KAMEN d.o.o. za drobljenje i prodaju kamena</item>
    </derivirana_varijabla>
  </DomainObject.Predmet.ProtuStrankaListNazivFormated>
  <DomainObject.Predmet.ProtuStrankaListNazivFormatedOIB>
    <izvorni_sadrzaj>
      <item>ŠAPINA KAMEN d.o.o. za drobljenje i prodaju kamena, OIB 21733360633</item>
    </izvorni_sadrzaj>
    <derivirana_varijabla naziv="DomainObject.Predmet.ProtuStrankaListNazivFormatedOIB_1">
      <item>ŠAPINA KAMEN d.o.o. za drobljenje i prodaju kamena, OIB 21733360633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ŠAPINA KAMEN d.o.o. za drobljenje i prodaju kamena</izvorni_sadrzaj>
    <derivirana_varijabla naziv="DomainObject.Predmet.ProtustrankaIDrugi_1">ŠAPINA KAMEN d.o.o. za drobljenje i prodaju kamena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ŠAPINA KAMEN d.o.o. za drobljenje i prodaju kamena, OIB 21733360633, Ljudevita Gaja 153 , 35222 Sikirevci</izvorni_sadrzaj>
    <derivirana_varijabla naziv="DomainObject.Predmet.ProtustrankaIDrugiAdressOIB_1">ŠAPINA KAMEN d.o.o. za drobljenje i prodaju kamena, OIB 21733360633, Ljudevita Gaja 153 , 35222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ŠAPINA KAMEN d.o.o. za drobljenje i prodaju kamena</item>
    </izvorni_sadrzaj>
    <derivirana_varijabla naziv="DomainObject.Predmet.SudioniciListNaziv_1">
      <item>Financijska agencija</item>
      <item>ŠAPINA KAMEN d.o.o. za drobljenje i prodaju kamena</item>
    </derivirana_varijabla>
  </DomainObject.Predmet.SudioniciListNaziv>
  <DomainObject.Predmet.SudioniciListAdressOIB>
    <izvorni_sadrzaj>
      <item>Financijska agencija, OIB 85821130368, Ulica grada Vukovara 70,10000 Zagreb</item>
      <item>ŠAPINA KAMEN d.o.o. za drobljenje i prodaju kamena, OIB 21733360633, Ljudevita Gaja 153 ,35222 Sikirevci</item>
    </izvorni_sadrzaj>
    <derivirana_varijabla naziv="DomainObject.Predmet.SudioniciListAdressOIB_1">
      <item>Financijska agencija, OIB 85821130368, Ulica grada Vukovara 70,10000 Zagreb</item>
      <item>ŠAPINA KAMEN d.o.o. za drobljenje i prodaju kamena, OIB 21733360633, Ljudevita Gaja 153 ,35222 Sikirevci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21733360633</item>
    </izvorni_sadrzaj>
    <derivirana_varijabla naziv="DomainObject.Predmet.SudioniciListNazivOIB_1">
      <item>, OIB 85821130368</item>
      <item>, OIB 21733360633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1947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2017-04-05T06:50:00Z</dcterms:created>
  <dc:creator>Korisnik</dc:creator>
  <cp:lastModifiedBy>wsadmin</cp:lastModifiedBy>
  <cp:lastPrinted>2017-04-05T06:50:00Z</cp:lastPrinted>
  <dcterms:modified xmlns:xsi="http://www.w3.org/2001/XMLSchema-instance" xsi:type="dcterms:W3CDTF">2017-04-05T06:51:00Z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