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ace1a" w14:paraId="14ace1a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4B5165">
        <w:t>10</w:t>
      </w:r>
      <w:r w:rsidR="008841B0">
        <w:t>68</w:t>
      </w:r>
      <w:r w:rsidR="00741BE1">
        <w:t xml:space="preserve">/17-3      </w:t>
      </w:r>
      <w:r w:rsidR="004B5165">
        <w:t xml:space="preserve">       </w:t>
      </w:r>
      <w:r w:rsidR="009D5343">
        <w:t xml:space="preserve">     </w:t>
      </w:r>
      <w:r w:rsidR="0049393C">
        <w:t xml:space="preserve">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>za provedbu skraćenog stečajnog postupka nad dužnikom</w:t>
      </w:r>
      <w:r w:rsidR="002B71D8">
        <w:t xml:space="preserve"> </w:t>
      </w:r>
      <w:r w:rsidR="008841B0" w:rsidRPr="008841B0">
        <w:t>STUDIO MARINELA d.o.o.</w:t>
      </w:r>
      <w:r w:rsidR="008841B0">
        <w:t xml:space="preserve"> Zagreb, Selska 21, MBS: </w:t>
      </w:r>
      <w:r w:rsidR="008841B0" w:rsidRPr="008841B0">
        <w:t>060316082</w:t>
      </w:r>
      <w:r w:rsidR="008841B0">
        <w:t xml:space="preserve">, OIB: </w:t>
      </w:r>
      <w:r w:rsidR="008841B0" w:rsidRPr="008841B0">
        <w:t>14704836315</w:t>
      </w:r>
      <w:r w:rsidR="008841B0">
        <w:t xml:space="preserve">, </w:t>
      </w:r>
      <w:r w:rsidR="00BF04BA">
        <w:t>te</w:t>
      </w:r>
      <w:r w:rsidR="005A374F">
        <w:t xml:space="preserve">meljem članka 430. Stečajnog zakona (NN 71/15, dalje: SZ), dana </w:t>
      </w:r>
      <w:r w:rsidR="009D5343">
        <w:t>4</w:t>
      </w:r>
      <w:r w:rsidR="00ED1045">
        <w:t xml:space="preserve">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EB34FB" w:rsidR="00204FB3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EB34FB">
        <w:rPr>
          <w:bCs/>
        </w:rPr>
        <w:t xml:space="preserve"> </w:t>
      </w:r>
      <w:r w:rsidR="00853352">
        <w:t xml:space="preserve">STUDIO MARINELA d.o.o. Zagreb, Selska 21, MBS: 060316082, OIB: 14704836315, </w:t>
      </w:r>
      <w:r>
        <w:t>na temelju neizvršenih osnova za plaćanje iznosi</w:t>
      </w:r>
      <w:r w:rsidR="00554444">
        <w:t xml:space="preserve"> </w:t>
      </w:r>
      <w:r w:rsidR="00853352">
        <w:t>15.981,69</w:t>
      </w:r>
      <w:r w:rsidR="00EB34FB">
        <w:t xml:space="preserve"> kn.                 </w:t>
      </w:r>
    </w:p>
    <w:p w:rsidRDefault="00204FB3" w:rsidP="00D739FA" w:rsidR="00B53929" w:rsidRPr="007829BF">
      <w:pPr>
        <w:numPr>
          <w:ilvl w:val="0"/>
          <w:numId w:val="2"/>
        </w:numPr>
        <w:jc w:val="both"/>
      </w:pPr>
      <w:r>
        <w:t>Poziva</w:t>
      </w:r>
      <w:r w:rsidR="00950581">
        <w:t xml:space="preserve"> se osob</w:t>
      </w:r>
      <w:r w:rsidR="007C4C00">
        <w:t>a</w:t>
      </w:r>
      <w:r w:rsidR="00950581">
        <w:t xml:space="preserve"> ovlašten</w:t>
      </w:r>
      <w:r w:rsidR="007C4C00">
        <w:t>a</w:t>
      </w:r>
      <w:r w:rsidR="00950581">
        <w:t xml:space="preserve"> za </w:t>
      </w:r>
      <w:r w:rsidR="00394EEC">
        <w:t>zastupanje</w:t>
      </w:r>
      <w:r>
        <w:t xml:space="preserve"> dužnika</w:t>
      </w:r>
      <w:r w:rsidR="007C4C00">
        <w:t xml:space="preserve"> </w:t>
      </w:r>
      <w:proofErr w:type="spellStart"/>
      <w:r w:rsidR="00853352">
        <w:t>Slaviša</w:t>
      </w:r>
      <w:proofErr w:type="spellEnd"/>
      <w:r w:rsidR="00853352">
        <w:t xml:space="preserve"> Savić, OIB 54477449506, </w:t>
      </w:r>
      <w:r w:rsidR="0091089D">
        <w:t xml:space="preserve">Bosna i Hercegovina, Banja Luka, Rade </w:t>
      </w:r>
      <w:proofErr w:type="spellStart"/>
      <w:r w:rsidR="0091089D">
        <w:t>Vranješevića</w:t>
      </w:r>
      <w:proofErr w:type="spellEnd"/>
      <w:r w:rsidR="0091089D">
        <w:t xml:space="preserve"> 125</w:t>
      </w:r>
      <w:r w:rsidR="002674AE">
        <w:t xml:space="preserve">,  </w:t>
      </w:r>
      <w:r w:rsidR="00B542FC">
        <w:t>da</w:t>
      </w:r>
      <w:r w:rsidR="003337FC">
        <w:t xml:space="preserve"> u  roku od 15 (petnaest) dana od dana objave ovog oglasa na mrežnoj stranici e-Oglasna ploča sudova podnes</w:t>
      </w:r>
      <w:r w:rsidR="003F7CF4">
        <w:t>e</w:t>
      </w:r>
      <w:r w:rsidR="003337FC">
        <w:t xml:space="preserve">  ovom sudu, pozivom na gornji broj spisa, javnobilježnički ovjerovljeni </w:t>
      </w:r>
      <w:proofErr w:type="spellStart"/>
      <w:r w:rsidR="003337FC">
        <w:t>prokazni</w:t>
      </w:r>
      <w:proofErr w:type="spellEnd"/>
      <w:r w:rsidR="003337FC"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</w:t>
      </w:r>
      <w:r w:rsidR="003337FC">
        <w:t>0</w:t>
      </w:r>
      <w:r w:rsidR="0091089D">
        <w:t>68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D5343">
        <w:t>4</w:t>
      </w:r>
      <w:r w:rsidR="00940E54">
        <w:t>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D739FA" w:rsidR="00204FB3" w:rsidRPr="00D739FA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91089D">
        <w:t>20/10</w:t>
      </w:r>
      <w:r w:rsidR="00E37104">
        <w:t xml:space="preserve">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089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1B3D"/>
    <w:rsid w:val="0004409F"/>
    <w:rsid w:val="00046CBC"/>
    <w:rsid w:val="000477CD"/>
    <w:rsid w:val="00047A8F"/>
    <w:rsid w:val="00050860"/>
    <w:rsid w:val="00051E58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D491A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169AB"/>
    <w:rsid w:val="001261BA"/>
    <w:rsid w:val="00127F97"/>
    <w:rsid w:val="00131D71"/>
    <w:rsid w:val="00132DEB"/>
    <w:rsid w:val="00134EC0"/>
    <w:rsid w:val="0013792F"/>
    <w:rsid w:val="00140407"/>
    <w:rsid w:val="00143158"/>
    <w:rsid w:val="001437B2"/>
    <w:rsid w:val="001502BA"/>
    <w:rsid w:val="0015158C"/>
    <w:rsid w:val="0015191D"/>
    <w:rsid w:val="001525A9"/>
    <w:rsid w:val="00153466"/>
    <w:rsid w:val="0016238B"/>
    <w:rsid w:val="00165557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239A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4AE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1D8"/>
    <w:rsid w:val="002B7356"/>
    <w:rsid w:val="002C04FF"/>
    <w:rsid w:val="002C2761"/>
    <w:rsid w:val="002C3D49"/>
    <w:rsid w:val="002C6A77"/>
    <w:rsid w:val="002C7EB3"/>
    <w:rsid w:val="002D0492"/>
    <w:rsid w:val="002D2600"/>
    <w:rsid w:val="002D2610"/>
    <w:rsid w:val="002D3157"/>
    <w:rsid w:val="002D43F0"/>
    <w:rsid w:val="002D6509"/>
    <w:rsid w:val="002D7376"/>
    <w:rsid w:val="002D7681"/>
    <w:rsid w:val="002E29C8"/>
    <w:rsid w:val="002E4C0B"/>
    <w:rsid w:val="002E5F9E"/>
    <w:rsid w:val="002F33E7"/>
    <w:rsid w:val="002F4AAF"/>
    <w:rsid w:val="002F4D73"/>
    <w:rsid w:val="002F54BC"/>
    <w:rsid w:val="002F5C82"/>
    <w:rsid w:val="002F62B5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37FC"/>
    <w:rsid w:val="00334BE3"/>
    <w:rsid w:val="003405C3"/>
    <w:rsid w:val="00342079"/>
    <w:rsid w:val="003445D8"/>
    <w:rsid w:val="00346E2F"/>
    <w:rsid w:val="00355A02"/>
    <w:rsid w:val="003612A7"/>
    <w:rsid w:val="0036640C"/>
    <w:rsid w:val="00371062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4EEC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3F7CF4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67CA"/>
    <w:rsid w:val="004171F3"/>
    <w:rsid w:val="00420037"/>
    <w:rsid w:val="0042014B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45E61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9393C"/>
    <w:rsid w:val="004A0D7B"/>
    <w:rsid w:val="004A6F2C"/>
    <w:rsid w:val="004B490A"/>
    <w:rsid w:val="004B5165"/>
    <w:rsid w:val="004C3969"/>
    <w:rsid w:val="004C57E1"/>
    <w:rsid w:val="004D2575"/>
    <w:rsid w:val="004D5A26"/>
    <w:rsid w:val="004E151F"/>
    <w:rsid w:val="004E1973"/>
    <w:rsid w:val="004E466C"/>
    <w:rsid w:val="004F4428"/>
    <w:rsid w:val="004F5FE8"/>
    <w:rsid w:val="004F6C6C"/>
    <w:rsid w:val="00510DCF"/>
    <w:rsid w:val="005126B5"/>
    <w:rsid w:val="00513670"/>
    <w:rsid w:val="005159C5"/>
    <w:rsid w:val="00515AD7"/>
    <w:rsid w:val="005179BB"/>
    <w:rsid w:val="00523597"/>
    <w:rsid w:val="0052399B"/>
    <w:rsid w:val="00525BB6"/>
    <w:rsid w:val="005315D5"/>
    <w:rsid w:val="00532E0A"/>
    <w:rsid w:val="00532E53"/>
    <w:rsid w:val="00533373"/>
    <w:rsid w:val="00534964"/>
    <w:rsid w:val="0053545A"/>
    <w:rsid w:val="005369C3"/>
    <w:rsid w:val="00540FAF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08B"/>
    <w:rsid w:val="005B6845"/>
    <w:rsid w:val="005B6E2E"/>
    <w:rsid w:val="005B7F61"/>
    <w:rsid w:val="005C01B9"/>
    <w:rsid w:val="005C056B"/>
    <w:rsid w:val="005C0E48"/>
    <w:rsid w:val="005C5BC1"/>
    <w:rsid w:val="005D1100"/>
    <w:rsid w:val="005D2A79"/>
    <w:rsid w:val="005D3A68"/>
    <w:rsid w:val="005D57CB"/>
    <w:rsid w:val="005D7EC1"/>
    <w:rsid w:val="005E0CFB"/>
    <w:rsid w:val="005E1074"/>
    <w:rsid w:val="005E55B1"/>
    <w:rsid w:val="005F1EFD"/>
    <w:rsid w:val="005F63AF"/>
    <w:rsid w:val="005F682B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2E64"/>
    <w:rsid w:val="00666402"/>
    <w:rsid w:val="006672BD"/>
    <w:rsid w:val="006703A3"/>
    <w:rsid w:val="006716F0"/>
    <w:rsid w:val="0067303B"/>
    <w:rsid w:val="00673ECF"/>
    <w:rsid w:val="00674FE2"/>
    <w:rsid w:val="00676EF6"/>
    <w:rsid w:val="00681F7F"/>
    <w:rsid w:val="00682D7E"/>
    <w:rsid w:val="0068386A"/>
    <w:rsid w:val="006843F0"/>
    <w:rsid w:val="0069656A"/>
    <w:rsid w:val="006A11E9"/>
    <w:rsid w:val="006A18B1"/>
    <w:rsid w:val="006A3CCF"/>
    <w:rsid w:val="006A680E"/>
    <w:rsid w:val="006A6EBE"/>
    <w:rsid w:val="006B29B9"/>
    <w:rsid w:val="006B37E2"/>
    <w:rsid w:val="006B5168"/>
    <w:rsid w:val="006C1C19"/>
    <w:rsid w:val="006C36CE"/>
    <w:rsid w:val="006C4490"/>
    <w:rsid w:val="006C4FDF"/>
    <w:rsid w:val="006C5C92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1BE1"/>
    <w:rsid w:val="0074369C"/>
    <w:rsid w:val="0074413D"/>
    <w:rsid w:val="00746BCC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29BF"/>
    <w:rsid w:val="007834FD"/>
    <w:rsid w:val="007853B0"/>
    <w:rsid w:val="00790A88"/>
    <w:rsid w:val="00790AB6"/>
    <w:rsid w:val="00791A2A"/>
    <w:rsid w:val="00793C2B"/>
    <w:rsid w:val="00795518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B7F27"/>
    <w:rsid w:val="007C4C00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3352"/>
    <w:rsid w:val="00855A65"/>
    <w:rsid w:val="00860129"/>
    <w:rsid w:val="008604F7"/>
    <w:rsid w:val="008663F2"/>
    <w:rsid w:val="008741EA"/>
    <w:rsid w:val="00875548"/>
    <w:rsid w:val="0087662A"/>
    <w:rsid w:val="00877228"/>
    <w:rsid w:val="008814CC"/>
    <w:rsid w:val="0088367B"/>
    <w:rsid w:val="008841B0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E6153"/>
    <w:rsid w:val="008F1A8E"/>
    <w:rsid w:val="00901A60"/>
    <w:rsid w:val="00901EF5"/>
    <w:rsid w:val="0090296B"/>
    <w:rsid w:val="00904484"/>
    <w:rsid w:val="00905CC8"/>
    <w:rsid w:val="0091089D"/>
    <w:rsid w:val="00912CF5"/>
    <w:rsid w:val="009137B1"/>
    <w:rsid w:val="00913AA5"/>
    <w:rsid w:val="00915D8F"/>
    <w:rsid w:val="0092202A"/>
    <w:rsid w:val="0092366B"/>
    <w:rsid w:val="00924658"/>
    <w:rsid w:val="00924A2F"/>
    <w:rsid w:val="0092602B"/>
    <w:rsid w:val="0092692F"/>
    <w:rsid w:val="00930B0A"/>
    <w:rsid w:val="00930E01"/>
    <w:rsid w:val="00936874"/>
    <w:rsid w:val="00936993"/>
    <w:rsid w:val="00937840"/>
    <w:rsid w:val="00940E54"/>
    <w:rsid w:val="00943D66"/>
    <w:rsid w:val="00947AF8"/>
    <w:rsid w:val="00950581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01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1F19"/>
    <w:rsid w:val="009C670C"/>
    <w:rsid w:val="009D0E99"/>
    <w:rsid w:val="009D3536"/>
    <w:rsid w:val="009D4197"/>
    <w:rsid w:val="009D4CF1"/>
    <w:rsid w:val="009D5343"/>
    <w:rsid w:val="009D6EDA"/>
    <w:rsid w:val="009D7DD0"/>
    <w:rsid w:val="009E5D6D"/>
    <w:rsid w:val="009E5F18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272B"/>
    <w:rsid w:val="00A3598F"/>
    <w:rsid w:val="00A405B5"/>
    <w:rsid w:val="00A42167"/>
    <w:rsid w:val="00A45260"/>
    <w:rsid w:val="00A46436"/>
    <w:rsid w:val="00A4793D"/>
    <w:rsid w:val="00A50E8F"/>
    <w:rsid w:val="00A54331"/>
    <w:rsid w:val="00A5687A"/>
    <w:rsid w:val="00A57AB7"/>
    <w:rsid w:val="00A57DB1"/>
    <w:rsid w:val="00A62CBC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927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583"/>
    <w:rsid w:val="00B35741"/>
    <w:rsid w:val="00B3597F"/>
    <w:rsid w:val="00B360EA"/>
    <w:rsid w:val="00B42B7C"/>
    <w:rsid w:val="00B45ADA"/>
    <w:rsid w:val="00B50AD5"/>
    <w:rsid w:val="00B53929"/>
    <w:rsid w:val="00B541D7"/>
    <w:rsid w:val="00B542FC"/>
    <w:rsid w:val="00B5560E"/>
    <w:rsid w:val="00B639B0"/>
    <w:rsid w:val="00B63FC2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68E1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5B3B"/>
    <w:rsid w:val="00C56925"/>
    <w:rsid w:val="00C66216"/>
    <w:rsid w:val="00C70561"/>
    <w:rsid w:val="00C73B80"/>
    <w:rsid w:val="00C74E55"/>
    <w:rsid w:val="00C826A4"/>
    <w:rsid w:val="00C85529"/>
    <w:rsid w:val="00C8590C"/>
    <w:rsid w:val="00C87B21"/>
    <w:rsid w:val="00C923C7"/>
    <w:rsid w:val="00C93448"/>
    <w:rsid w:val="00C9566A"/>
    <w:rsid w:val="00C9744E"/>
    <w:rsid w:val="00CA01EF"/>
    <w:rsid w:val="00CA269E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6EC8"/>
    <w:rsid w:val="00CD0675"/>
    <w:rsid w:val="00CD11A9"/>
    <w:rsid w:val="00CD4C25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069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68B0"/>
    <w:rsid w:val="00D57DB1"/>
    <w:rsid w:val="00D64021"/>
    <w:rsid w:val="00D641DA"/>
    <w:rsid w:val="00D70A36"/>
    <w:rsid w:val="00D71C29"/>
    <w:rsid w:val="00D735C8"/>
    <w:rsid w:val="00D739FA"/>
    <w:rsid w:val="00D74474"/>
    <w:rsid w:val="00D745AC"/>
    <w:rsid w:val="00D77EA4"/>
    <w:rsid w:val="00D80C2F"/>
    <w:rsid w:val="00D81B0E"/>
    <w:rsid w:val="00D82FFF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B406E"/>
    <w:rsid w:val="00DC4A9E"/>
    <w:rsid w:val="00DC5D72"/>
    <w:rsid w:val="00DD1F8C"/>
    <w:rsid w:val="00DD3FFD"/>
    <w:rsid w:val="00DD6415"/>
    <w:rsid w:val="00DD6682"/>
    <w:rsid w:val="00DD6D8C"/>
    <w:rsid w:val="00DD7495"/>
    <w:rsid w:val="00DE5F69"/>
    <w:rsid w:val="00DF412D"/>
    <w:rsid w:val="00DF4887"/>
    <w:rsid w:val="00DF674F"/>
    <w:rsid w:val="00DF6911"/>
    <w:rsid w:val="00DF6C0A"/>
    <w:rsid w:val="00E00DC3"/>
    <w:rsid w:val="00E022F5"/>
    <w:rsid w:val="00E0562A"/>
    <w:rsid w:val="00E06B58"/>
    <w:rsid w:val="00E07512"/>
    <w:rsid w:val="00E14BDA"/>
    <w:rsid w:val="00E14EAA"/>
    <w:rsid w:val="00E1639E"/>
    <w:rsid w:val="00E16FD3"/>
    <w:rsid w:val="00E225DA"/>
    <w:rsid w:val="00E22F6C"/>
    <w:rsid w:val="00E23AF8"/>
    <w:rsid w:val="00E26155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49A7"/>
    <w:rsid w:val="00E76707"/>
    <w:rsid w:val="00E82456"/>
    <w:rsid w:val="00E83529"/>
    <w:rsid w:val="00E910A8"/>
    <w:rsid w:val="00E94A07"/>
    <w:rsid w:val="00E96356"/>
    <w:rsid w:val="00E971A7"/>
    <w:rsid w:val="00EA028A"/>
    <w:rsid w:val="00EA403E"/>
    <w:rsid w:val="00EA7498"/>
    <w:rsid w:val="00EB34FB"/>
    <w:rsid w:val="00EC0019"/>
    <w:rsid w:val="00EC3B55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EE5F4F"/>
    <w:rsid w:val="00F02A50"/>
    <w:rsid w:val="00F03F3A"/>
    <w:rsid w:val="00F040DB"/>
    <w:rsid w:val="00F067A8"/>
    <w:rsid w:val="00F111CE"/>
    <w:rsid w:val="00F11F5E"/>
    <w:rsid w:val="00F14DD1"/>
    <w:rsid w:val="00F15FF0"/>
    <w:rsid w:val="00F2165F"/>
    <w:rsid w:val="00F273C5"/>
    <w:rsid w:val="00F3035B"/>
    <w:rsid w:val="00F328AD"/>
    <w:rsid w:val="00F428BC"/>
    <w:rsid w:val="00F46E60"/>
    <w:rsid w:val="00F54091"/>
    <w:rsid w:val="00F570D6"/>
    <w:rsid w:val="00F573EC"/>
    <w:rsid w:val="00F57762"/>
    <w:rsid w:val="00F57871"/>
    <w:rsid w:val="00F601CC"/>
    <w:rsid w:val="00F6215D"/>
    <w:rsid w:val="00F63480"/>
    <w:rsid w:val="00F7118E"/>
    <w:rsid w:val="00F7232C"/>
    <w:rsid w:val="00F72773"/>
    <w:rsid w:val="00F72800"/>
    <w:rsid w:val="00F734CA"/>
    <w:rsid w:val="00F73514"/>
    <w:rsid w:val="00F74846"/>
    <w:rsid w:val="00F74EBB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E2D0B"/>
    <w:rsid w:val="00FE31DB"/>
    <w:rsid w:val="00FF5435"/>
    <w:rsid w:val="00FF6257"/>
    <w:rsid w:val="00FF6C1D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68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8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8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8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8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68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8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8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8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8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601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17368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94318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04024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36024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3639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893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651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912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6161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0754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93103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85416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30932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5929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62503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7018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3451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741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6643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4684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87770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46725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13649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9232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5985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883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829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3465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3085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24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5342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4713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9572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02499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73264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5966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657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959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94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27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1068</izvorni_sadrzaj>
    <derivirana_varijabla naziv="DomainObject.Predmet.Broj_1">1068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St-1068/2017</izvorni_sadrzaj>
    <derivirana_varijabla naziv="DomainObject.Predmet.OznakaBroj_1">St-1068/2017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STUDIO MARINELA d.o.o.</izvorni_sadrzaj>
    <derivirana_varijabla naziv="DomainObject.Predmet.ProtustrankaFormated_1">  STUDIO MARINELA d.o.o.</derivirana_varijabla>
  </DomainObject.Predmet.ProtustrankaFormated>
  <DomainObject.Predmet.ProtustrankaFormatedOIB>
    <izvorni_sadrzaj>  STUDIO MARINELA d.o.o., OIB 14704836315</izvorni_sadrzaj>
    <derivirana_varijabla naziv="DomainObject.Predmet.ProtustrankaFormatedOIB_1">  STUDIO MARINELA d.o.o., OIB 14704836315</derivirana_varijabla>
  </DomainObject.Predmet.ProtustrankaFormatedOIB>
  <DomainObject.Predmet.ProtustrankaFormatedWithAdress>
    <izvorni_sadrzaj> STUDIO MARINELA d.o.o., Selska 21, 10000 Zagreb</izvorni_sadrzaj>
    <derivirana_varijabla naziv="DomainObject.Predmet.ProtustrankaFormatedWithAdress_1"> STUDIO MARINELA d.o.o., Selska 21, 10000 Zagreb</derivirana_varijabla>
  </DomainObject.Predmet.ProtustrankaFormatedWithAdress>
  <DomainObject.Predmet.ProtustrankaFormatedWithAdressOIB>
    <izvorni_sadrzaj> STUDIO MARINELA d.o.o., OIB 14704836315, Selska 21, 10000 Zagreb</izvorni_sadrzaj>
    <derivirana_varijabla naziv="DomainObject.Predmet.ProtustrankaFormatedWithAdressOIB_1"> STUDIO MARINELA d.o.o., OIB 14704836315, Selska 21, 10000 Zagreb</derivirana_varijabla>
  </DomainObject.Predmet.ProtustrankaFormatedWithAdressOIB>
  <DomainObject.Predmet.ProtustrankaWithAdress>
    <izvorni_sadrzaj>STUDIO MARINELA d.o.o. Selska 21, 10000 Zagreb</izvorni_sadrzaj>
    <derivirana_varijabla naziv="DomainObject.Predmet.ProtustrankaWithAdress_1">STUDIO MARINELA d.o.o. Selska 21, 10000 Zagreb</derivirana_varijabla>
  </DomainObject.Predmet.ProtustrankaWithAdress>
  <DomainObject.Predmet.ProtustrankaWithAdressOIB>
    <izvorni_sadrzaj>STUDIO MARINELA d.o.o., OIB 14704836315, Selska 21, 10000 Zagreb</izvorni_sadrzaj>
    <derivirana_varijabla naziv="DomainObject.Predmet.ProtustrankaWithAdressOIB_1">STUDIO MARINELA d.o.o., OIB 14704836315, Selska 21, 10000 Zagreb</derivirana_varijabla>
  </DomainObject.Predmet.ProtustrankaWithAdressOIB>
  <DomainObject.Predmet.ProtustrankaNazivFormated>
    <izvorni_sadrzaj>STUDIO MARINELA d.o.o.</izvorni_sadrzaj>
    <derivirana_varijabla naziv="DomainObject.Predmet.ProtustrankaNazivFormated_1">STUDIO MARINELA d.o.o.</derivirana_varijabla>
  </DomainObject.Predmet.ProtustrankaNazivFormated>
  <DomainObject.Predmet.ProtustrankaNazivFormatedOIB>
    <izvorni_sadrzaj>STUDIO MARINELA d.o.o., OIB 14704836315</izvorni_sadrzaj>
    <derivirana_varijabla naziv="DomainObject.Predmet.ProtustrankaNazivFormatedOIB_1">STUDIO MARINELA d.o.o., OIB 14704836315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MARINELA d.o.o.</item>
    </izvorni_sadrzaj>
    <derivirana_varijabla naziv="DomainObject.Predmet.ProtuStrankaListFormated_1">
      <item>STUDIO MARINELA d.o.o.</item>
    </derivirana_varijabla>
  </DomainObject.Predmet.ProtuStrankaListFormated>
  <DomainObject.Predmet.ProtuStrankaListFormatedOIB>
    <izvorni_sadrzaj>
      <item>STUDIO MARINELA d.o.o., OIB 14704836315</item>
    </izvorni_sadrzaj>
    <derivirana_varijabla naziv="DomainObject.Predmet.ProtuStrankaListFormatedOIB_1">
      <item>STUDIO MARINELA d.o.o., OIB 14704836315</item>
    </derivirana_varijabla>
  </DomainObject.Predmet.ProtuStrankaListFormatedOIB>
  <DomainObject.Predmet.ProtuStrankaListFormatedWithAdress>
    <izvorni_sadrzaj>
      <item>STUDIO MARINELA d.o.o., Selska 21, 10000 Zagreb</item>
    </izvorni_sadrzaj>
    <derivirana_varijabla naziv="DomainObject.Predmet.ProtuStrankaListFormatedWithAdress_1">
      <item>STUDIO MARINELA d.o.o., Selska 21, 10000 Zagreb</item>
    </derivirana_varijabla>
  </DomainObject.Predmet.ProtuStrankaListFormatedWithAdress>
  <DomainObject.Predmet.ProtuStrankaListFormatedWithAdressOIB>
    <izvorni_sadrzaj>
      <item>STUDIO MARINELA d.o.o., OIB 14704836315, Selska 21, 10000 Zagreb</item>
    </izvorni_sadrzaj>
    <derivirana_varijabla naziv="DomainObject.Predmet.ProtuStrankaListFormatedWithAdressOIB_1">
      <item>STUDIO MARINELA d.o.o., OIB 14704836315, Selska 21, 10000 Zagreb</item>
    </derivirana_varijabla>
  </DomainObject.Predmet.ProtuStrankaListFormatedWithAdressOIB>
  <DomainObject.Predmet.ProtuStrankaListNazivFormated>
    <izvorni_sadrzaj>
      <item>STUDIO MARINELA d.o.o.</item>
    </izvorni_sadrzaj>
    <derivirana_varijabla naziv="DomainObject.Predmet.ProtuStrankaListNazivFormated_1">
      <item>STUDIO MARINELA d.o.o.</item>
    </derivirana_varijabla>
  </DomainObject.Predmet.ProtuStrankaListNazivFormated>
  <DomainObject.Predmet.ProtuStrankaListNazivFormatedOIB>
    <izvorni_sadrzaj>
      <item>STUDIO MARINELA d.o.o., OIB 14704836315</item>
    </izvorni_sadrzaj>
    <derivirana_varijabla naziv="DomainObject.Predmet.ProtuStrankaListNazivFormatedOIB_1">
      <item>STUDIO MARINELA d.o.o., OIB 14704836315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MARINELA d.o.o.</izvorni_sadrzaj>
    <derivirana_varijabla naziv="DomainObject.Predmet.ProtustrankaIDrugi_1">STUDIO MARINELA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MARINELA d.o.o., OIB 14704836315, Selska 21, 10000 Zagreb</izvorni_sadrzaj>
    <derivirana_varijabla naziv="DomainObject.Predmet.ProtustrankaIDrugiAdressOIB_1">STUDIO MARINELA d.o.o., OIB 14704836315, Selska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MARINELA d.o.o.</item>
      <item>FINA Regionalni centar Zagreb</item>
    </izvorni_sadrzaj>
    <derivirana_varijabla naziv="DomainObject.Predmet.SudioniciListNaziv_1">
      <item>STUDIO MARINELA d.o.o.</item>
      <item>FINA Regionalni centar Zagreb</item>
    </derivirana_varijabla>
  </DomainObject.Predmet.SudioniciListNaziv>
  <DomainObject.Predmet.SudioniciListAdressOIB>
    <izvorni_sadrzaj>
      <item>STUDIO MARINELA d.o.o., OIB 14704836315, Selska 21,10000 Zagreb</item>
      <item>FINA Regionalni centar Zagreb, OIB 85821130368, Trg svibanjskih žrtava 1995. br. 1,10000 Zagreb</item>
    </izvorni_sadrzaj>
    <derivirana_varijabla naziv="DomainObject.Predmet.SudioniciListAdressOIB_1">
      <item>STUDIO MARINELA d.o.o., OIB 14704836315, Selska 21,10000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14704836315</item>
      <item>, OIB 85821130368</item>
    </izvorni_sadrzaj>
    <derivirana_varijabla naziv="DomainObject.Predmet.SudioniciListNazivOIB_1">
      <item>, OIB 14704836315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D61C84-5679-41C9-B522-83683D28DF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2128</properties:Characters>
  <properties:Lines>50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2017-08-04T06:27:00Z</dcterms:created>
  <dc:creator>Korisnik</dc:creator>
  <cp:lastModifiedBy>Sanja Ban</cp:lastModifiedBy>
  <cp:lastPrinted>2017-08-04T06:27:00Z</cp:lastPrinted>
  <dcterms:modified xmlns:xsi="http://www.w3.org/2001/XMLSchema-instance" xsi:type="dcterms:W3CDTF">2017-08-04T06:27:00Z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