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747" w14:paraId="d8a7747" w:rsidRDefault="007C3E7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3E75" w:rsidP="007C3E75" w:rsidR="00AE649C">
      <w:pPr>
        <w:pStyle w:val="Bezproreda"/>
      </w:pPr>
      <w:r>
        <w:t xml:space="preserve">    Republika Hrvatska</w:t>
      </w:r>
    </w:p>
    <w:p w:rsidRDefault="007C3E75" w:rsidP="007C3E75" w:rsidR="007C3E75">
      <w:pPr>
        <w:pStyle w:val="Bezproreda"/>
      </w:pPr>
      <w:r>
        <w:t>Trgovački sud u Bjelovaru</w:t>
      </w:r>
    </w:p>
    <w:p w:rsidRDefault="007C3E75" w:rsidP="007C3E75" w:rsidR="007C3E7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C3E75" w:rsidP="007C3E75" w:rsidR="007C3E75">
      <w:pPr>
        <w:pStyle w:val="Bezproreda"/>
        <w:ind w:firstLine="708" w:left="4248"/>
        <w:jc w:val="center"/>
      </w:pPr>
      <w:r>
        <w:t>Poslovni broj: 1 St-334/2017-5</w:t>
      </w:r>
    </w:p>
    <w:p w:rsidRDefault="007C3E75" w:rsidP="007C3E75" w:rsidR="007C3E75">
      <w:pPr>
        <w:pStyle w:val="Bezproreda"/>
        <w:jc w:val="center"/>
      </w:pPr>
    </w:p>
    <w:p w:rsidRDefault="007C3E75" w:rsidP="007C3E75" w:rsidR="007C3E75">
      <w:pPr>
        <w:pStyle w:val="Bezproreda"/>
      </w:pPr>
    </w:p>
    <w:p w:rsidRDefault="007C3E75" w:rsidP="007C3E75" w:rsidR="007C3E75">
      <w:pPr>
        <w:pStyle w:val="Bezproreda"/>
      </w:pPr>
    </w:p>
    <w:p w:rsidRDefault="007C3E75" w:rsidP="007C3E75" w:rsidR="007C3E75">
      <w:pPr>
        <w:pStyle w:val="Bezproreda"/>
        <w:jc w:val="center"/>
      </w:pPr>
      <w:r>
        <w:t>R E P U B L I K A  H R V A T S K A</w:t>
      </w:r>
    </w:p>
    <w:p w:rsidRDefault="007C3E75" w:rsidP="007C3E75" w:rsidR="007C3E75">
      <w:pPr>
        <w:pStyle w:val="Bezproreda"/>
        <w:jc w:val="center"/>
      </w:pPr>
    </w:p>
    <w:p w:rsidRDefault="007C3E75" w:rsidP="007C3E75" w:rsidR="007C3E75">
      <w:pPr>
        <w:pStyle w:val="Bezproreda"/>
        <w:jc w:val="center"/>
      </w:pPr>
      <w:r>
        <w:t>R J E Š E N J E</w:t>
      </w:r>
    </w:p>
    <w:p w:rsidRDefault="007C3E75" w:rsidP="007C3E75" w:rsidR="007C3E75">
      <w:pPr>
        <w:pStyle w:val="Bezproreda"/>
        <w:jc w:val="center"/>
      </w:pP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 &amp; M ŠTEFANKO j. d.o.o. za proizvodnju i usluge Prigorec 114/A, OIB: 62402278443, 4. listopada 2017. </w:t>
      </w:r>
    </w:p>
    <w:p w:rsidRDefault="007C3E75" w:rsidP="007C3E75" w:rsidR="007C3E75">
      <w:pPr>
        <w:pStyle w:val="Bezproreda"/>
        <w:jc w:val="both"/>
        <w:rPr>
          <w:noProof/>
        </w:rPr>
      </w:pPr>
    </w:p>
    <w:p w:rsidRDefault="007C3E75" w:rsidP="007C3E75" w:rsidR="007C3E75">
      <w:pPr>
        <w:pStyle w:val="Bezproreda"/>
        <w:jc w:val="both"/>
        <w:rPr>
          <w:noProof/>
        </w:rPr>
      </w:pPr>
    </w:p>
    <w:p w:rsidRDefault="007C3E75" w:rsidP="007C3E75" w:rsidR="007C3E7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 &amp; M ŠTEFANKO j. d.o.o. za proizvodnju i usluge Prigorec 114/A, OIB: 62402278443,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HR05 540-334-17.</w:t>
      </w:r>
    </w:p>
    <w:p w:rsidRDefault="007C3E75" w:rsidP="007C3E75" w:rsidR="007C3E75">
      <w:pPr>
        <w:pStyle w:val="Bezproreda"/>
        <w:jc w:val="both"/>
        <w:rPr>
          <w:lang w:val="en-GB"/>
        </w:rPr>
      </w:pPr>
    </w:p>
    <w:p w:rsidRDefault="007C3E75" w:rsidP="007C3E75" w:rsidR="007C3E75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jc w:val="center"/>
      </w:pPr>
      <w:r>
        <w:t>Obrazloženje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A &amp; M ŠTEFANKO j. d.o.o. za proizvodnju i usluge Prigorec 114/A, OIB: 62402278443.</w:t>
      </w:r>
      <w:r>
        <w:t xml:space="preserve"> Istim rješenjem sazvano je ročište radi izjašnjenja o prijedlogu i raspravi o uvjetima za otvaranje stečajnog postupka.</w:t>
      </w:r>
    </w:p>
    <w:p w:rsidRDefault="007C3E75" w:rsidP="007C3E75" w:rsidR="007C3E75">
      <w:pPr>
        <w:pStyle w:val="Bezproreda"/>
        <w:jc w:val="both"/>
      </w:pPr>
      <w:r>
        <w:t xml:space="preserve"> </w:t>
      </w:r>
    </w:p>
    <w:p w:rsidRDefault="007C3E75" w:rsidP="007C3E75" w:rsidR="007C3E75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/>
        <w:jc w:val="both"/>
      </w:pPr>
      <w:r>
        <w:t>U Bjelovaru 4. listopada 2017.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ind w:firstLine="708" w:left="708"/>
        <w:jc w:val="center"/>
      </w:pPr>
      <w:r>
        <w:t>S u d a c</w:t>
      </w:r>
    </w:p>
    <w:p w:rsidRDefault="007C3E75" w:rsidP="007C3E75" w:rsidR="007C3E75">
      <w:pPr>
        <w:pStyle w:val="Bezproreda"/>
        <w:ind w:firstLine="708" w:left="708"/>
        <w:jc w:val="center"/>
      </w:pPr>
      <w:r>
        <w:t>Branka Pleskalt v.r.</w:t>
      </w:r>
    </w:p>
    <w:p w:rsidRDefault="007C3E75" w:rsidP="007C3E75" w:rsidR="007C3E75">
      <w:pPr>
        <w:pStyle w:val="Bezproreda"/>
        <w:ind w:firstLine="708" w:left="708"/>
        <w:jc w:val="center"/>
      </w:pPr>
    </w:p>
    <w:p w:rsidRDefault="007C3E75" w:rsidP="007C3E75" w:rsidR="007C3E75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C3E75" w:rsidP="007C3E75" w:rsidR="007C3E75">
      <w:pPr>
        <w:pStyle w:val="Bezproreda"/>
        <w:ind w:firstLine="708" w:left="708"/>
        <w:jc w:val="center"/>
      </w:pPr>
      <w:r>
        <w:t>Vesna Dragišić</w:t>
      </w: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jc w:val="both"/>
      </w:pPr>
    </w:p>
    <w:p w:rsidRDefault="007C3E75" w:rsidP="007C3E75" w:rsidR="007C3E75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C3E75" w:rsidP="007C3E75" w:rsidR="007C3E75">
      <w:pPr>
        <w:pStyle w:val="Bezproreda"/>
      </w:pPr>
    </w:p>
    <w:p w:rsidRDefault="007C3E75" w:rsidP="007C3E75" w:rsidR="007C3E75">
      <w:pPr>
        <w:pStyle w:val="Bezproreda"/>
      </w:pPr>
      <w:bookmarkStart w:name="_GoBack" w:id="0"/>
      <w:bookmarkEnd w:id="0"/>
    </w:p>
    <w:p w:rsidRDefault="007C3E75" w:rsidP="007C3E75" w:rsidR="007C3E75"/>
    <w:p w:rsidRDefault="00AE649C" w:rsidP="004F27AE" w:rsidR="00AE649C" w:rsidRPr="00B76F3C">
      <w:pPr>
        <w:pStyle w:val="NormaleSPIS"/>
      </w:pPr>
    </w:p>
    <w:sectPr w:rsidSect="007C3E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32838"/>
      <w:docPartObj>
        <w:docPartGallery w:val="Page Numbers (Top of Page)"/>
        <w:docPartUnique/>
      </w:docPartObj>
    </w:sdtPr>
    <w:sdtContent>
      <w:p w:rsidRDefault="007C3E75" w:rsidP="007C3E75" w:rsidR="007C3E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7C3E75" w:rsidP="007C3E75" w:rsidR="008333A9">
        <w:pPr>
          <w:pStyle w:val="Zaglavlje"/>
          <w:jc w:val="center"/>
        </w:pPr>
        <w:r>
          <w:t xml:space="preserve">                                                                                    Poslovni broj: 1 St-334/2017-5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E75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8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St-334/2017-5</izvorni_sadrzaj>
    <derivirana_varijabla naziv="DomainObject.Oznaka_1">St-334/2017-5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M ŠTEFANKO jednostavno društvo s ograničenom odgovornošću za proizvodnju i usluge</izvorni_sadrzaj>
    <derivirana_varijabla naziv="DomainObject.Predmet.ProtustrankaFormated_1">  A &amp; M ŠTEFANKO jednostavno društvo s ograničenom odgovornošću za proizvodnju i usluge</derivirana_varijabla>
  </DomainObject.Predmet.ProtustrankaFormated>
  <DomainObject.Predmet.ProtustrankaFormatedOIB>
    <izvorni_sadrzaj>  A &amp; M ŠTEFANKO jednostavno društvo s ograničenom odgovornošću za proizvodnju i usluge, OIB 62402278443</izvorni_sadrzaj>
    <derivirana_varijabla naziv="DomainObject.Predmet.ProtustrankaFormatedOIB_1">  A &amp; M ŠTEFANKO jednostavno društvo s ograničenom odgovornošću za proizvodnju i usluge, OIB 62402278443</derivirana_varijabla>
  </DomainObject.Predmet.ProtustrankaFormatedOIB>
  <DomainObject.Predmet.ProtustrankaFormatedWithAdress>
    <izvorni_sadrzaj> A &amp; M ŠTEFANKO jednostavno društvo s ograničenom odgovornošću za proizvodnju i usluge, Prigorec 114/A, 42240 Prigorec</izvorni_sadrzaj>
    <derivirana_varijabla naziv="DomainObject.Predmet.ProtustrankaFormatedWithAdress_1"> A &amp; M ŠTEFANKO jednostavno društvo s ograničenom odgovornošću za proizvodnju i usluge, Prigorec 114/A, 42240 Prigorec</derivirana_varijabla>
  </DomainObject.Predmet.ProtustrankaFormatedWithAdress>
  <DomainObject.Predmet.ProtustrankaFormatedWithAdressOIB>
    <izvorni_sadrzaj> A &amp; M ŠTEFANKO jednostavno društvo s ograničenom odgovornošću za proizvodnju i usluge, OIB 62402278443, Prigorec 114/A, 42240 Prigorec</izvorni_sadrzaj>
    <derivirana_varijabla naziv="DomainObject.Predmet.ProtustrankaFormatedWithAdressOIB_1"> A &amp; M ŠTEFANKO jednostavno društvo s ograničenom odgovornošću za proizvodnju i usluge, OIB 62402278443, Prigorec 114/A, 42240 Prigorec</derivirana_varijabla>
  </DomainObject.Predmet.ProtustrankaFormatedWithAdressOIB>
  <DomainObject.Predmet.ProtustrankaWithAdress>
    <izvorni_sadrzaj>A &amp; M ŠTEFANKO jednostavno društvo s ograničenom odgovornošću za proizvodnju i usluge Prigorec 114/A, 42240 Prigorec</izvorni_sadrzaj>
    <derivirana_varijabla naziv="DomainObject.Predmet.ProtustrankaWithAdress_1">A &amp; M ŠTEFANKO jednostavno društvo s ograničenom odgovornošću za proizvodnju i usluge Prigorec 114/A, 42240 Prigorec</derivirana_varijabla>
  </DomainObject.Predmet.ProtustrankaWithAdress>
  <DomainObject.Predmet.ProtustrankaWithAdressOIB>
    <izvorni_sadrzaj>A &amp; M ŠTEFANKO jednostavno društvo s ograničenom odgovornošću za proizvodnju i usluge, OIB 62402278443, Prigorec 114/A, 42240 Prigorec</izvorni_sadrzaj>
    <derivirana_varijabla naziv="DomainObject.Predmet.ProtustrankaWithAdressOIB_1">A &amp; M ŠTEFANKO jednostavno društvo s ograničenom odgovornošću za proizvodnju i usluge, OIB 62402278443, Prigorec 114/A, 42240 Prigorec</derivirana_varijabla>
  </DomainObject.Predmet.ProtustrankaWithAdressOIB>
  <DomainObject.Predmet.ProtustrankaNazivFormated>
    <izvorni_sadrzaj>A &amp; M ŠTEFANKO jednostavno društvo s ograničenom odgovornošću za proizvodnju i usluge</izvorni_sadrzaj>
    <derivirana_varijabla naziv="DomainObject.Predmet.ProtustrankaNazivFormated_1">A &amp; M ŠTEFANKO jednostavno društvo s ograničenom odgovornošću za proizvodnju i usluge</derivirana_varijabla>
  </DomainObject.Predmet.ProtustrankaNazivFormated>
  <DomainObject.Predmet.ProtustrankaNazivFormatedOIB>
    <izvorni_sadrzaj>A &amp; M ŠTEFANKO jednostavno društvo s ograničenom odgovornošću za proizvodnju i usluge, OIB 62402278443</izvorni_sadrzaj>
    <derivirana_varijabla naziv="DomainObject.Predmet.ProtustrankaNazivFormatedOIB_1">A &amp; M ŠTEFANKO jednostavno društvo s ograničenom odgovornošću za proizvodnju i usluge, OIB 62402278443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 &amp; M ŠTEFANKO jednostavno društvo s ograničenom odgovornošću za proizvodnju i usluge</item>
    </izvorni_sadrzaj>
    <derivirana_varijabla naziv="DomainObject.Predmet.ProtuStrankaListFormated_1">
      <item>A &amp; M ŠTEFANKO jednostavno društvo s ograničenom odgovornošću za proizvodnju i usluge</item>
    </derivirana_varijabla>
  </DomainObject.Predmet.ProtuStrankaListFormated>
  <DomainObject.Predmet.ProtuStrankaListFormatedOIB>
    <izvorni_sadrzaj>
      <item>A &amp; M ŠTEFANKO jednostavno društvo s ograničenom odgovornošću za proizvodnju i usluge, OIB 62402278443</item>
    </izvorni_sadrzaj>
    <derivirana_varijabla naziv="DomainObject.Predmet.ProtuStrankaListFormatedOIB_1">
      <item>A &amp; M ŠTEFANKO jednostavno društvo s ograničenom odgovornošću za proizvodnju i usluge, OIB 62402278443</item>
    </derivirana_varijabla>
  </DomainObject.Predmet.ProtuStrankaListFormatedOIB>
  <DomainObject.Predmet.ProtuStrankaListFormatedWithAdress>
    <izvorni_sadrzaj>
      <item>A &amp; M ŠTEFANKO jednostavno društvo s ograničenom odgovornošću za proizvodnju i usluge, Prigorec 114/A, 42240 Prigorec</item>
    </izvorni_sadrzaj>
    <derivirana_varijabla naziv="DomainObject.Predmet.ProtuStrankaListFormatedWithAdress_1">
      <item>A &amp; M ŠTEFANKO jednostavno društvo s ograničenom odgovornošću za proizvodnju i usluge, Prigorec 114/A, 42240 Prigorec</item>
    </derivirana_varijabla>
  </DomainObject.Predmet.ProtuStrankaListFormatedWithAdress>
  <DomainObject.Predmet.ProtuStrankaListFormatedWithAdressOIB>
    <izvorni_sadrzaj>
      <item>A &amp; M ŠTEFANKO jednostavno društvo s ograničenom odgovornošću za proizvodnju i usluge, OIB 62402278443, Prigorec 114/A, 42240 Prigorec</item>
    </izvorni_sadrzaj>
    <derivirana_varijabla naziv="DomainObject.Predmet.ProtuStrankaListFormatedWithAdressOIB_1">
      <item>A &amp; M ŠTEFANKO jednostavno društvo s ograničenom odgovornošću za proizvodnju i usluge, OIB 62402278443, Prigorec 114/A, 42240 Prigorec</item>
    </derivirana_varijabla>
  </DomainObject.Predmet.ProtuStrankaListFormatedWithAdressOIB>
  <DomainObject.Predmet.ProtuStrankaListNazivFormated>
    <izvorni_sadrzaj>
      <item>A &amp; M ŠTEFANKO jednostavno društvo s ograničenom odgovornošću za proizvodnju i usluge</item>
    </izvorni_sadrzaj>
    <derivirana_varijabla naziv="DomainObject.Predmet.ProtuStrankaListNazivFormated_1">
      <item>A &amp; M ŠTEFANKO jednostavno društvo s ograničenom odgovornošću za proizvodnju i usluge</item>
    </derivirana_varijabla>
  </DomainObject.Predmet.ProtuStrankaListNazivFormated>
  <DomainObject.Predmet.ProtuStrankaListNazivFormatedOIB>
    <izvorni_sadrzaj>
      <item>A &amp; M ŠTEFANKO jednostavno društvo s ograničenom odgovornošću za proizvodnju i usluge, OIB 62402278443</item>
    </izvorni_sadrzaj>
    <derivirana_varijabla naziv="DomainObject.Predmet.ProtuStrankaListNazivFormatedOIB_1">
      <item>A &amp; M ŠTEFANKO jednostavno društvo s ograničenom odgovornošću za proizvodnju i usluge, OIB 62402278443</item>
    </derivirana_varijabla>
  </DomainObject.Predmet.ProtuStrankaListNazivFormatedOIB>
  <DomainObject.Predmet.OstaliListFormated>
    <izvorni_sadrzaj>
      <item>e-oglasna ploča</item>
      <item>Sudski registar</item>
      <item>Borislav Štefanko</item>
    </izvorni_sadrzaj>
    <derivirana_varijabla naziv="DomainObject.Predmet.OstaliListFormated_1">
      <item>e-oglasna ploča</item>
      <item>Sudski registar</item>
      <item>Borislav Štefanko</item>
    </derivirana_varijabla>
  </DomainObject.Predmet.OstaliListFormated>
  <DomainObject.Predmet.OstaliListFormatedOIB>
    <izvorni_sadrzaj>
      <item>e-oglasna ploča</item>
      <item>Sudski registar</item>
      <item>Borislav Štefanko, OIB 77680653794</item>
    </izvorni_sadrzaj>
    <derivirana_varijabla naziv="DomainObject.Predmet.OstaliListFormatedOIB_1">
      <item>e-oglasna ploča</item>
      <item>Sudski registar</item>
      <item>Borislav Štefanko, OIB 77680653794</item>
    </derivirana_varijabla>
  </DomainObject.Predmet.OstaliListFormatedOIB>
  <DomainObject.Predmet.OstaliListFormatedWithAdress>
    <izvorni_sadrzaj>
      <item>e-oglasna ploča</item>
      <item>Sudski registar</item>
      <item>Borislav Štefanko, Prigorec 114/A, 42240 Prigorec</item>
    </izvorni_sadrzaj>
    <derivirana_varijabla naziv="DomainObject.Predmet.OstaliListFormatedWithAdress_1">
      <item>e-oglasna ploča</item>
      <item>Sudski registar</item>
      <item>Borislav Štefanko, Prigorec 114/A, 42240 Prigorec</item>
    </derivirana_varijabla>
  </DomainObject.Predmet.OstaliListFormatedWithAdress>
  <DomainObject.Predmet.OstaliListFormatedWithAdressOIB>
    <izvorni_sadrzaj>
      <item>e-oglasna ploča</item>
      <item>Sudski registar</item>
      <item>Borislav Štefanko, OIB 77680653794, Prigorec 114/A, 42240 Prigorec</item>
    </izvorni_sadrzaj>
    <derivirana_varijabla naziv="DomainObject.Predmet.OstaliListFormatedWithAdressOIB_1">
      <item>e-oglasna ploča</item>
      <item>Sudski registar</item>
      <item>Borislav Štefanko, OIB 77680653794, Prigorec 114/A, 42240 Prigorec</item>
    </derivirana_varijabla>
  </DomainObject.Predmet.OstaliListFormatedWithAdressOIB>
  <DomainObject.Predmet.OstaliListNazivFormated>
    <izvorni_sadrzaj>
      <item>e-oglasna ploča</item>
      <item>Sudski registar</item>
      <item>Borislav Štefanko</item>
    </izvorni_sadrzaj>
    <derivirana_varijabla naziv="DomainObject.Predmet.OstaliListNazivFormated_1">
      <item>e-oglasna ploča</item>
      <item>Sudski registar</item>
      <item>Borislav Štefanko</item>
    </derivirana_varijabla>
  </DomainObject.Predmet.OstaliListNazivFormated>
  <DomainObject.Predmet.OstaliListNazivFormatedOIB>
    <izvorni_sadrzaj>
      <item>e-oglasna ploča</item>
      <item>Sudski registar</item>
      <item>Borislav Štefanko, OIB 77680653794</item>
    </izvorni_sadrzaj>
    <derivirana_varijabla naziv="DomainObject.Predmet.OstaliListNazivFormatedOIB_1">
      <item>e-oglasna ploča</item>
      <item>Sudski registar</item>
      <item>Borislav Štefanko, OIB 77680653794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St-334/2017-5</izvorni_sadrzaj>
    <derivirana_varijabla naziv="DomainObject.PoslovniBrojDokumenta_1">St-334/2017-5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 &amp; M ŠTEFANKO jednostavno društvo s ograničenom odgovornošću za proizvodnju i usluge</izvorni_sadrzaj>
    <derivirana_varijabla naziv="DomainObject.Predmet.ProtustrankaIDrugi_1">A &amp; M ŠTEFANKO jednostavno društvo s ograničenom odgovornošću za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 &amp; M ŠTEFANKO jednostavno društvo s ograničenom odgovornošću za proizvodnju i usluge, OIB 62402278443, Prigorec 114/A, 42240 Prigorec</izvorni_sadrzaj>
    <derivirana_varijabla naziv="DomainObject.Predmet.ProtustrankaIDrugiAdressOIB_1">A &amp; M ŠTEFANKO jednostavno društvo s ograničenom odgovornošću za proizvodnju i usluge, OIB 62402278443, Prigorec 114/A, 42240 Prigorec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 &amp; M ŠTEFANKO jednostavno društvo s ograničenom odgovornošću za proizvodnju i usluge</item>
      <item>e-oglasna ploča</item>
      <item>Sudski registar</item>
      <item>Borislav Štefanko</item>
    </izvorni_sadrzaj>
    <derivirana_varijabla naziv="DomainObject.Predmet.SudioniciListNaziv_1">
      <item>Financijska agencija, RC ZAGREB, Podružnica VARAŽDIN</item>
      <item>A &amp; M ŠTEFANKO jednostavno društvo s ograničenom odgovornošću za proizvodnju i usluge</item>
      <item>e-oglasna ploča</item>
      <item>Sudski registar</item>
      <item>Borislav Štefanko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 &amp; M ŠTEFANKO jednostavno društvo s ograničenom odgovornošću za proizvodnju i usluge, OIB 62402278443, Prigorec 114/A,42240 Prigorec</item>
      <item>e-oglasna ploča</item>
      <item>Sudski registar</item>
      <item>Borislav Štefanko, OIB 77680653794, Prigorec 114/A,42240 Prigorec</item>
    </izvorni_sadrzaj>
    <derivirana_varijabla naziv="DomainObject.Predmet.SudioniciListAdressOIB_1">
      <item>Financijska agencija, RC ZAGREB, Podružnica VARAŽDIN, OIB 85821130368, A. Cesarca 2,42000 Varaždin</item>
      <item>A &amp; M ŠTEFANKO jednostavno društvo s ograničenom odgovornošću za proizvodnju i usluge, OIB 62402278443, Prigorec 114/A,42240 Prigorec</item>
      <item>e-oglasna ploča</item>
      <item>Sudski registar</item>
      <item>Borislav Štefanko, OIB 77680653794, Prigorec 114/A,42240 Prigorec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894CF-76B3-436C-8BCB-22E89BA3C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2359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