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3209" w14:paraId="3d83209" w:rsidRDefault="00010A00" w:rsidP="00EA4321" w:rsidR="00EA4321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934C53" w:rsidP="00DA622A" w:rsidR="008A7C5A" w:rsidRPr="000B5A49">
      <w:pPr>
        <w:ind w:firstLine="720"/>
        <w:jc w:val="both"/>
        <w:rPr>
          <w:sz w:val="24"/>
          <w:szCs w:val="24"/>
        </w:rPr>
      </w:pPr>
      <w:r w:rsidRPr="00934C53">
        <w:rPr>
          <w:sz w:val="24"/>
          <w:szCs w:val="24"/>
        </w:rPr>
        <w:t xml:space="preserve">Trgovački sud u Zagrebu, po sucu Gordanu </w:t>
      </w:r>
      <w:proofErr w:type="spellStart"/>
      <w:r w:rsidRPr="00934C53">
        <w:rPr>
          <w:sz w:val="24"/>
          <w:szCs w:val="24"/>
        </w:rPr>
        <w:t>Zubaku</w:t>
      </w:r>
      <w:proofErr w:type="spellEnd"/>
      <w:r w:rsidRPr="00934C53">
        <w:rPr>
          <w:sz w:val="24"/>
          <w:szCs w:val="24"/>
        </w:rPr>
        <w:t>, u</w:t>
      </w:r>
      <w:r w:rsidRPr="00934C53">
        <w:rPr>
          <w:sz w:val="24"/>
          <w:szCs w:val="24"/>
          <w:lang w:val="pt-BR"/>
        </w:rPr>
        <w:t xml:space="preserve"> stečajnom postupku u povodu prijedloga predlagatelja FINANCIJSKE AGENCIJE, Zagreb, Ulica grada Vukovara 70, OIB: </w:t>
      </w:r>
      <w:r w:rsidRPr="00934C53">
        <w:rPr>
          <w:sz w:val="24"/>
          <w:szCs w:val="24"/>
        </w:rPr>
        <w:t>85821130368</w:t>
      </w:r>
      <w:r w:rsidRPr="00934C53">
        <w:rPr>
          <w:sz w:val="24"/>
          <w:szCs w:val="24"/>
          <w:lang w:val="pt-BR"/>
        </w:rPr>
        <w:t xml:space="preserve">, za otvaranje stečajnog postupka nad dužnikom </w:t>
      </w:r>
      <w:r w:rsidR="00ED2334" w:rsidRPr="00ED2334">
        <w:rPr>
          <w:sz w:val="24"/>
          <w:szCs w:val="24"/>
          <w:lang w:val="pt-BR"/>
        </w:rPr>
        <w:t>TROKUT TEST d.o.o., Zagreb, Tuškanac 85ª, OIB: 70807004546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 w:rsidR="00ED2334">
        <w:rPr>
          <w:sz w:val="24"/>
          <w:szCs w:val="24"/>
        </w:rPr>
        <w:t>4. listopada</w:t>
      </w:r>
      <w:r w:rsidR="00D72C7F">
        <w:rPr>
          <w:sz w:val="24"/>
          <w:szCs w:val="24"/>
        </w:rPr>
        <w:t xml:space="preserve"> 2017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ED2334">
        <w:rPr>
          <w:sz w:val="24"/>
          <w:szCs w:val="24"/>
        </w:rPr>
        <w:t>5.000,00</w:t>
      </w:r>
      <w:r w:rsidR="00934C53">
        <w:rPr>
          <w:sz w:val="24"/>
          <w:szCs w:val="24"/>
        </w:rPr>
        <w:t>,</w:t>
      </w:r>
      <w:r w:rsidR="00D72C7F">
        <w:rPr>
          <w:sz w:val="24"/>
          <w:szCs w:val="24"/>
        </w:rPr>
        <w:t xml:space="preserve"> kn u </w:t>
      </w:r>
      <w:r w:rsidR="00D72C7F" w:rsidRPr="00D72C7F">
        <w:rPr>
          <w:sz w:val="24"/>
          <w:szCs w:val="24"/>
        </w:rPr>
        <w:t>korist Fonda za namirenje troškova stečajnog postupka na račun Trgovačkog suda u Zagrebu broj IBAN HR9223900011300000460, model 05, poziv na broj 2001</w:t>
      </w:r>
      <w:r w:rsidR="00ED2334">
        <w:rPr>
          <w:sz w:val="24"/>
          <w:szCs w:val="24"/>
        </w:rPr>
        <w:t>-558</w:t>
      </w:r>
      <w:r w:rsidR="00934C53">
        <w:rPr>
          <w:sz w:val="24"/>
          <w:szCs w:val="24"/>
        </w:rPr>
        <w:t>-16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934C53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ED2334">
        <w:rPr>
          <w:sz w:val="24"/>
          <w:szCs w:val="24"/>
        </w:rPr>
        <w:t>20. listopada 2016</w:t>
      </w:r>
      <w:r>
        <w:rPr>
          <w:sz w:val="24"/>
          <w:szCs w:val="24"/>
        </w:rPr>
        <w:t xml:space="preserve">. kojim je nad dužnikom </w:t>
      </w:r>
      <w:r w:rsidR="00ED2334" w:rsidRPr="00ED2334">
        <w:rPr>
          <w:bCs/>
          <w:sz w:val="24"/>
          <w:szCs w:val="24"/>
          <w:lang w:val="pt-BR"/>
        </w:rPr>
        <w:t>TROKUT TEST d.o.o., Zagreb</w:t>
      </w:r>
      <w:r>
        <w:rPr>
          <w:sz w:val="24"/>
          <w:szCs w:val="24"/>
        </w:rPr>
        <w:t>, otvorio</w:t>
      </w:r>
      <w:r w:rsidR="00D72C7F">
        <w:rPr>
          <w:sz w:val="24"/>
          <w:szCs w:val="24"/>
        </w:rPr>
        <w:t xml:space="preserve"> i zaključio</w:t>
      </w:r>
      <w:r>
        <w:rPr>
          <w:sz w:val="24"/>
          <w:szCs w:val="24"/>
        </w:rPr>
        <w:t xml:space="preserve"> stečaj</w:t>
      </w:r>
      <w:r w:rsidR="00D72C7F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</w:t>
      </w:r>
      <w:r w:rsidR="00934C53">
        <w:rPr>
          <w:sz w:val="24"/>
          <w:szCs w:val="24"/>
        </w:rPr>
        <w:t xml:space="preserve">Podneskom od </w:t>
      </w:r>
      <w:r w:rsidR="00ED2334">
        <w:rPr>
          <w:sz w:val="24"/>
          <w:szCs w:val="24"/>
        </w:rPr>
        <w:t>2. listopada</w:t>
      </w:r>
      <w:r w:rsidR="00934C53">
        <w:rPr>
          <w:sz w:val="24"/>
          <w:szCs w:val="24"/>
        </w:rPr>
        <w:t xml:space="preserve"> 2017. predlagatelj je obavijestio sud da su evidentirana zaplijenjena sredstva radi prisilne naplate troškova stečajnog postupka u iznosu od </w:t>
      </w:r>
      <w:r w:rsidR="00ED2334">
        <w:rPr>
          <w:sz w:val="24"/>
          <w:szCs w:val="24"/>
        </w:rPr>
        <w:t>5.000,00</w:t>
      </w:r>
      <w:r w:rsidR="00934C53">
        <w:rPr>
          <w:sz w:val="24"/>
          <w:szCs w:val="24"/>
        </w:rPr>
        <w:t xml:space="preserve"> kn. </w:t>
      </w:r>
      <w:r w:rsidR="00EA4321">
        <w:rPr>
          <w:sz w:val="24"/>
          <w:szCs w:val="24"/>
        </w:rPr>
        <w:t>S obzirom na to da je u ovom postupku otvoren stečaj</w:t>
      </w:r>
      <w:r w:rsidR="00D72C7F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</w:t>
      </w:r>
      <w:r w:rsidR="00D72C7F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ED2334">
        <w:rPr>
          <w:sz w:val="24"/>
          <w:szCs w:val="24"/>
        </w:rPr>
        <w:t>4. listopada</w:t>
      </w:r>
      <w:r w:rsidR="003D0688" w:rsidRPr="000B5A49">
        <w:rPr>
          <w:sz w:val="24"/>
          <w:szCs w:val="24"/>
        </w:rPr>
        <w:t xml:space="preserve"> 2</w:t>
      </w:r>
      <w:r w:rsidR="00D72C7F">
        <w:rPr>
          <w:sz w:val="24"/>
          <w:szCs w:val="24"/>
        </w:rPr>
        <w:t>017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B14D9B" w:rsidP="00E12D50" w:rsidR="008A7C5A" w:rsidRPr="000B5A49">
      <w:pPr>
        <w:ind w:firstLine="720" w:left="576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Gordan Zubak</w:t>
      </w:r>
      <w:r w:rsidR="00E12D50">
        <w:rPr>
          <w:sz w:val="24"/>
          <w:szCs w:val="24"/>
        </w:rPr>
        <w:t>,v.r.</w:t>
      </w:r>
      <w:r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A747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EF4ABB" w:rsidP="008A7C5A" w:rsidR="00EF4ABB">
      <w:pPr>
        <w:jc w:val="both"/>
        <w:rPr>
          <w:sz w:val="24"/>
          <w:szCs w:val="24"/>
        </w:rPr>
      </w:pPr>
    </w:p>
    <w:p w:rsidRDefault="00EF4ABB" w:rsidP="008A7C5A" w:rsidR="00EF4ABB">
      <w:pPr>
        <w:jc w:val="both"/>
        <w:rPr>
          <w:sz w:val="24"/>
          <w:szCs w:val="24"/>
        </w:rPr>
      </w:pPr>
    </w:p>
    <w:p w:rsidRDefault="00E12D50" w:rsidP="00BA7734" w:rsidR="00E12D5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otpravka</w:t>
      </w:r>
      <w:proofErr w:type="spellEnd"/>
      <w:r w:rsidRPr="00BA7734">
        <w:rPr>
          <w:sz w:val="24"/>
          <w:szCs w:val="24"/>
        </w:rPr>
        <w:t xml:space="preserve"> – ovlašteni službenik : </w:t>
      </w:r>
    </w:p>
    <w:p w:rsidRDefault="00E12D50" w:rsidP="00BA7734" w:rsidR="00E12D5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E12D50" w:rsidR="008A7C5A" w:rsidRPr="0011022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28353E" w:rsidR="008A7C5A" w:rsidRPr="00110221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34C5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ED2334">
      <w:rPr>
        <w:sz w:val="24"/>
        <w:szCs w:val="24"/>
      </w:rPr>
      <w:t>558</w:t>
    </w:r>
    <w:r w:rsidR="000B5A49">
      <w:rPr>
        <w:sz w:val="24"/>
        <w:szCs w:val="24"/>
      </w:rPr>
      <w:t>/1</w:t>
    </w:r>
    <w:r w:rsidR="00934C53">
      <w:rPr>
        <w:sz w:val="24"/>
        <w:szCs w:val="24"/>
      </w:rPr>
      <w:t>6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0221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4C53"/>
    <w:rsid w:val="00935ABA"/>
    <w:rsid w:val="0094536B"/>
    <w:rsid w:val="00950152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2C7F"/>
    <w:rsid w:val="00D7472A"/>
    <w:rsid w:val="00D96AB6"/>
    <w:rsid w:val="00D9778A"/>
    <w:rsid w:val="00DA622A"/>
    <w:rsid w:val="00DC76EE"/>
    <w:rsid w:val="00DE552F"/>
    <w:rsid w:val="00E12D50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D2334"/>
    <w:rsid w:val="00EE23AE"/>
    <w:rsid w:val="00EF4ABB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2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D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D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D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D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2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D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D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D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D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2016.</izvorni_sadrzaj>
    <derivirana_varijabla naziv="DomainObject.Predmet.DatumRjesavanja_1">15.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prosinca 2016.</izvorni_sadrzaj>
    <derivirana_varijabla naziv="DomainObject.Predmet.DatumZatvaranja_1">12. prosinca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TROKUT TEST d.o.o. zastupanog po punomoćniku Pavol Kučik; Nermin Trobradović; Zoya Nikolova Naydenova</izvorni_sadrzaj>
    <derivirana_varijabla naziv="DomainObject.Predmet.ProtustrankaFormated_1">  TROKUT TEST d.o.o. zastupanog po punomoćniku Pavol Kučik; Nermin Trobradović; Zoya Nikolova Naydenova</derivirana_varijabla>
  </DomainObject.Predmet.ProtustrankaFormated>
  <DomainObject.Predmet.ProtustrankaFormatedOIB>
    <izvorni_sadrzaj>  TROKUT TEST d.o.o., OIB 70807004546 zastupanog po punomoćniku Pavol Kučik; Nermin Trobradović; Zoya Nikolova Naydenova</izvorni_sadrzaj>
    <derivirana_varijabla naziv="DomainObject.Predmet.ProtustrankaFormatedOIB_1">  TROKUT TEST d.o.o., OIB 70807004546 zastupanog po punomoćniku Pavol Kučik; Nermin Trobradović; Zoya Nikolova Naydenova</derivirana_varijabla>
  </DomainObject.Predmet.ProtustrankaFormatedOIB>
  <DomainObject.Predmet.ProtustrankaFormatedWithAdress>
    <izvorni_sadrzaj> TROKUT TEST d.o.o., Tuškanac 85 A, 10000 Zagreb zastupanog po punomoćniku Pavol Kučik; Nermin Trobradović; Zoya Nikolova Naydenova</izvorni_sadrzaj>
    <derivirana_varijabla naziv="DomainObject.Predmet.ProtustrankaFormatedWithAdress_1"> TROKUT TEST d.o.o., Tuškanac 85 A, 10000 Zagreb zastupanog po punomoćniku Pavol Kučik; Nermin Trobradović; Zoya Nikolova Naydenova</derivirana_varijabla>
  </DomainObject.Predmet.ProtustrankaFormatedWithAdress>
  <DomainObject.Predmet.ProtustrankaFormatedWithAdressOIB>
    <izvorni_sadrzaj> TROKUT TEST d.o.o., OIB 70807004546, Tuškanac 85 A, 10000 Zagreb zastupanog po punomoćniku Pavol Kučik; Nermin Trobradović; Zoya Nikolova Naydenova</izvorni_sadrzaj>
    <derivirana_varijabla naziv="DomainObject.Predmet.ProtustrankaFormatedWithAdressOIB_1"> TROKUT TEST d.o.o., OIB 70807004546, Tuškanac 85 A, 10000 Zagreb zastupanog po punomoćniku Pavol Kučik; Nermin Trobradović; Zoya Nikolova Naydenova</derivirana_varijabla>
  </DomainObject.Predmet.ProtustrankaFormatedWithAdressOIB>
  <DomainObject.Predmet.ProtustrankaWithAdress>
    <izvorni_sadrzaj>TROKUT TEST d.o.o. Tuškanac 85 A, 10000 Zagreb</izvorni_sadrzaj>
    <derivirana_varijabla naziv="DomainObject.Predmet.ProtustrankaWithAdress_1">TROKUT TEST d.o.o. Tuškanac 85 A, 10000 Zagreb</derivirana_varijabla>
  </DomainObject.Predmet.ProtustrankaWithAdress>
  <DomainObject.Predmet.ProtustrankaWithAdressOIB>
    <izvorni_sadrzaj>TROKUT TEST d.o.o., OIB 70807004546, Tuškanac 85 A, 10000 Zagreb</izvorni_sadrzaj>
    <derivirana_varijabla naziv="DomainObject.Predmet.ProtustrankaWithAdressOIB_1">TROKUT TEST d.o.o., OIB 70807004546, Tuškanac 85 A, 10000 Zagreb</derivirana_varijabla>
  </DomainObject.Predmet.ProtustrankaWithAdressOIB>
  <DomainObject.Predmet.ProtustrankaNazivFormated>
    <izvorni_sadrzaj>TROKUT TEST d.o.o.</izvorni_sadrzaj>
    <derivirana_varijabla naziv="DomainObject.Predmet.ProtustrankaNazivFormated_1">TROKUT TEST d.o.o.</derivirana_varijabla>
  </DomainObject.Predmet.ProtustrankaNazivFormated>
  <DomainObject.Predmet.ProtustrankaNazivFormatedOIB>
    <izvorni_sadrzaj>TROKUT TEST d.o.o., OIB 70807004546</izvorni_sadrzaj>
    <derivirana_varijabla naziv="DomainObject.Predmet.ProtustrankaNazivFormatedOIB_1">TROKUT TEST d.o.o., OIB 70807004546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TROKUT TEST d.o.o. zastupanog po punomoćniku Pavol Kučik; Nermin Trobradović; Zoya Nikolova Naydenova</item>
    </izvorni_sadrzaj>
    <derivirana_varijabla naziv="DomainObject.Predmet.ProtuStrankaListFormated_1">
      <item>TROKUT TEST d.o.o. zastupanog po punomoćniku Pavol Kučik; Nermin Trobradović; Zoya Nikolova Naydenova</item>
    </derivirana_varijabla>
  </DomainObject.Predmet.ProtuStrankaListFormated>
  <DomainObject.Predmet.ProtuStrankaListFormatedOIB>
    <izvorni_sadrzaj>
      <item>TROKUT TEST d.o.o., OIB 70807004546 zastupanog po punomoćniku Pavol Kučik; Nermin Trobradović; Zoya Nikolova Naydenova</item>
    </izvorni_sadrzaj>
    <derivirana_varijabla naziv="DomainObject.Predmet.ProtuStrankaListFormatedOIB_1">
      <item>TROKUT TEST d.o.o., OIB 70807004546 zastupanog po punomoćniku Pavol Kučik; Nermin Trobradović; Zoya Nikolova Naydenova</item>
    </derivirana_varijabla>
  </DomainObject.Predmet.ProtuStrankaListFormatedOIB>
  <DomainObject.Predmet.ProtuStrankaListFormatedWithAdress>
    <izvorni_sadrzaj>
      <item>TROKUT TEST d.o.o., Tuškanac 85 A, 10000 Zagreb zastupanog po punomoćniku Pavol Kučik; Nermin Trobradović; Zoya Nikolova Naydenova</item>
    </izvorni_sadrzaj>
    <derivirana_varijabla naziv="DomainObject.Predmet.ProtuStrankaListFormatedWithAdress_1">
      <item>TROKUT TEST d.o.o., Tuškanac 85 A, 10000 Zagreb zastupanog po punomoćniku Pavol Kučik; Nermin Trobradović; Zoya Nikolova Naydenova</item>
    </derivirana_varijabla>
  </DomainObject.Predmet.ProtuStrankaListFormatedWithAdress>
  <DomainObject.Predmet.ProtuStrankaListFormatedWithAdressOIB>
    <izvorni_sadrzaj>
      <item>TROKUT TEST d.o.o., OIB 70807004546, Tuškanac 85 A, 10000 Zagreb zastupanog po punomoćniku Pavol Kučik; Nermin Trobradović; Zoya Nikolova Naydenova</item>
    </izvorni_sadrzaj>
    <derivirana_varijabla naziv="DomainObject.Predmet.ProtuStrankaListFormatedWithAdressOIB_1">
      <item>TROKUT TEST d.o.o., OIB 70807004546, Tuškanac 85 A, 10000 Zagreb zastupanog po punomoćniku Pavol Kučik; Nermin Trobradović; Zoya Nikolova Naydenova</item>
    </derivirana_varijabla>
  </DomainObject.Predmet.ProtuStrankaListFormatedWithAdressOIB>
  <DomainObject.Predmet.ProtuStrankaListNazivFormated>
    <izvorni_sadrzaj>
      <item>TROKUT TEST d.o.o.</item>
    </izvorni_sadrzaj>
    <derivirana_varijabla naziv="DomainObject.Predmet.ProtuStrankaListNazivFormated_1">
      <item>TROKUT TEST d.o.o.</item>
    </derivirana_varijabla>
  </DomainObject.Predmet.ProtuStrankaListNazivFormated>
  <DomainObject.Predmet.ProtuStrankaListNazivFormatedOIB>
    <izvorni_sadrzaj>
      <item>TROKUT TEST d.o.o., OIB 70807004546</item>
    </izvorni_sadrzaj>
    <derivirana_varijabla naziv="DomainObject.Predmet.ProtuStrankaListNazivFormatedOIB_1">
      <item>TROKUT TEST d.o.o., OIB 70807004546</item>
    </derivirana_varijabla>
  </DomainObject.Predmet.ProtuStrankaListNazivFormatedOIB>
  <DomainObject.Predmet.OstaliListFormated>
    <izvorni_sadrzaj>
      <item>Pavol Kučik punomoćnik sudionika u postupku TROKUT TEST d.o.o.</item>
      <item>Nermin Trobradović punomoćnik sudionika u postupku TROKUT TEST d.o.o.</item>
      <item>Zoya Nikolova Naydenova punomoćnik sudionika u postupku TROKUT TEST d.o.o.</item>
    </izvorni_sadrzaj>
    <derivirana_varijabla naziv="DomainObject.Predmet.OstaliListFormated_1">
      <item>Pavol Kučik punomoćnik sudionika u postupku TROKUT TEST d.o.o.</item>
      <item>Nermin Trobradović punomoćnik sudionika u postupku TROKUT TEST d.o.o.</item>
      <item>Zoya Nikolova Naydenova punomoćnik sudionika u postupku TROKUT TEST d.o.o.</item>
    </derivirana_varijabla>
  </DomainObject.Predmet.OstaliListFormated>
  <DomainObject.Predmet.OstaliListFormatedOIB>
    <izvorni_sadrzaj>
      <item>Pavol Kučik, OIB 50879355366 punomoćnik sudionika u postupku TROKUT TEST d.o.o.</item>
      <item>Nermin Trobradović, OIB 21894984047 punomoćnik sudionika u postupku TROKUT TEST d.o.o.</item>
      <item>Zoya Nikolova Naydenova, OIB 23804167024 punomoćnik sudionika u postupku TROKUT TEST d.o.o.</item>
    </izvorni_sadrzaj>
    <derivirana_varijabla naziv="DomainObject.Predmet.OstaliListFormatedOIB_1">
      <item>Pavol Kučik, OIB 50879355366 punomoćnik sudionika u postupku TROKUT TEST d.o.o.</item>
      <item>Nermin Trobradović, OIB 21894984047 punomoćnik sudionika u postupku TROKUT TEST d.o.o.</item>
      <item>Zoya Nikolova Naydenova, OIB 23804167024 punomoćnik sudionika u postupku TROKUT TEST d.o.o.</item>
    </derivirana_varijabla>
  </DomainObject.Predmet.OstaliListFormatedOIB>
  <DomainObject.Predmet.OstaliListFormatedWithAdress>
    <izvorni_sadrzaj>
      <item>Pavol Kučik, Estonska 11, Bratislava punomoćnik sudionika u postupku TROKUT TEST d.o.o.</item>
      <item>Nermin Trobradović, Tuškanac 85 A, 10000 Zagreb punomoćnik sudionika u postupku TROKUT TEST d.o.o.</item>
      <item>Zoya Nikolova Naydenova, Nep 0, Nep punomoćnik sudionika u postupku TROKUT TEST d.o.o.</item>
    </izvorni_sadrzaj>
    <derivirana_varijabla naziv="DomainObject.Predmet.OstaliListFormatedWithAdress_1">
      <item>Pavol Kučik, Estonska 11, Bratislava punomoćnik sudionika u postupku TROKUT TEST d.o.o.</item>
      <item>Nermin Trobradović, Tuškanac 85 A, 10000 Zagreb punomoćnik sudionika u postupku TROKUT TEST d.o.o.</item>
      <item>Zoya Nikolova Naydenova, Nep 0, Nep punomoćnik sudionika u postupku TROKUT TEST d.o.o.</item>
    </derivirana_varijabla>
  </DomainObject.Predmet.OstaliListFormatedWithAdress>
  <DomainObject.Predmet.OstaliListFormatedWithAdressOIB>
    <izvorni_sadrzaj>
      <item>Pavol Kučik, OIB 50879355366, Estonska 11, Bratislava punomoćnik sudionika u postupku TROKUT TEST d.o.o.</item>
      <item>Nermin Trobradović, OIB 21894984047, Tuškanac 85 A, 10000 Zagreb punomoćnik sudionika u postupku TROKUT TEST d.o.o.</item>
      <item>Zoya Nikolova Naydenova, OIB 23804167024, Nep 0, Nep punomoćnik sudionika u postupku TROKUT TEST d.o.o.</item>
    </izvorni_sadrzaj>
    <derivirana_varijabla naziv="DomainObject.Predmet.OstaliListFormatedWithAdressOIB_1">
      <item>Pavol Kučik, OIB 50879355366, Estonska 11, Bratislava punomoćnik sudionika u postupku TROKUT TEST d.o.o.</item>
      <item>Nermin Trobradović, OIB 21894984047, Tuškanac 85 A, 10000 Zagreb punomoćnik sudionika u postupku TROKUT TEST d.o.o.</item>
      <item>Zoya Nikolova Naydenova, OIB 23804167024, Nep 0, Nep punomoćnik sudionika u postupku TROKUT TEST d.o.o.</item>
    </derivirana_varijabla>
  </DomainObject.Predmet.OstaliListFormatedWithAdressOIB>
  <DomainObject.Predmet.OstaliListNazivFormated>
    <izvorni_sadrzaj>
      <item>Pavol Kučik</item>
      <item>Nermin Trobradović</item>
      <item>Zoya Nikolova Naydenova</item>
    </izvorni_sadrzaj>
    <derivirana_varijabla naziv="DomainObject.Predmet.OstaliListNazivFormated_1">
      <item>Pavol Kučik</item>
      <item>Nermin Trobradović</item>
      <item>Zoya Nikolova Naydenova</item>
    </derivirana_varijabla>
  </DomainObject.Predmet.OstaliListNazivFormated>
  <DomainObject.Predmet.OstaliListNazivFormatedOIB>
    <izvorni_sadrzaj>
      <item>Pavol Kučik, OIB 50879355366</item>
      <item>Nermin Trobradović, OIB 21894984047</item>
      <item>Zoya Nikolova Naydenova, OIB 23804167024</item>
    </izvorni_sadrzaj>
    <derivirana_varijabla naziv="DomainObject.Predmet.OstaliListNazivFormatedOIB_1">
      <item>Pavol Kučik, OIB 50879355366</item>
      <item>Nermin Trobradović, OIB 21894984047</item>
      <item>Zoya Nikolova Naydenova, OIB 23804167024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TROKUT TEST d.o.o.</izvorni_sadrzaj>
    <derivirana_varijabla naziv="DomainObject.Predmet.ProtustrankaIDrugi_1">TROKUT TEST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TROKUT TEST d.o.o., OIB 70807004546, Tuškanac 85 A, 10000 Zagreb</izvorni_sadrzaj>
    <derivirana_varijabla naziv="DomainObject.Predmet.ProtustrankaIDrugiAdressOIB_1">TROKUT TEST d.o.o., OIB 70807004546, Tuškanac 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2016.</izvorni_sadrzaj>
    <derivirana_varijabla naziv="DomainObject.Predmet.OdlukaRjesenje.DatumDonosenjaOdluke_1">20. listopada 2016.</derivirana_varijabla>
  </DomainObject.Predmet.OdlukaRjesenje.DatumDonosenjaOdluke>
  <DomainObject.Predmet.OdlukaRjesenje.DatumPravomocnosti>
    <izvorni_sadrzaj>8. studenog 2016.</izvorni_sadrzaj>
    <derivirana_varijabla naziv="DomainObject.Predmet.OdlukaRjesenje.DatumPravomocnosti_1">8. studenog 2016.</derivirana_varijabla>
  </DomainObject.Predmet.OdlukaRjesenje.DatumPravomocnosti>
  <DomainObject.Predmet.OdlukaRjesenje.Oznaka>
    <izvorni_sadrzaj>St-558/2016-18</izvorni_sadrzaj>
    <derivirana_varijabla naziv="DomainObject.Predmet.OdlukaRjesenje.Oznaka_1">St-558/2016-18</derivirana_varijabla>
  </DomainObject.Predmet.OdlukaRjesenje.Oznaka>
  <DomainObject.Predmet.SudioniciListNaziv>
    <izvorni_sadrzaj>
      <item>FINA Regionalni centar Zagreb</item>
      <item>TROKUT TEST d.o.o.</item>
      <item>Pavol Kučik</item>
      <item>Nermin Trobradović</item>
      <item>Zoya Nikolova Naydenova</item>
    </izvorni_sadrzaj>
    <derivirana_varijabla naziv="DomainObject.Predmet.SudioniciListNaziv_1">
      <item>FINA Regionalni centar Zagreb</item>
      <item>TROKUT TEST d.o.o.</item>
      <item>Pavol Kučik</item>
      <item>Nermin Trobradović</item>
      <item>Zoya Nikolova Naydenova</item>
    </derivirana_varijabla>
  </DomainObject.Predmet.SudioniciListNaziv>
  <DomainObject.Predmet.SudioniciListAdressOIB>
    <izvorni_sadrzaj>
      <item>FINA Regionalni centar Zagreb, OIB 85821130368, Trg svibanjskih žrtava 1995. 1,10000 Zagreb</item>
      <item>TROKUT TEST d.o.o., OIB 70807004546, Tuškanac 85 A,10000 Zagreb</item>
      <item>Pavol Kučik, OIB 50879355366, Estonska 11,Bratislava</item>
      <item>Nermin Trobradović, OIB 21894984047, Tuškanac 85 A,10000 Zagreb</item>
      <item>Zoya Nikolova Naydenova, OIB 23804167024, Nep 0,Nep</item>
    </izvorni_sadrzaj>
    <derivirana_varijabla naziv="DomainObject.Predmet.SudioniciListAdressOIB_1">
      <item>FINA Regionalni centar Zagreb, OIB 85821130368, Trg svibanjskih žrtava 1995. 1,10000 Zagreb</item>
      <item>TROKUT TEST d.o.o., OIB 70807004546, Tuškanac 85 A,10000 Zagreb</item>
      <item>Pavol Kučik, OIB 50879355366, Estonska 11,Bratislava</item>
      <item>Nermin Trobradović, OIB 21894984047, Tuškanac 85 A,10000 Zagreb</item>
      <item>Zoya Nikolova Naydenova, OIB 23804167024,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70807004546</item>
      <item>, OIB 50879355366</item>
      <item>, OIB 21894984047</item>
      <item>, OIB 23804167024</item>
    </izvorni_sadrzaj>
    <derivirana_varijabla naziv="DomainObject.Predmet.SudioniciListNazivOIB_1">
      <item>, OIB 85821130368</item>
      <item>, OIB 70807004546</item>
      <item>, OIB 50879355366</item>
      <item>, OIB 21894984047</item>
      <item>, OIB 23804167024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1110</properties:Characters>
  <properties:Lines>34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2017-10-04T08:21:00Z</dcterms:created>
  <dc:creator>nmarkovic</dc:creator>
  <cp:lastModifiedBy>Katica Franjić</cp:lastModifiedBy>
  <cp:lastPrinted>2017-10-04T09:17:00Z</cp:lastPrinted>
  <dcterms:modified xmlns:xsi="http://www.w3.org/2001/XMLSchema-instance" xsi:type="dcterms:W3CDTF">2017-10-04T09:17:00Z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