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142f" w14:paraId="438142f" w:rsidRDefault="009E4DCD" w:rsidP="006B2BDE" w:rsidR="009E4DCD">
      <w:pPr>
        <w:jc w:val="center"/>
        <w15:collapsed w:val="false"/>
        <w:rPr>
          <w:b/>
        </w:rPr>
      </w:pPr>
      <w:bookmarkStart w:name="_GoBack" w:id="0"/>
      <w:bookmarkEnd w:id="0"/>
    </w:p>
    <w:p w:rsidRDefault="009E4DCD" w:rsidP="006B2BDE" w:rsidR="009E4DCD">
      <w:pPr>
        <w:jc w:val="center"/>
        <w:rPr>
          <w:b/>
        </w:rPr>
      </w:pPr>
    </w:p>
    <w:p w:rsidRDefault="009E4DCD" w:rsidP="006B2BDE" w:rsidR="009E4DCD">
      <w:pPr>
        <w:jc w:val="center"/>
        <w:rPr>
          <w:b/>
        </w:rPr>
      </w:pPr>
    </w:p>
    <w:p w:rsidRDefault="006B2BDE" w:rsidP="006B2BDE" w:rsidR="006B2BDE" w:rsidRPr="00FC6859">
      <w:pPr>
        <w:jc w:val="center"/>
      </w:pPr>
      <w:r w:rsidRPr="00FC6859">
        <w:t>O G L A S</w:t>
      </w:r>
    </w:p>
    <w:p w:rsidRDefault="006B2BDE" w:rsidP="006B2BDE" w:rsidR="006B2BDE">
      <w:pPr>
        <w:jc w:val="both"/>
      </w:pPr>
    </w:p>
    <w:p w:rsidRDefault="006B2BDE" w:rsidP="006B2BDE" w:rsidR="006B2BDE">
      <w:pPr>
        <w:jc w:val="both"/>
      </w:pPr>
    </w:p>
    <w:p w:rsidRDefault="00FA5BB3" w:rsidP="006B2BDE" w:rsidR="00FA5BB3">
      <w:pPr>
        <w:jc w:val="both"/>
      </w:pPr>
    </w:p>
    <w:p w:rsidRDefault="009E4DCD" w:rsidP="006B2BDE" w:rsidR="009E4DCD">
      <w:pPr>
        <w:jc w:val="both"/>
      </w:pPr>
      <w:r>
        <w:tab/>
        <w:t>Trgovački sud u Splitu objavljuje da je u postupku povodom prijedloga predlagatelja –dužnika</w:t>
      </w:r>
      <w:r w:rsidR="00FB0B21" w:rsidRPr="00FB0B21">
        <w:t xml:space="preserve"> </w:t>
      </w:r>
      <w:r w:rsidR="001979B4">
        <w:t xml:space="preserve">JOŠKO MARIN vl.obrta VITRUM, Korešnička 17, Žrnovnica, OIB: 7999524612 </w:t>
      </w:r>
      <w:r>
        <w:t>za sklapanje predstečajne nagodbe Rješenjem ovog suda posl. broj 4. Stpn-</w:t>
      </w:r>
      <w:r w:rsidR="001979B4">
        <w:t>62</w:t>
      </w:r>
      <w:r w:rsidR="00F9159D">
        <w:t>/2015</w:t>
      </w:r>
      <w:r w:rsidR="00FA5BB3">
        <w:t xml:space="preserve"> od </w:t>
      </w:r>
      <w:r w:rsidR="001979B4">
        <w:t>16</w:t>
      </w:r>
      <w:r w:rsidR="00DE2EDD">
        <w:t xml:space="preserve">. </w:t>
      </w:r>
      <w:r w:rsidR="001979B4">
        <w:t>rujna</w:t>
      </w:r>
      <w:r w:rsidR="002500A9">
        <w:t xml:space="preserve"> 2015.</w:t>
      </w:r>
      <w:r w:rsidR="00460296">
        <w:t xml:space="preserve"> </w:t>
      </w:r>
      <w:r>
        <w:t xml:space="preserve">godine određeno ročište radi sklapanja predstečajne nagodbe između predlagatelja-dužnika </w:t>
      </w:r>
      <w:r w:rsidR="001979B4">
        <w:t xml:space="preserve">JOŠKO MARIN vl.obrta VITRUM, Korešnička 17, Žrnovnica, OIB: 7999524612 </w:t>
      </w:r>
      <w:r>
        <w:t xml:space="preserve">i vjerovnika predlagatelja-dužnika, za dan </w:t>
      </w: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1979B4" w:rsidP="009E4DCD" w:rsidR="009E4DCD">
      <w:pPr>
        <w:jc w:val="center"/>
      </w:pPr>
      <w:r>
        <w:t>2. listopada</w:t>
      </w:r>
      <w:r w:rsidR="002500A9">
        <w:t xml:space="preserve"> 2015</w:t>
      </w:r>
      <w:r w:rsidR="009E4DCD">
        <w:t xml:space="preserve">. u </w:t>
      </w:r>
      <w:r>
        <w:t>10</w:t>
      </w:r>
      <w:r w:rsidR="00DE2EDD">
        <w:t>.00</w:t>
      </w:r>
      <w:r w:rsidR="009E4DCD">
        <w:t xml:space="preserve"> sati,</w:t>
      </w:r>
    </w:p>
    <w:p w:rsidRDefault="009E4DCD" w:rsidP="009E4DCD" w:rsidR="009E4DCD">
      <w:pPr>
        <w:jc w:val="center"/>
      </w:pPr>
      <w:r>
        <w:t>sudnica br. 203/II,</w:t>
      </w:r>
    </w:p>
    <w:p w:rsidRDefault="009E4DCD" w:rsidP="009E4DCD" w:rsidR="009E4DCD">
      <w:pPr>
        <w:jc w:val="center"/>
      </w:pPr>
      <w:r>
        <w:t>Trgovačk</w:t>
      </w:r>
      <w:r w:rsidR="00C77718">
        <w:t>og suda u Splitu, Sukoišanska 6</w:t>
      </w:r>
    </w:p>
    <w:p w:rsidRDefault="009E4DCD" w:rsidP="009E4DCD" w:rsidR="009E4DCD">
      <w:pPr>
        <w:jc w:val="center"/>
      </w:pPr>
    </w:p>
    <w:p w:rsidRDefault="009E4DCD" w:rsidP="009E4DCD" w:rsidR="009E4DCD">
      <w:pPr>
        <w:jc w:val="center"/>
      </w:pPr>
    </w:p>
    <w:p w:rsidRDefault="00614A73" w:rsidP="00625E05" w:rsidR="009E4DCD">
      <w:pPr>
        <w:pStyle w:val="Odlomakpopisa"/>
        <w:spacing w:lineRule="auto" w:line="240" w:after="0"/>
        <w:ind w:left="960"/>
        <w:jc w:val="both"/>
        <w:rPr>
          <w:rFonts w:cs="Times New Roman" w:hAnsi="Times New Roman" w:ascii="Times New Roman"/>
          <w:sz w:val="24"/>
          <w:szCs w:val="24"/>
          <w:lang w:val="fr-FR"/>
        </w:rPr>
      </w:pPr>
      <w:r w:rsidRPr="00FB0B21">
        <w:rPr>
          <w:rFonts w:cs="Times New Roman" w:hAnsi="Times New Roman" w:ascii="Times New Roman"/>
          <w:sz w:val="24"/>
          <w:szCs w:val="24"/>
        </w:rPr>
        <w:t>Na ročište se pozivaju dužnik i vjerovnici dužnika</w:t>
      </w:r>
      <w:r w:rsidR="00625E05">
        <w:rPr>
          <w:rFonts w:cs="Times New Roman" w:hAnsi="Times New Roman" w:ascii="Times New Roman"/>
          <w:sz w:val="24"/>
          <w:szCs w:val="24"/>
        </w:rPr>
        <w:t>.</w:t>
      </w:r>
    </w:p>
    <w:p w:rsidRDefault="00625E05" w:rsidP="00625E05" w:rsidR="00625E05">
      <w:pPr>
        <w:jc w:val="both"/>
      </w:pPr>
    </w:p>
    <w:p w:rsidRDefault="009E4DCD" w:rsidP="009E4DCD" w:rsidR="009E4DCD">
      <w:pPr>
        <w:jc w:val="center"/>
      </w:pPr>
    </w:p>
    <w:p w:rsidRDefault="00FA5BB3" w:rsidP="009E4DCD" w:rsidR="009E4DCD">
      <w:pPr>
        <w:jc w:val="center"/>
      </w:pPr>
      <w:r>
        <w:t>(4.Stpn-</w:t>
      </w:r>
      <w:r w:rsidR="001979B4">
        <w:t>62</w:t>
      </w:r>
      <w:r w:rsidR="00F9159D">
        <w:t>/2015</w:t>
      </w:r>
      <w:r>
        <w:t xml:space="preserve"> od </w:t>
      </w:r>
      <w:r w:rsidR="001979B4">
        <w:t>16.09</w:t>
      </w:r>
      <w:r w:rsidR="003D0967">
        <w:t>.</w:t>
      </w:r>
      <w:r w:rsidR="002500A9">
        <w:t xml:space="preserve"> 2015</w:t>
      </w:r>
      <w:r w:rsidR="009E4DCD">
        <w:t>.)</w:t>
      </w: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6B2BDE" w:rsidP="006B2BDE" w:rsidR="006B2BDE">
      <w:pPr>
        <w:jc w:val="both"/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FB0B21" w:rsidR="00FB0B21">
      <w:pPr>
        <w:jc w:val="both"/>
        <w:rPr>
          <w:b/>
        </w:rPr>
      </w:pPr>
    </w:p>
    <w:sectPr w:rsidR="00FB0B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885"/>
    <w:rsid w:val="00062885"/>
    <w:rsid w:val="00073B8B"/>
    <w:rsid w:val="000D778D"/>
    <w:rsid w:val="00132EFA"/>
    <w:rsid w:val="001979B4"/>
    <w:rsid w:val="001E0D3B"/>
    <w:rsid w:val="002437A0"/>
    <w:rsid w:val="0024394F"/>
    <w:rsid w:val="002500A9"/>
    <w:rsid w:val="0032521E"/>
    <w:rsid w:val="00346F46"/>
    <w:rsid w:val="003D0967"/>
    <w:rsid w:val="00411919"/>
    <w:rsid w:val="00460296"/>
    <w:rsid w:val="004A7819"/>
    <w:rsid w:val="005662E1"/>
    <w:rsid w:val="005727F8"/>
    <w:rsid w:val="005A619D"/>
    <w:rsid w:val="005B2262"/>
    <w:rsid w:val="00614A73"/>
    <w:rsid w:val="00625E05"/>
    <w:rsid w:val="006B2BDE"/>
    <w:rsid w:val="006B35D1"/>
    <w:rsid w:val="006F58EA"/>
    <w:rsid w:val="0073214E"/>
    <w:rsid w:val="00733088"/>
    <w:rsid w:val="00795F04"/>
    <w:rsid w:val="007F7379"/>
    <w:rsid w:val="0080417D"/>
    <w:rsid w:val="0081099D"/>
    <w:rsid w:val="008335CB"/>
    <w:rsid w:val="008F28B7"/>
    <w:rsid w:val="008F46EE"/>
    <w:rsid w:val="00900898"/>
    <w:rsid w:val="00993C8C"/>
    <w:rsid w:val="009944DE"/>
    <w:rsid w:val="009E4DCD"/>
    <w:rsid w:val="00A56FC9"/>
    <w:rsid w:val="00AC4DD3"/>
    <w:rsid w:val="00B2285C"/>
    <w:rsid w:val="00BA5552"/>
    <w:rsid w:val="00C77718"/>
    <w:rsid w:val="00D07AA8"/>
    <w:rsid w:val="00D52D14"/>
    <w:rsid w:val="00DE2EDD"/>
    <w:rsid w:val="00E01652"/>
    <w:rsid w:val="00EB1A6D"/>
    <w:rsid w:val="00F10962"/>
    <w:rsid w:val="00F71B43"/>
    <w:rsid w:val="00F9159D"/>
    <w:rsid w:val="00FA5BB3"/>
    <w:rsid w:val="00FB0B21"/>
    <w:rsid w:val="00FC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B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B2BDE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B2BDE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6B2BD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A5BB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9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9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9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9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B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B2BDE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B2BDE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6B2BD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A5BB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9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9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9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9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59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Stpn-62/2015</izvorni_sadrzaj>
    <derivirana_varijabla naziv="DomainObject.Predmet.OznakaBroj_1">Stpn-62/2015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Joško Marin</izvorni_sadrzaj>
    <derivirana_varijabla naziv="DomainObject.Predmet.StrankaFormated_1">  Joško Marin</derivirana_varijabla>
  </DomainObject.Predmet.StrankaFormated>
  <DomainObject.Predmet.StrankaFormatedOIB>
    <izvorni_sadrzaj>  Joško Marin, OIB 79995246126</izvorni_sadrzaj>
    <derivirana_varijabla naziv="DomainObject.Predmet.StrankaFormatedOIB_1">  Joško Marin, OIB 79995246126</derivirana_varijabla>
  </DomainObject.Predmet.StrankaFormatedOIB>
  <DomainObject.Predmet.StrankaFormatedWithAdress>
    <izvorni_sadrzaj> Joško Marin, Korešnička 17, 21311 Žrnovnica</izvorni_sadrzaj>
    <derivirana_varijabla naziv="DomainObject.Predmet.StrankaFormatedWithAdress_1"> Joško Marin, Korešnička 17, 21311 Žrnovnica</derivirana_varijabla>
  </DomainObject.Predmet.StrankaFormatedWithAdress>
  <DomainObject.Predmet.StrankaFormatedWithAdressOIB>
    <izvorni_sadrzaj> Joško Marin, OIB 79995246126, Korešnička 17, 21311 Žrnovnica</izvorni_sadrzaj>
    <derivirana_varijabla naziv="DomainObject.Predmet.StrankaFormatedWithAdressOIB_1"> Joško Marin, OIB 79995246126, Korešnička 17, 21311 Žrnovnica</derivirana_varijabla>
  </DomainObject.Predmet.StrankaFormatedWithAdressOIB>
  <DomainObject.Predmet.StrankaWithAdress>
    <izvorni_sadrzaj>Joško Marin Korešnička 17,21311 Žrnovnica</izvorni_sadrzaj>
    <derivirana_varijabla naziv="DomainObject.Predmet.StrankaWithAdress_1">Joško Marin Korešnička 17,21311 Žrnovnica</derivirana_varijabla>
  </DomainObject.Predmet.StrankaWithAdress>
  <DomainObject.Predmet.StrankaWithAdressOIB>
    <izvorni_sadrzaj>Joško Marin, OIB 79995246126, Korešnička 17,21311 Žrnovnica</izvorni_sadrzaj>
    <derivirana_varijabla naziv="DomainObject.Predmet.StrankaWithAdressOIB_1">Joško Marin, OIB 79995246126, Korešnička 17,21311 Žrnovnica</derivirana_varijabla>
  </DomainObject.Predmet.StrankaWithAdressOIB>
  <DomainObject.Predmet.StrankaNazivFormated>
    <izvorni_sadrzaj>Joško Marin</izvorni_sadrzaj>
    <derivirana_varijabla naziv="DomainObject.Predmet.StrankaNazivFormated_1">Joško Marin</derivirana_varijabla>
  </DomainObject.Predmet.StrankaNazivFormated>
  <DomainObject.Predmet.StrankaNazivFormatedOIB>
    <izvorni_sadrzaj>Joško Marin, OIB 79995246126</izvorni_sadrzaj>
    <derivirana_varijabla naziv="DomainObject.Predmet.StrankaNazivFormatedOIB_1">Joško Marin, OIB 79995246126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160000.00</izvorni_sadrzaj>
    <derivirana_varijabla naziv="DomainObject.Predmet.TrenutnaVrijednost_1">160000.00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Joško Marin</item>
    </izvorni_sadrzaj>
    <derivirana_varijabla naziv="DomainObject.Predmet.StrankaListFormated_1">
      <item>Joško Marin</item>
    </derivirana_varijabla>
  </DomainObject.Predmet.StrankaListFormated>
  <DomainObject.Predmet.StrankaListFormatedOIB>
    <izvorni_sadrzaj>
      <item>Joško Marin, OIB 79995246126</item>
    </izvorni_sadrzaj>
    <derivirana_varijabla naziv="DomainObject.Predmet.StrankaListFormatedOIB_1">
      <item>Joško Marin, OIB 79995246126</item>
    </derivirana_varijabla>
  </DomainObject.Predmet.StrankaListFormatedOIB>
  <DomainObject.Predmet.StrankaListFormatedWithAdress>
    <izvorni_sadrzaj>
      <item>Joško Marin, Korešnička 17, 21311 Žrnovnica</item>
    </izvorni_sadrzaj>
    <derivirana_varijabla naziv="DomainObject.Predmet.StrankaListFormatedWithAdress_1">
      <item>Joško Marin, Korešnička 17, 21311 Žrnovnica</item>
    </derivirana_varijabla>
  </DomainObject.Predmet.StrankaListFormatedWithAdress>
  <DomainObject.Predmet.StrankaListFormatedWithAdressOIB>
    <izvorni_sadrzaj>
      <item>Joško Marin, OIB 79995246126, Korešnička 17, 21311 Žrnovnica</item>
    </izvorni_sadrzaj>
    <derivirana_varijabla naziv="DomainObject.Predmet.StrankaListFormatedWithAdressOIB_1">
      <item>Joško Marin, OIB 79995246126, Korešnička 17, 21311 Žrnovnica</item>
    </derivirana_varijabla>
  </DomainObject.Predmet.StrankaListFormatedWithAdressOIB>
  <DomainObject.Predmet.StrankaListNazivFormated>
    <izvorni_sadrzaj>
      <item>Joško Marin</item>
    </izvorni_sadrzaj>
    <derivirana_varijabla naziv="DomainObject.Predmet.StrankaListNazivFormated_1">
      <item>Joško Marin</item>
    </derivirana_varijabla>
  </DomainObject.Predmet.StrankaListNazivFormated>
  <DomainObject.Predmet.StrankaListNazivFormatedOIB>
    <izvorni_sadrzaj>
      <item>Joško Marin, OIB 79995246126</item>
    </izvorni_sadrzaj>
    <derivirana_varijabla naziv="DomainObject.Predmet.StrankaListNazivFormatedOIB_1">
      <item>Joško Marin, OIB 79995246126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Joško Marin</izvorni_sadrzaj>
    <derivirana_varijabla naziv="DomainObject.Predmet.StrankaIDrugi_1">Joško Marin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Joško Marin, OIB 79995246126, Korešnička 17, 21311 Žrnovnica</izvorni_sadrzaj>
    <derivirana_varijabla naziv="DomainObject.Predmet.StrankaIDrugiAdressOIB_1">Joško Marin, OIB 79995246126, Korešnička 17, 21311 Žrnovnica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Joško Marin</item>
    </izvorni_sadrzaj>
    <derivirana_varijabla naziv="DomainObject.Predmet.SudioniciListNaziv_1">
      <item>Joško Marin</item>
    </derivirana_varijabla>
  </DomainObject.Predmet.SudioniciListNaziv>
  <DomainObject.Predmet.SudioniciListAdressOIB>
    <izvorni_sadrzaj>
      <item>Joško Marin, OIB 79995246126, Korešnička 17,21311 Žrnovnica</item>
    </izvorni_sadrzaj>
    <derivirana_varijabla naziv="DomainObject.Predmet.SudioniciListAdressOIB_1">
      <item>Joško Marin, OIB 79995246126, Korešnička 17,21311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79995246126</item>
    </izvorni_sadrzaj>
    <derivirana_varijabla naziv="DomainObject.Predmet.SudioniciListNazivOIB_1">
      <item>, OIB 79995246126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92</properties:Words>
  <properties:Characters>563</properties:Characters>
  <properties:Lines>37</properties:Lines>
  <properties:Paragraphs>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2014-05-15T08:02:00Z</dcterms:created>
  <dc:creator>wsadmin</dc:creator>
  <cp:lastModifiedBy>Katarina Mikulić</cp:lastModifiedBy>
  <cp:lastPrinted>2015-09-16T08:01:00Z</cp:lastPrinted>
  <dcterms:modified xmlns:xsi="http://www.w3.org/2001/XMLSchema-instance" xsi:type="dcterms:W3CDTF">2015-09-16T08:10:00Z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