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6150" w14:paraId="a4e6150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</w:t>
      </w:r>
    </w:p>
    <w:p w:rsidRDefault="00AD539E" w:rsidP="00AD539E" w:rsidR="00AD539E" w:rsidRPr="00F06A9B">
      <w:r w:rsidRPr="001568BE">
        <w:t xml:space="preserve"> TRGOVAČKI SUD</w:t>
      </w:r>
      <w:r>
        <w:t xml:space="preserve"> U PAZINU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52000 </w:t>
      </w:r>
      <w:r w:rsidRPr="00EC7326">
        <w:t>PAZIN</w:t>
      </w:r>
      <w:r w:rsidRPr="00F06A9B">
        <w:t>, Dršćevka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26374D" w:rsidP="0026374D" w:rsidR="0026374D">
      <w:pPr>
        <w:jc w:val="right"/>
      </w:pPr>
      <w:r>
        <w:t>1 St-</w:t>
      </w:r>
      <w:r w:rsidR="00D10E30">
        <w:t>342</w:t>
      </w:r>
      <w:r w:rsidRPr="001568BE">
        <w:t>/20</w:t>
      </w:r>
      <w:r w:rsidRPr="00F06A9B">
        <w:t>1</w:t>
      </w:r>
      <w:r>
        <w:t>6</w:t>
      </w:r>
      <w:r w:rsidRPr="00F06A9B">
        <w:t>-</w:t>
      </w:r>
      <w:r w:rsidR="002B0F65">
        <w:t>80</w:t>
      </w:r>
    </w:p>
    <w:p w:rsidRDefault="0026374D" w:rsidP="0026374D" w:rsidR="0026374D">
      <w:pPr>
        <w:jc w:val="right"/>
      </w:pPr>
    </w:p>
    <w:p w:rsidRDefault="00AD539E" w:rsidP="00AD539E" w:rsidR="00AD539E" w:rsidRPr="00F06A9B"/>
    <w:p w:rsidRDefault="00AD539E" w:rsidP="00AD539E" w:rsidR="00AD539E" w:rsidRPr="006400EE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D10E30">
        <w:t>SOLDO d.o.o. u stečaju, Buje, Trg J. B. Tita 7, OIB 98925119046</w:t>
      </w:r>
      <w:r w:rsidRPr="006400EE">
        <w:t xml:space="preserve">, </w:t>
      </w:r>
      <w:r w:rsidR="00D10E30">
        <w:t>2</w:t>
      </w:r>
      <w:r w:rsidR="002B0F65">
        <w:t>5</w:t>
      </w:r>
      <w:r w:rsidR="00D10E30">
        <w:t>. ožujka</w:t>
      </w:r>
      <w:r w:rsidR="00342D89" w:rsidRPr="006400EE">
        <w:t xml:space="preserve"> </w:t>
      </w:r>
      <w:r w:rsidRPr="006400EE">
        <w:t>201</w:t>
      </w:r>
      <w:r w:rsidR="00E83606" w:rsidRPr="006400EE">
        <w:t>9</w:t>
      </w:r>
      <w:r w:rsidRPr="006400EE"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>z a k lj u č i o  j e</w:t>
      </w:r>
    </w:p>
    <w:p w:rsidRDefault="00AD539E" w:rsidP="00AD539E" w:rsidR="00AD539E" w:rsidRPr="007D0794"/>
    <w:p w:rsidRDefault="00AD539E" w:rsidP="00AD539E" w:rsidR="00AD539E">
      <w:pPr>
        <w:pStyle w:val="Obinitekst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13.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0874E2" w:rsidP="00D10E30" w:rsidR="000874E2">
      <w:pPr>
        <w:jc w:val="both"/>
      </w:pPr>
    </w:p>
    <w:p w:rsidRDefault="000874E2" w:rsidP="00494F91" w:rsidR="000874E2">
      <w:pPr>
        <w:ind w:firstLine="708"/>
        <w:jc w:val="both"/>
      </w:pPr>
    </w:p>
    <w:p w:rsidRDefault="000874E2" w:rsidP="000874E2" w:rsidR="000874E2">
      <w:pPr>
        <w:ind w:firstLine="708"/>
        <w:jc w:val="both"/>
      </w:pPr>
      <w:r>
        <w:t xml:space="preserve">- </w:t>
      </w:r>
      <w:r w:rsidR="002B0F65">
        <w:t>VANJA JURCAN, Rijeka, Medovićeva 15</w:t>
      </w:r>
      <w:r w:rsidRPr="00A22118">
        <w:t xml:space="preserve">, OIB: </w:t>
      </w:r>
      <w:r w:rsidR="002B0F65">
        <w:t>79587357086</w:t>
      </w:r>
      <w:r>
        <w:t>,</w:t>
      </w:r>
      <w:r w:rsidRPr="00252067">
        <w:t xml:space="preserve"> </w:t>
      </w:r>
      <w:r>
        <w:t xml:space="preserve">u iznosu od </w:t>
      </w:r>
      <w:r w:rsidR="00D10E30">
        <w:t>448.210,82</w:t>
      </w:r>
      <w:r>
        <w:t xml:space="preserve"> kn, (ID nadmetanja: </w:t>
      </w:r>
      <w:r w:rsidR="00D10E30">
        <w:t>12980</w:t>
      </w:r>
      <w:r>
        <w:t xml:space="preserve">) na </w:t>
      </w:r>
      <w:r w:rsidRPr="00957180">
        <w:t xml:space="preserve">račun broj </w:t>
      </w:r>
      <w:r>
        <w:t>HR</w:t>
      </w:r>
      <w:r w:rsidR="002B0F65">
        <w:t>68</w:t>
      </w:r>
      <w:r>
        <w:t xml:space="preserve"> </w:t>
      </w:r>
      <w:r w:rsidR="002B0F65">
        <w:t>2340</w:t>
      </w:r>
      <w:r>
        <w:t xml:space="preserve"> 00</w:t>
      </w:r>
      <w:r w:rsidR="002B0F65">
        <w:t>9</w:t>
      </w:r>
      <w:r w:rsidR="00D10E30">
        <w:t>3</w:t>
      </w:r>
      <w:r>
        <w:t xml:space="preserve"> </w:t>
      </w:r>
      <w:r w:rsidR="002B0F65">
        <w:t>2106</w:t>
      </w:r>
      <w:r>
        <w:t xml:space="preserve"> </w:t>
      </w:r>
      <w:r w:rsidR="002B0F65">
        <w:t>7659</w:t>
      </w:r>
      <w:r>
        <w:t xml:space="preserve"> </w:t>
      </w:r>
      <w:r w:rsidR="002B0F65">
        <w:t>8,</w:t>
      </w:r>
    </w:p>
    <w:p w:rsidRDefault="00494F91" w:rsidP="00AD539E" w:rsidR="00494F91">
      <w:pPr>
        <w:jc w:val="both"/>
      </w:pPr>
    </w:p>
    <w:p w:rsidRDefault="002B0F65" w:rsidP="002B0F65" w:rsidR="002B0F65">
      <w:pPr>
        <w:ind w:firstLine="708"/>
        <w:jc w:val="both"/>
      </w:pPr>
      <w:r>
        <w:t>- PANORAMICA d.o.o. Rijeka, Medovićeva 15</w:t>
      </w:r>
      <w:r w:rsidRPr="00A22118">
        <w:t xml:space="preserve">, OIB: </w:t>
      </w:r>
      <w:r>
        <w:t>79207202810,</w:t>
      </w:r>
      <w:r w:rsidRPr="00252067">
        <w:t xml:space="preserve"> </w:t>
      </w:r>
      <w:r>
        <w:t xml:space="preserve">u iznosu od 448.210,82 kn, (ID nadmetanja: 12980) na </w:t>
      </w:r>
      <w:r w:rsidRPr="00957180">
        <w:t xml:space="preserve">račun broj </w:t>
      </w:r>
      <w:r>
        <w:t>HR38 2488 0011 1001 3291 7,</w:t>
      </w:r>
    </w:p>
    <w:p w:rsidRDefault="002B0F65" w:rsidP="002B0F65" w:rsidR="002B0F65">
      <w:pPr>
        <w:ind w:firstLine="708"/>
        <w:jc w:val="both"/>
      </w:pPr>
    </w:p>
    <w:p w:rsidRDefault="002B0F65" w:rsidP="002B0F65" w:rsidR="002B0F65">
      <w:pPr>
        <w:ind w:firstLine="708"/>
        <w:jc w:val="both"/>
      </w:pPr>
      <w:r>
        <w:t>- ROSARIO MATERA, Savudrija, Riva Istok 160 A</w:t>
      </w:r>
      <w:r w:rsidRPr="00A22118">
        <w:t xml:space="preserve">, OIB: </w:t>
      </w:r>
      <w:r>
        <w:t>15520401939,</w:t>
      </w:r>
      <w:r w:rsidRPr="00252067">
        <w:t xml:space="preserve"> </w:t>
      </w:r>
      <w:r>
        <w:t xml:space="preserve">u iznosu od 448.210,82 kn, (ID nadmetanja: 12980) na </w:t>
      </w:r>
      <w:r w:rsidRPr="00957180">
        <w:t xml:space="preserve">račun broj </w:t>
      </w:r>
      <w:r>
        <w:t xml:space="preserve">HR49 2380 0063 2401 1608 </w:t>
      </w:r>
      <w:r w:rsidR="006E7946">
        <w:t>4,</w:t>
      </w:r>
    </w:p>
    <w:p w:rsidRDefault="006E7946" w:rsidP="002B0F65" w:rsidR="006E7946">
      <w:pPr>
        <w:ind w:firstLine="708"/>
        <w:jc w:val="both"/>
      </w:pPr>
    </w:p>
    <w:p w:rsidRDefault="006E7946" w:rsidP="006E7946" w:rsidR="006E7946">
      <w:pPr>
        <w:ind w:firstLine="708"/>
        <w:jc w:val="both"/>
      </w:pPr>
      <w:r>
        <w:t>- AKTIVA KAPITAL d.o.o. Gračišće, Marcani 131/c</w:t>
      </w:r>
      <w:r w:rsidRPr="00A22118">
        <w:t xml:space="preserve">, OIB: </w:t>
      </w:r>
      <w:r>
        <w:t>60869680078,</w:t>
      </w:r>
      <w:r w:rsidRPr="00252067">
        <w:t xml:space="preserve"> </w:t>
      </w:r>
      <w:r>
        <w:t xml:space="preserve">u iznosu od 448.210,82 kn, (ID nadmetanja: 12980) na </w:t>
      </w:r>
      <w:r w:rsidRPr="00957180">
        <w:t xml:space="preserve">račun broj </w:t>
      </w:r>
      <w:r>
        <w:t>HR35 2500 0091 1013 9786 1.</w:t>
      </w:r>
    </w:p>
    <w:p w:rsidRDefault="006E7946" w:rsidP="002B0F65" w:rsidR="006E7946">
      <w:pPr>
        <w:ind w:firstLine="708"/>
        <w:jc w:val="both"/>
      </w:pPr>
    </w:p>
    <w:p w:rsidRDefault="002B0F65" w:rsidP="002B0F65" w:rsidR="002B0F65">
      <w:pPr>
        <w:ind w:firstLine="708"/>
        <w:jc w:val="both"/>
      </w:pPr>
    </w:p>
    <w:p w:rsidRDefault="002B0F65" w:rsidP="00AD539E" w:rsidR="002B0F65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r w:rsidR="00D10E30">
        <w:t>2</w:t>
      </w:r>
      <w:r w:rsidR="002B0F65">
        <w:t>5</w:t>
      </w:r>
      <w:r w:rsidR="00D10E30">
        <w:t>. ožujka</w:t>
      </w:r>
      <w:r>
        <w:t xml:space="preserve"> 201</w:t>
      </w:r>
      <w:r w:rsidR="002F2515">
        <w:t>9</w:t>
      </w:r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 w:rsidR="00B95FD6">
        <w:t xml:space="preserve">  </w:t>
      </w:r>
      <w:r>
        <w:t xml:space="preserve"> </w:t>
      </w:r>
      <w:r w:rsidR="002F2515">
        <w:t xml:space="preserve"> </w:t>
      </w:r>
      <w:r w:rsidR="008D0764">
        <w:t xml:space="preserve"> </w:t>
      </w:r>
      <w:r w:rsidR="00D10E30">
        <w:t xml:space="preserve">  </w:t>
      </w:r>
      <w:r w:rsidR="002B0F65">
        <w:t xml:space="preserve"> </w:t>
      </w:r>
      <w:r>
        <w:t>Damir Rabar</w:t>
      </w:r>
      <w:r w:rsidR="00080913">
        <w:t>, v.r.</w:t>
      </w:r>
    </w:p>
    <w:p w:rsidRDefault="00AD539E" w:rsidP="00AD539E" w:rsidR="00AD539E"/>
    <w:p w:rsidRDefault="00D55BC0" w:rsidP="00AD539E" w:rsidR="00D55BC0"/>
    <w:p w:rsidRDefault="00D55BC0" w:rsidP="00AD539E" w:rsidR="00D55BC0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C6B" w:rsidR="00F11C6B">
      <w:r>
        <w:separator/>
      </w:r>
    </w:p>
  </w:endnote>
  <w:endnote w:id="0" w:type="continuationSeparator">
    <w:p w:rsidRDefault="00F11C6B" w:rsidR="00F11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C6B" w:rsidR="00F11C6B">
      <w:r>
        <w:separator/>
      </w:r>
    </w:p>
  </w:footnote>
  <w:footnote w:id="0" w:type="continuationSeparator">
    <w:p w:rsidRDefault="00F11C6B" w:rsidR="00F11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F11C6B" w:rsidP="009B17E8" w:rsidR="009B17E8">
        <w:pPr>
          <w:jc w:val="right"/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10E3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="00D10E30">
          <w:t>1 St-342</w:t>
        </w:r>
        <w:r w:rsidR="009B17E8" w:rsidRPr="001568BE">
          <w:t>/20</w:t>
        </w:r>
        <w:r w:rsidR="009B17E8" w:rsidRPr="00F06A9B">
          <w:t>1</w:t>
        </w:r>
        <w:r w:rsidR="009B17E8">
          <w:t>6</w:t>
        </w:r>
        <w:r w:rsidR="009B17E8" w:rsidRPr="00F06A9B">
          <w:t>-</w:t>
        </w:r>
        <w:r w:rsidR="00D10E30">
          <w:t>77</w:t>
        </w:r>
      </w:p>
      <w:p w:rsidRDefault="0044773D" w:rsidR="00F11C6B">
        <w:pPr>
          <w:pStyle w:val="Zaglavlje"/>
          <w:jc w:val="center"/>
        </w:pPr>
      </w:p>
    </w:sdtContent>
  </w:sdt>
  <w:p w:rsidRDefault="00F11C6B" w:rsidR="00F11C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E1C76"/>
    <w:rsid w:val="0000731E"/>
    <w:rsid w:val="000408A2"/>
    <w:rsid w:val="00080913"/>
    <w:rsid w:val="000874E2"/>
    <w:rsid w:val="00094D2A"/>
    <w:rsid w:val="000C6474"/>
    <w:rsid w:val="00175A6A"/>
    <w:rsid w:val="00186E3D"/>
    <w:rsid w:val="001959EF"/>
    <w:rsid w:val="001E1C76"/>
    <w:rsid w:val="00221A14"/>
    <w:rsid w:val="0026374D"/>
    <w:rsid w:val="002B0F65"/>
    <w:rsid w:val="002F2515"/>
    <w:rsid w:val="00342D89"/>
    <w:rsid w:val="00391CD8"/>
    <w:rsid w:val="00442640"/>
    <w:rsid w:val="0044773D"/>
    <w:rsid w:val="00494F91"/>
    <w:rsid w:val="004A2C4B"/>
    <w:rsid w:val="004C311F"/>
    <w:rsid w:val="0050380B"/>
    <w:rsid w:val="0053124C"/>
    <w:rsid w:val="00554328"/>
    <w:rsid w:val="00591561"/>
    <w:rsid w:val="00605D9E"/>
    <w:rsid w:val="00606BED"/>
    <w:rsid w:val="006400EE"/>
    <w:rsid w:val="006579C1"/>
    <w:rsid w:val="00675CE5"/>
    <w:rsid w:val="00682060"/>
    <w:rsid w:val="006B4731"/>
    <w:rsid w:val="006C06BB"/>
    <w:rsid w:val="006E7946"/>
    <w:rsid w:val="00721844"/>
    <w:rsid w:val="007E11F8"/>
    <w:rsid w:val="007E6459"/>
    <w:rsid w:val="007F6CB3"/>
    <w:rsid w:val="007F6D21"/>
    <w:rsid w:val="008D0764"/>
    <w:rsid w:val="00957180"/>
    <w:rsid w:val="0096678C"/>
    <w:rsid w:val="00974AE1"/>
    <w:rsid w:val="00985388"/>
    <w:rsid w:val="009B17E8"/>
    <w:rsid w:val="00A04131"/>
    <w:rsid w:val="00A41E51"/>
    <w:rsid w:val="00A61DBF"/>
    <w:rsid w:val="00A9703E"/>
    <w:rsid w:val="00AA591D"/>
    <w:rsid w:val="00AB2DBB"/>
    <w:rsid w:val="00AD539E"/>
    <w:rsid w:val="00AF669C"/>
    <w:rsid w:val="00B174CA"/>
    <w:rsid w:val="00B26C27"/>
    <w:rsid w:val="00B7232A"/>
    <w:rsid w:val="00B83CCB"/>
    <w:rsid w:val="00B8592A"/>
    <w:rsid w:val="00B95FD6"/>
    <w:rsid w:val="00B9729B"/>
    <w:rsid w:val="00BC2D24"/>
    <w:rsid w:val="00BD6892"/>
    <w:rsid w:val="00BF20D5"/>
    <w:rsid w:val="00C36D6E"/>
    <w:rsid w:val="00C765C3"/>
    <w:rsid w:val="00CB7FEA"/>
    <w:rsid w:val="00D10E30"/>
    <w:rsid w:val="00D50B3A"/>
    <w:rsid w:val="00D55596"/>
    <w:rsid w:val="00D55BC0"/>
    <w:rsid w:val="00D66FB1"/>
    <w:rsid w:val="00DF0360"/>
    <w:rsid w:val="00DF5904"/>
    <w:rsid w:val="00E83606"/>
    <w:rsid w:val="00E86677"/>
    <w:rsid w:val="00EC7326"/>
    <w:rsid w:val="00ED13ED"/>
    <w:rsid w:val="00EE2FEA"/>
    <w:rsid w:val="00F11C6B"/>
    <w:rsid w:val="00F35F85"/>
    <w:rsid w:val="00F37949"/>
    <w:rsid w:val="00F740DD"/>
    <w:rsid w:val="00FA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72F09306-AB41-4692-9973-E7F06FCEA3D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7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73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73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73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73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St-342/2016</izvorni_sadrzaj>
    <derivirana_varijabla naziv="DomainObject.Predmet.OznakaBroj_1">St-342/2016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dana 27.2.2017. na VTS-u
preslik dijela spisa</izvorni_sadrzaj>
    <derivirana_varijabla naziv="DomainObject.Predmet.PrimjedbaSuca_1">od dana 27.2.2017. na VTS-u
preslik dijela spisa</derivirana_varijabla>
  </DomainObject.Predmet.PrimjedbaSuca>
  <DomainObject.Predmet.ProtustrankaFormated>
    <izvorni_sadrzaj>  SOLDO d. o. o. BUJE zastupanog po punomoćniku Odvj. Dejan Jakac</izvorni_sadrzaj>
    <derivirana_varijabla naziv="DomainObject.Predmet.ProtustrankaFormated_1">  SOLDO d. o. o. BUJE zastupanog po punomoćniku Odvj. Dejan Jakac</derivirana_varijabla>
  </DomainObject.Predmet.ProtustrankaFormated>
  <DomainObject.Predmet.ProtustrankaFormatedOIB>
    <izvorni_sadrzaj>  SOLDO d. o. o. BUJE, OIB 98925119046 zastupanog po punomoćniku Odvj. Dejan Jakac</izvorni_sadrzaj>
    <derivirana_varijabla naziv="DomainObject.Predmet.ProtustrankaFormatedOIB_1">  SOLDO d. o. o. BUJE, OIB 98925119046 zastupanog po punomoćniku Odvj. Dejan Jakac</derivirana_varijabla>
  </DomainObject.Predmet.ProtustrankaFormatedOIB>
  <DomainObject.Predmet.ProtustrankaFormatedWithAdress>
    <izvorni_sadrzaj> SOLDO d. o. o. BUJE, Trg J.B.Tita 7, 52460 Buje zastupanog po punomoćniku Odvj. Dejan Jakac</izvorni_sadrzaj>
    <derivirana_varijabla naziv="DomainObject.Predmet.ProtustrankaFormatedWithAdress_1"> SOLDO d. o. o. BUJE, Trg J.B.Tita 7, 52460 Buje zastupanog po punomoćniku Odvj. Dejan Jakac</derivirana_varijabla>
  </DomainObject.Predmet.ProtustrankaFormatedWithAdress>
  <DomainObject.Predmet.ProtustrankaFormatedWithAdressOIB>
    <izvorni_sadrzaj> SOLDO d. o. o. BUJE, OIB 98925119046, Trg J.B.Tita 7, 52460 Buje zastupanog po punomoćniku Odvj. Dejan Jakac</izvorni_sadrzaj>
    <derivirana_varijabla naziv="DomainObject.Predmet.ProtustrankaFormatedWithAdressOIB_1"> SOLDO d. o. o. BUJE, OIB 98925119046, Trg J.B.Tita 7, 52460 Buje zastupanog po punomoćniku Odvj. Dejan Jakac</derivirana_varijabla>
  </DomainObject.Predmet.ProtustrankaFormatedWithAdressOIB>
  <DomainObject.Predmet.ProtustrankaWithAdress>
    <izvorni_sadrzaj>SOLDO d. o. o. BUJE Trg J.B.Tita 7, 52460 Buje</izvorni_sadrzaj>
    <derivirana_varijabla naziv="DomainObject.Predmet.ProtustrankaWithAdress_1">SOLDO d. o. o. BUJE Trg J.B.Tita 7, 52460 Buje</derivirana_varijabla>
  </DomainObject.Predmet.ProtustrankaWithAdress>
  <DomainObject.Predmet.ProtustrankaWithAdressOIB>
    <izvorni_sadrzaj>SOLDO d. o. o. BUJE, OIB 98925119046, Trg J.B.Tita 7, 52460 Buje</izvorni_sadrzaj>
    <derivirana_varijabla naziv="DomainObject.Predmet.ProtustrankaWithAdressOIB_1">SOLDO d. o. o. BUJE, OIB 98925119046, Trg J.B.Tita 7, 52460 Buje</derivirana_varijabla>
  </DomainObject.Predmet.ProtustrankaWithAdressOIB>
  <DomainObject.Predmet.ProtustrankaNazivFormated>
    <izvorni_sadrzaj>SOLDO d. o. o. BUJE</izvorni_sadrzaj>
    <derivirana_varijabla naziv="DomainObject.Predmet.ProtustrankaNazivFormated_1">SOLDO d. o. o. BUJE</derivirana_varijabla>
  </DomainObject.Predmet.ProtustrankaNazivFormated>
  <DomainObject.Predmet.ProtustrankaNazivFormatedOIB>
    <izvorni_sadrzaj>SOLDO d. o. o. BUJE, OIB 98925119046</izvorni_sadrzaj>
    <derivirana_varijabla naziv="DomainObject.Predmet.ProtustrankaNazivFormatedOIB_1">SOLDO d. o. o. BUJE, OIB 98925119046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181095.84</izvorni_sadrzaj>
    <derivirana_varijabla naziv="DomainObject.Predmet.TrenutnaVrijednost_1">181095.84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SOLDO d. o. o. BUJE zastupanog po punomoćniku Odvj. Dejan Jakac</item>
    </izvorni_sadrzaj>
    <derivirana_varijabla naziv="DomainObject.Predmet.ProtuStrankaListFormated_1">
      <item>SOLDO d. o. o. BUJE zastupanog po punomoćniku Odvj. Dejan Jakac</item>
    </derivirana_varijabla>
  </DomainObject.Predmet.ProtuStrankaListFormated>
  <DomainObject.Predmet.ProtuStrankaListFormatedOIB>
    <izvorni_sadrzaj>
      <item>SOLDO d. o. o. BUJE, OIB 98925119046 zastupanog po punomoćniku Odvj. Dejan Jakac</item>
    </izvorni_sadrzaj>
    <derivirana_varijabla naziv="DomainObject.Predmet.ProtuStrankaListFormatedOIB_1">
      <item>SOLDO d. o. o. BUJE, OIB 98925119046 zastupanog po punomoćniku Odvj. Dejan Jakac</item>
    </derivirana_varijabla>
  </DomainObject.Predmet.ProtuStrankaListFormatedOIB>
  <DomainObject.Predmet.ProtuStrankaListFormatedWithAdress>
    <izvorni_sadrzaj>
      <item>SOLDO d. o. o. BUJE, Trg J.B.Tita 7, 52460 Buje zastupanog po punomoćniku Odvj. Dejan Jakac</item>
    </izvorni_sadrzaj>
    <derivirana_varijabla naziv="DomainObject.Predmet.ProtuStrankaListFormatedWithAdress_1">
      <item>SOLDO d. o. o. BUJE, Trg J.B.Tita 7, 52460 Buje zastupanog po punomoćniku Odvj. Dejan Jakac</item>
    </derivirana_varijabla>
  </DomainObject.Predmet.ProtuStrankaListFormatedWithAdress>
  <DomainObject.Predmet.ProtuStrankaListFormatedWithAdressOIB>
    <izvorni_sadrzaj>
      <item>SOLDO d. o. o. BUJE, OIB 98925119046, Trg J.B.Tita 7, 52460 Buje zastupanog po punomoćniku Odvj. Dejan Jakac</item>
    </izvorni_sadrzaj>
    <derivirana_varijabla naziv="DomainObject.Predmet.ProtuStrankaListFormatedWithAdressOIB_1">
      <item>SOLDO d. o. o. BUJE, OIB 98925119046, Trg J.B.Tita 7, 52460 Buje zastupanog po punomoćniku Odvj. Dejan Jakac</item>
    </derivirana_varijabla>
  </DomainObject.Predmet.ProtuStrankaListFormatedWithAdressOIB>
  <DomainObject.Predmet.ProtuStrankaListNazivFormated>
    <izvorni_sadrzaj>
      <item>SOLDO d. o. o. BUJE</item>
    </izvorni_sadrzaj>
    <derivirana_varijabla naziv="DomainObject.Predmet.ProtuStrankaListNazivFormated_1">
      <item>SOLDO d. o. o. BUJE</item>
    </derivirana_varijabla>
  </DomainObject.Predmet.ProtuStrankaListNazivFormated>
  <DomainObject.Predmet.ProtuStrankaListNazivFormatedOIB>
    <izvorni_sadrzaj>
      <item>SOLDO d. o. o. BUJE, OIB 98925119046</item>
    </izvorni_sadrzaj>
    <derivirana_varijabla naziv="DomainObject.Predmet.ProtuStrankaListNazivFormatedOIB_1">
      <item>SOLDO d. o. o. BUJE, OIB 98925119046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Dejan Jakac punomoćnik sudionika u postupku SOLDO d. o. o. BUJE</item>
      <item>Škorjanec Vladimir</item>
      <item>Majda Škorjanec</item>
      <item>Odvj. Nadija Benolić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  <item>Odvj. Dejan Jakac, II. Istarske brigade 14/I, 52420 Buzet punomoćnik sudionika u postupku SOLDO d. o. o. BUJE</item>
      <item>Škorjanec Vladimir, Korte 140, Izola</item>
      <item>Majda Škorjanec, Šared 31/A, Izola</item>
      <item>Odvj. Nadija Benolić, Trgovačka 2a, 52470 Umag</item>
    </derivirana_varijabla>
  </DomainObject.Predmet.OstaliListFormatedWithAdressOIB>
  <DomainObject.Predmet.OstaliListNazivFormated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_1">
      <item>ŽDO PULA</item>
      <item>Odvj. Dejan Jakac</item>
      <item>Škorjanec Vladimir</item>
      <item>Majda Škorjanec</item>
      <item>Odvj. Nadija Benolić</item>
    </derivirana_varijabla>
  </DomainObject.Predmet.OstaliListNazivFormated>
  <DomainObject.Predmet.OstaliListNazivFormatedOIB>
    <izvorni_sadrzaj>
      <item>ŽDO PULA</item>
      <item>Odvj. Dejan Jakac</item>
      <item>Škorjanec Vladimir</item>
      <item>Majda Škorjanec</item>
      <item>Odvj. Nadija Benolić</item>
    </izvorni_sadrzaj>
    <derivirana_varijabla naziv="DomainObject.Predmet.OstaliListNazivFormatedOIB_1">
      <item>ŽDO PULA</item>
      <item>Odvj. Dejan Jakac</item>
      <item>Škorjanec Vladimir</item>
      <item>Majda Škorjanec</item>
      <item>Odvj. 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SOLDO d. o. o. BUJE</izvorni_sadrzaj>
    <derivirana_varijabla naziv="DomainObject.Predmet.ProtustrankaIDrugi_1">SOLDO d. o. 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SOLDO d. o. o. BUJE, OIB 98925119046, Trg J.B.Tita 7, 52460 Buje</izvorni_sadrzaj>
    <derivirana_varijabla naziv="DomainObject.Predmet.ProtustrankaIDrugiAdressOIB_1">SOLDO d. o. o. BUJE, OIB 98925119046, Trg J.B.Tita 7,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izvorni_sadrzaj>
    <derivirana_varijabla naziv="DomainObject.Predmet.SudioniciListNaziv_1">
      <item>SOLDO d. o. o. BUJE</item>
      <item>ŽDO PULA</item>
      <item>REPUBLIKA HRVATSKA, Ministarstvo financija, Porezna uprava, Područni ured Istra, Primorje, Gorski Kotar  i Lika</item>
      <item>Odvj. Dejan Jakac</item>
      <item>Škorjanec Vladimir</item>
      <item>Majda Škorjanec</item>
      <item>Odvj. Nadija Benolić</item>
    </derivirana_varijabla>
  </DomainObject.Predmet.SudioniciListNaziv>
  <DomainObject.Predmet.SudioniciListAdressOIB>
    <izvorni_sadrzaj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izvorni_sadrzaj>
    <derivirana_varijabla naziv="DomainObject.Predmet.SudioniciListAdressOIB_1">
      <item>SOLDO d. o. o. BUJE, OIB 98925119046, Trg J.B.Tita 7,52460 Buje</item>
      <item>ŽDO PULA</item>
      <item>REPUBLIKA HRVATSKA, Ministarstvo financija, Porezna uprava, Područni ured Istra, Primorje, Gorski Kotar  i Lika, OIB 52634238587</item>
      <item>Odvj. Dejan Jakac, II. Istarske brigade 14/I,52420 Buzet</item>
      <item>Škorjanec Vladimir, Korte 140,Izola</item>
      <item>Majda Škorjanec, Šared 31/A,Izola</item>
      <item>Odvj. 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98925119046</item>
      <item>, OIB null</item>
      <item>, OIB 52634238587</item>
      <item>, OIB null</item>
      <item>, OIB null</item>
      <item>, OIB null</item>
      <item>, OIB null</item>
    </izvorni_sadrzaj>
    <derivirana_varijabla naziv="DomainObject.Predmet.SudioniciListNazivOIB_1">
      <item>, OIB 98925119046</item>
      <item>, OIB null</item>
      <item>, OIB 52634238587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St-342/2016-72</izvorni_sadrzaj>
    <derivirana_varijabla naziv="DomainObject.PredzadnjaOdlukaIzPredmeta.Oznaka_1">St-342/2016-72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1093</properties:Characters>
  <properties:Lines>47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2019-03-25T09:19:00Z</dcterms:created>
  <dc:creator>Jasmina Matika</dc:creator>
  <cp:lastModifiedBy>Lorena Paris Aničić</cp:lastModifiedBy>
  <cp:lastPrinted>2019-03-25T09:36:00Z</cp:lastPrinted>
  <dcterms:modified xmlns:xsi="http://www.w3.org/2001/XMLSchema-instance" xsi:type="dcterms:W3CDTF">2019-03-25T09:37:00Z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(St-342-16 ZAKLJUČAK - NALOG FINI - povrat jamčevine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