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f0f6" w14:paraId="ca9f0f6" w:rsidRDefault="00594BC8" w:rsidP="00F56A84" w:rsidR="00594BC8" w:rsidRPr="003731B8">
      <w:pPr>
        <w:ind w:firstLine="708"/>
        <w15:collapsed w:val="false"/>
        <w:rPr>
          <w:b/>
        </w:rPr>
      </w:pPr>
      <w:bookmarkStart w:name="_GoBack" w:id="0"/>
      <w:bookmarkEnd w:id="0"/>
      <w:r w:rsidRPr="003731B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3731B8">
      <w:pPr>
        <w:rPr>
          <w:b/>
        </w:rPr>
      </w:pPr>
      <w:r w:rsidRPr="003731B8">
        <w:rPr>
          <w:b/>
        </w:rPr>
        <w:t>REPUBLIKA HRVATSKA</w:t>
      </w:r>
    </w:p>
    <w:p w:rsidRDefault="00594BC8" w:rsidP="00F56A84" w:rsidR="00594BC8" w:rsidRPr="003731B8">
      <w:pPr>
        <w:rPr>
          <w:b/>
        </w:rPr>
      </w:pPr>
      <w:r w:rsidRPr="003731B8">
        <w:rPr>
          <w:b/>
        </w:rPr>
        <w:t>TRGOVAČKI SUD U SPLITU</w:t>
      </w:r>
    </w:p>
    <w:p w:rsidRDefault="00594BC8" w:rsidP="00F56A84" w:rsidR="00594BC8" w:rsidRPr="003731B8">
      <w:pPr>
        <w:rPr>
          <w:b/>
        </w:rPr>
      </w:pPr>
      <w:r w:rsidRPr="003731B8">
        <w:rPr>
          <w:b/>
        </w:rPr>
        <w:t>STALNA SLUŽBA U DUBROVNIKU</w:t>
      </w:r>
    </w:p>
    <w:p w:rsidRDefault="00594BC8" w:rsidP="00F56A84" w:rsidR="00594BC8" w:rsidRPr="003731B8">
      <w:pPr>
        <w:rPr>
          <w:b/>
        </w:rPr>
      </w:pPr>
      <w:r w:rsidRPr="003731B8">
        <w:rPr>
          <w:b/>
        </w:rPr>
        <w:t>Dubrovnik, Dr. A. Starčevića 23</w:t>
      </w:r>
    </w:p>
    <w:p w:rsidRDefault="00594BC8" w:rsidP="0072678A" w:rsidR="005A660C" w:rsidRPr="003731B8">
      <w:pPr>
        <w:jc w:val="right"/>
        <w:rPr>
          <w:b/>
        </w:rPr>
      </w:pPr>
      <w:r w:rsidRPr="003731B8">
        <w:rPr>
          <w:b/>
        </w:rPr>
        <w:t xml:space="preserve"> Posl.br.7.St.37/2015</w:t>
      </w:r>
    </w:p>
    <w:p w:rsidRDefault="005A660C" w:rsidP="005A660C" w:rsidR="005A660C" w:rsidRPr="003731B8">
      <w:pPr>
        <w:jc w:val="both"/>
        <w:rPr>
          <w:b/>
        </w:rPr>
      </w:pPr>
    </w:p>
    <w:p w:rsidRDefault="00173E66" w:rsidP="00173E66" w:rsidR="00173E66" w:rsidRPr="003731B8"/>
    <w:p w:rsidRDefault="0003467F" w:rsidP="00173E66" w:rsidR="0003467F" w:rsidRPr="003731B8"/>
    <w:p w:rsidRDefault="00F10937" w:rsidP="00F10937" w:rsidR="00173E66" w:rsidRPr="003731B8">
      <w:pPr>
        <w:jc w:val="center"/>
        <w:rPr>
          <w:b/>
        </w:rPr>
      </w:pPr>
      <w:r w:rsidRPr="003731B8">
        <w:rPr>
          <w:b/>
        </w:rPr>
        <w:t>R E P U B L I K A  H R V A T S K A</w:t>
      </w:r>
    </w:p>
    <w:p w:rsidRDefault="00173E66" w:rsidP="00173E66" w:rsidR="00173E66" w:rsidRPr="003731B8">
      <w:pPr>
        <w:pStyle w:val="Naslov2"/>
        <w:rPr>
          <w:szCs w:val="24"/>
        </w:rPr>
      </w:pPr>
      <w:r w:rsidRPr="003731B8">
        <w:rPr>
          <w:szCs w:val="24"/>
        </w:rPr>
        <w:t>R J E Š E N J E</w:t>
      </w:r>
    </w:p>
    <w:p w:rsidRDefault="00173E66" w:rsidP="00173E66" w:rsidR="00173E66" w:rsidRPr="003731B8">
      <w:pPr>
        <w:rPr>
          <w:b/>
        </w:rPr>
      </w:pPr>
    </w:p>
    <w:p w:rsidRDefault="00173E66" w:rsidP="00173E66" w:rsidR="00173E66" w:rsidRPr="003731B8">
      <w:pPr>
        <w:rPr>
          <w:b/>
        </w:rPr>
      </w:pPr>
    </w:p>
    <w:p w:rsidRDefault="00173E66" w:rsidP="00173E66" w:rsidR="00594BC8" w:rsidRPr="003731B8">
      <w:pPr>
        <w:ind w:firstLine="720"/>
        <w:jc w:val="both"/>
      </w:pPr>
      <w:r w:rsidRPr="003731B8">
        <w:t>Trgovački sud u Splitu, Stalna služba u Dubrovniku, po sucu tog suda Diani Butigan Granić, u stečaj</w:t>
      </w:r>
      <w:r w:rsidR="00780461" w:rsidRPr="003731B8">
        <w:t xml:space="preserve">nom postupku nad dužnikom </w:t>
      </w:r>
      <w:r w:rsidR="00594BC8" w:rsidRPr="003731B8">
        <w:t>ENERGOMONT  d.o.o. u stečaju, Ploče, Dalmatinska bb, zastupanog po stečajnom upravitelju</w:t>
      </w:r>
      <w:r w:rsidR="00BF07FB" w:rsidRPr="003731B8">
        <w:t xml:space="preserve"> Maroju Stjepoviću iz Dubrovnika, </w:t>
      </w:r>
      <w:r w:rsidR="00594BC8" w:rsidRPr="003731B8">
        <w:t>dana 6. listopad</w:t>
      </w:r>
      <w:r w:rsidR="00BF07FB" w:rsidRPr="003731B8">
        <w:t>a</w:t>
      </w:r>
      <w:r w:rsidR="00594BC8" w:rsidRPr="003731B8">
        <w:t xml:space="preserve"> 2015.g.</w:t>
      </w:r>
    </w:p>
    <w:p w:rsidRDefault="00594BC8" w:rsidP="00173E66" w:rsidR="00594BC8" w:rsidRPr="003731B8">
      <w:pPr>
        <w:ind w:firstLine="720"/>
        <w:jc w:val="both"/>
      </w:pPr>
    </w:p>
    <w:p w:rsidRDefault="00173E66" w:rsidP="00173E66" w:rsidR="00173E66" w:rsidRPr="003731B8">
      <w:pPr>
        <w:jc w:val="center"/>
        <w:rPr>
          <w:b/>
        </w:rPr>
      </w:pPr>
      <w:r w:rsidRPr="003731B8">
        <w:rPr>
          <w:b/>
        </w:rPr>
        <w:t>r i j e š i o    j e</w:t>
      </w:r>
    </w:p>
    <w:p w:rsidRDefault="00173E66" w:rsidP="00173E66" w:rsidR="00173E66" w:rsidRPr="003731B8">
      <w:pPr>
        <w:ind w:left="720"/>
      </w:pPr>
    </w:p>
    <w:p w:rsidRDefault="00173E66" w:rsidP="00173E66" w:rsidR="00173E66" w:rsidRPr="003731B8">
      <w:pPr>
        <w:ind w:left="720"/>
      </w:pPr>
    </w:p>
    <w:p w:rsidRDefault="00173E66" w:rsidP="00412B2E" w:rsidR="00594BC8" w:rsidRPr="003731B8">
      <w:pPr>
        <w:pStyle w:val="Tijeloteksta"/>
        <w:rPr>
          <w:szCs w:val="24"/>
        </w:rPr>
      </w:pPr>
      <w:r w:rsidRPr="003731B8">
        <w:rPr>
          <w:szCs w:val="24"/>
        </w:rPr>
        <w:t xml:space="preserve">           </w:t>
      </w:r>
      <w:r w:rsidR="00FA6551" w:rsidRPr="003731B8">
        <w:rPr>
          <w:szCs w:val="24"/>
        </w:rPr>
        <w:t xml:space="preserve">Ispravlja </w:t>
      </w:r>
      <w:r w:rsidR="00B42182" w:rsidRPr="003731B8">
        <w:rPr>
          <w:szCs w:val="24"/>
        </w:rPr>
        <w:t>se</w:t>
      </w:r>
      <w:r w:rsidR="008C650E" w:rsidRPr="003731B8">
        <w:rPr>
          <w:szCs w:val="24"/>
        </w:rPr>
        <w:t xml:space="preserve"> </w:t>
      </w:r>
      <w:r w:rsidR="00F43F20" w:rsidRPr="003731B8">
        <w:rPr>
          <w:szCs w:val="24"/>
        </w:rPr>
        <w:t xml:space="preserve">rješenje Trgovačkog suda u </w:t>
      </w:r>
      <w:r w:rsidRPr="003731B8">
        <w:rPr>
          <w:szCs w:val="24"/>
        </w:rPr>
        <w:t>Splitu, Stalna služba u Dubrovniku</w:t>
      </w:r>
      <w:r w:rsidR="00F43F20" w:rsidRPr="003731B8">
        <w:rPr>
          <w:szCs w:val="24"/>
        </w:rPr>
        <w:t xml:space="preserve"> </w:t>
      </w:r>
      <w:r w:rsidR="008C650E" w:rsidRPr="003731B8">
        <w:rPr>
          <w:szCs w:val="24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3731B8">
          <w:rPr>
            <w:szCs w:val="24"/>
          </w:rPr>
          <w:t>7. St</w:t>
        </w:r>
      </w:smartTag>
      <w:r w:rsidRPr="003731B8">
        <w:rPr>
          <w:szCs w:val="24"/>
        </w:rPr>
        <w:t>.</w:t>
      </w:r>
      <w:r w:rsidR="00D72E37" w:rsidRPr="003731B8">
        <w:rPr>
          <w:szCs w:val="24"/>
        </w:rPr>
        <w:t xml:space="preserve"> </w:t>
      </w:r>
      <w:r w:rsidR="00594BC8" w:rsidRPr="003731B8">
        <w:rPr>
          <w:szCs w:val="24"/>
        </w:rPr>
        <w:t>37/2015 od 30. rujna 2015.g. i to:</w:t>
      </w:r>
    </w:p>
    <w:p w:rsidRDefault="00594BC8" w:rsidP="00412B2E" w:rsidR="00594BC8" w:rsidRPr="003731B8">
      <w:pPr>
        <w:pStyle w:val="Tijeloteksta"/>
        <w:rPr>
          <w:szCs w:val="24"/>
        </w:rPr>
      </w:pPr>
    </w:p>
    <w:p w:rsidRDefault="00594BC8" w:rsidP="00594BC8" w:rsidR="00594BC8" w:rsidRPr="003731B8">
      <w:pPr>
        <w:pStyle w:val="Tijeloteksta"/>
        <w:numPr>
          <w:ilvl w:val="0"/>
          <w:numId w:val="5"/>
        </w:numPr>
        <w:rPr>
          <w:szCs w:val="24"/>
        </w:rPr>
      </w:pPr>
      <w:r w:rsidRPr="003731B8">
        <w:rPr>
          <w:szCs w:val="24"/>
        </w:rPr>
        <w:t>u točki II. izreke rješenja briše se točka na kraju tablice označena rednim brojem 3.</w:t>
      </w:r>
    </w:p>
    <w:p w:rsidRDefault="00594BC8" w:rsidP="00594BC8" w:rsidR="00594BC8" w:rsidRPr="003731B8">
      <w:pPr>
        <w:pStyle w:val="Tijeloteksta"/>
        <w:numPr>
          <w:ilvl w:val="0"/>
          <w:numId w:val="5"/>
        </w:numPr>
        <w:rPr>
          <w:szCs w:val="24"/>
        </w:rPr>
      </w:pPr>
      <w:r w:rsidRPr="003731B8">
        <w:rPr>
          <w:szCs w:val="24"/>
        </w:rPr>
        <w:t>u tablici pod točkom III. izreke rješenja kao ukupan zbroj osporenih tražbina točno se upisuje iznos od 1.120,84 kn umjesto netočno upisanog iznosa od 1.120,00 kn.</w:t>
      </w:r>
    </w:p>
    <w:p w:rsidRDefault="00594BC8" w:rsidP="00412B2E" w:rsidR="00594BC8" w:rsidRPr="003731B8">
      <w:pPr>
        <w:pStyle w:val="Tijeloteksta"/>
        <w:rPr>
          <w:szCs w:val="24"/>
        </w:rPr>
      </w:pPr>
    </w:p>
    <w:p w:rsidRDefault="00411CF7" w:rsidP="00594BC8" w:rsidR="00411CF7" w:rsidRPr="003731B8">
      <w:pPr>
        <w:jc w:val="both"/>
      </w:pPr>
    </w:p>
    <w:p w:rsidRDefault="00CD076D" w:rsidP="005A660C" w:rsidR="00CD076D" w:rsidRPr="003731B8">
      <w:pPr>
        <w:ind w:firstLine="708"/>
        <w:jc w:val="center"/>
        <w:rPr>
          <w:b/>
        </w:rPr>
      </w:pPr>
      <w:r w:rsidRPr="003731B8">
        <w:rPr>
          <w:b/>
        </w:rPr>
        <w:t>Obrazloženje</w:t>
      </w:r>
    </w:p>
    <w:p w:rsidRDefault="00CD076D" w:rsidP="00CD076D" w:rsidR="00C36AB4" w:rsidRPr="003731B8">
      <w:pPr>
        <w:rPr>
          <w:b/>
        </w:rPr>
      </w:pPr>
      <w:r w:rsidRPr="003731B8">
        <w:rPr>
          <w:b/>
        </w:rPr>
        <w:tab/>
      </w:r>
    </w:p>
    <w:p w:rsidRDefault="00CD076D" w:rsidP="00411CF7" w:rsidR="00780461" w:rsidRPr="003731B8">
      <w:pPr>
        <w:jc w:val="both"/>
      </w:pPr>
      <w:r w:rsidRPr="003731B8">
        <w:tab/>
      </w:r>
      <w:r w:rsidR="00F43F20" w:rsidRPr="003731B8">
        <w:t>Očit</w:t>
      </w:r>
      <w:r w:rsidR="00594BC8" w:rsidRPr="003731B8">
        <w:t xml:space="preserve">om pogreškom u pisanju </w:t>
      </w:r>
      <w:r w:rsidR="00F0542E" w:rsidRPr="003731B8">
        <w:t xml:space="preserve">sud je </w:t>
      </w:r>
      <w:r w:rsidR="00594BC8" w:rsidRPr="003731B8">
        <w:t>pogrešno upisao na kraju tablice pod točkom II. izreke rješenja točku 3</w:t>
      </w:r>
      <w:r w:rsidR="00BF07FB" w:rsidRPr="003731B8">
        <w:t>.</w:t>
      </w:r>
      <w:r w:rsidR="00594BC8" w:rsidRPr="003731B8">
        <w:t xml:space="preserve">, </w:t>
      </w:r>
      <w:r w:rsidR="00BF07FB" w:rsidRPr="003731B8">
        <w:t>te</w:t>
      </w:r>
      <w:r w:rsidR="00594BC8" w:rsidRPr="003731B8">
        <w:t xml:space="preserve"> u točki III. izreke rješenja netočno naveo ukupan iznos osporenih tražbina,  </w:t>
      </w:r>
      <w:r w:rsidR="00412B2E" w:rsidRPr="003731B8">
        <w:t>pa je</w:t>
      </w:r>
      <w:r w:rsidR="00411CF7" w:rsidRPr="003731B8">
        <w:t xml:space="preserve"> s</w:t>
      </w:r>
      <w:r w:rsidR="00B42182" w:rsidRPr="003731B8">
        <w:t xml:space="preserve">toga sud temeljem članka 342. </w:t>
      </w:r>
      <w:r w:rsidR="00081AA3" w:rsidRPr="003731B8">
        <w:t>Zakona o parničnom postupku (NN 53/91, 91/92, 111/99, 88/01, 117/03, 84/</w:t>
      </w:r>
      <w:r w:rsidR="00411CF7" w:rsidRPr="003731B8">
        <w:t>08)</w:t>
      </w:r>
      <w:r w:rsidR="00081AA3" w:rsidRPr="003731B8">
        <w:t xml:space="preserve"> </w:t>
      </w:r>
      <w:r w:rsidR="00594BC8" w:rsidRPr="003731B8">
        <w:t>riješio kao u pravorijeku.</w:t>
      </w:r>
    </w:p>
    <w:p w:rsidRDefault="00490453" w:rsidP="00CD076D" w:rsidR="00490453" w:rsidRPr="003731B8"/>
    <w:p w:rsidRDefault="00780461" w:rsidP="00CD076D" w:rsidR="00780461" w:rsidRPr="003731B8"/>
    <w:p w:rsidRDefault="0003467F" w:rsidP="00CD076D" w:rsidR="0003467F" w:rsidRPr="003731B8"/>
    <w:p w:rsidRDefault="00C96FF4" w:rsidP="00411CF7" w:rsidR="00C96FF4" w:rsidRPr="003731B8">
      <w:pPr>
        <w:ind w:firstLine="708"/>
        <w:jc w:val="center"/>
        <w:rPr>
          <w:b/>
        </w:rPr>
      </w:pPr>
      <w:r w:rsidRPr="003731B8">
        <w:rPr>
          <w:b/>
        </w:rPr>
        <w:t xml:space="preserve">U Dubrovniku, </w:t>
      </w:r>
      <w:r w:rsidR="00594BC8" w:rsidRPr="003731B8">
        <w:rPr>
          <w:b/>
        </w:rPr>
        <w:t>6. listopada</w:t>
      </w:r>
      <w:r w:rsidR="00F10937" w:rsidRPr="003731B8">
        <w:rPr>
          <w:b/>
        </w:rPr>
        <w:t xml:space="preserve"> 2015</w:t>
      </w:r>
      <w:r w:rsidRPr="003731B8">
        <w:rPr>
          <w:b/>
        </w:rPr>
        <w:t>.</w:t>
      </w:r>
      <w:r w:rsidR="0022070C" w:rsidRPr="003731B8">
        <w:rPr>
          <w:b/>
        </w:rPr>
        <w:t xml:space="preserve"> </w:t>
      </w:r>
      <w:r w:rsidRPr="003731B8">
        <w:rPr>
          <w:b/>
        </w:rPr>
        <w:t>g</w:t>
      </w:r>
      <w:r w:rsidR="0022070C" w:rsidRPr="003731B8">
        <w:rPr>
          <w:b/>
        </w:rPr>
        <w:t>odine</w:t>
      </w:r>
    </w:p>
    <w:p w:rsidRDefault="00162933" w:rsidP="00CD076D" w:rsidR="00162933" w:rsidRPr="003731B8">
      <w:pPr>
        <w:rPr>
          <w:b/>
        </w:rPr>
      </w:pPr>
    </w:p>
    <w:p w:rsidRDefault="00780461" w:rsidP="00CD076D" w:rsidR="00780461" w:rsidRPr="003731B8">
      <w:pPr>
        <w:rPr>
          <w:b/>
        </w:rPr>
      </w:pPr>
    </w:p>
    <w:p w:rsidRDefault="000465BD" w:rsidP="00CD076D" w:rsidR="00C96FF4" w:rsidRPr="003731B8">
      <w:pPr>
        <w:rPr>
          <w:b/>
        </w:rPr>
      </w:pPr>
      <w:r w:rsidRPr="003731B8">
        <w:rPr>
          <w:b/>
        </w:rPr>
        <w:tab/>
      </w:r>
      <w:r w:rsidRPr="003731B8">
        <w:rPr>
          <w:b/>
        </w:rPr>
        <w:tab/>
      </w:r>
      <w:r w:rsidR="000569D8" w:rsidRPr="003731B8">
        <w:rPr>
          <w:b/>
        </w:rPr>
        <w:tab/>
      </w:r>
      <w:r w:rsidR="000569D8" w:rsidRPr="003731B8">
        <w:rPr>
          <w:b/>
        </w:rPr>
        <w:tab/>
      </w:r>
      <w:r w:rsidR="000569D8" w:rsidRPr="003731B8">
        <w:rPr>
          <w:b/>
        </w:rPr>
        <w:tab/>
      </w:r>
      <w:r w:rsidR="000569D8" w:rsidRPr="003731B8">
        <w:rPr>
          <w:b/>
        </w:rPr>
        <w:tab/>
      </w:r>
      <w:r w:rsidR="00B40E7F" w:rsidRPr="003731B8">
        <w:rPr>
          <w:b/>
        </w:rPr>
        <w:tab/>
        <w:t xml:space="preserve">S u d a c </w:t>
      </w:r>
      <w:r w:rsidR="00C96FF4" w:rsidRPr="003731B8">
        <w:rPr>
          <w:b/>
        </w:rPr>
        <w:t>:</w:t>
      </w:r>
    </w:p>
    <w:p w:rsidRDefault="00C96FF4" w:rsidP="00CD076D" w:rsidR="00C96FF4" w:rsidRPr="003731B8">
      <w:pPr>
        <w:rPr>
          <w:b/>
        </w:rPr>
      </w:pPr>
    </w:p>
    <w:p w:rsidRDefault="000465BD" w:rsidP="00CD076D" w:rsidR="00C96FF4" w:rsidRPr="003731B8">
      <w:pPr>
        <w:rPr>
          <w:b/>
        </w:rPr>
      </w:pPr>
      <w:r w:rsidRPr="003731B8">
        <w:rPr>
          <w:b/>
        </w:rPr>
        <w:t xml:space="preserve"> </w:t>
      </w:r>
      <w:r w:rsidRPr="003731B8">
        <w:rPr>
          <w:b/>
        </w:rPr>
        <w:tab/>
      </w:r>
      <w:r w:rsidRPr="003731B8">
        <w:rPr>
          <w:b/>
        </w:rPr>
        <w:tab/>
      </w:r>
      <w:r w:rsidR="00AE60BB" w:rsidRPr="003731B8">
        <w:rPr>
          <w:b/>
        </w:rPr>
        <w:tab/>
      </w:r>
      <w:r w:rsidR="00AE60BB" w:rsidRPr="003731B8">
        <w:rPr>
          <w:b/>
        </w:rPr>
        <w:tab/>
      </w:r>
      <w:r w:rsidR="00AE60BB" w:rsidRPr="003731B8">
        <w:rPr>
          <w:b/>
        </w:rPr>
        <w:tab/>
      </w:r>
      <w:r w:rsidR="00AE60BB" w:rsidRPr="003731B8">
        <w:rPr>
          <w:b/>
        </w:rPr>
        <w:tab/>
      </w:r>
      <w:r w:rsidR="001C21FA" w:rsidRPr="003731B8">
        <w:rPr>
          <w:b/>
        </w:rPr>
        <w:tab/>
      </w:r>
      <w:r w:rsidR="000D58F6" w:rsidRPr="003731B8">
        <w:rPr>
          <w:b/>
        </w:rPr>
        <w:t>Diana Butigan Granić</w:t>
      </w:r>
    </w:p>
    <w:p w:rsidRDefault="001C21FA" w:rsidP="00400F5C" w:rsidR="001C21FA" w:rsidRPr="003731B8">
      <w:pPr>
        <w:jc w:val="both"/>
        <w:rPr>
          <w:b/>
        </w:rPr>
      </w:pPr>
    </w:p>
    <w:p w:rsidRDefault="0008405F" w:rsidP="00400F5C" w:rsidR="0008405F" w:rsidRPr="003731B8">
      <w:pPr>
        <w:jc w:val="both"/>
        <w:rPr>
          <w:b/>
        </w:rPr>
      </w:pPr>
    </w:p>
    <w:p w:rsidRDefault="00C96FF4" w:rsidP="00400F5C" w:rsidR="00C36AB4" w:rsidRPr="003731B8">
      <w:pPr>
        <w:jc w:val="both"/>
      </w:pPr>
      <w:r w:rsidRPr="003731B8">
        <w:rPr>
          <w:b/>
        </w:rPr>
        <w:t>UPUTA O PRAVNOM LIJEKU:</w:t>
      </w:r>
      <w:r w:rsidRPr="003731B8">
        <w:t xml:space="preserve"> </w:t>
      </w:r>
    </w:p>
    <w:p w:rsidRDefault="00C96FF4" w:rsidP="00400F5C" w:rsidR="00C96FF4" w:rsidRPr="003731B8">
      <w:pPr>
        <w:jc w:val="both"/>
      </w:pPr>
      <w:r w:rsidRPr="003731B8">
        <w:t>Protiv ov</w:t>
      </w:r>
      <w:r w:rsidR="00B42182" w:rsidRPr="003731B8">
        <w:t>og rješenja</w:t>
      </w:r>
      <w:r w:rsidRPr="003731B8"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3731B8">
        <w:t>tog</w:t>
      </w:r>
      <w:r w:rsidRPr="003731B8">
        <w:t>.</w:t>
      </w:r>
    </w:p>
    <w:p w:rsidRDefault="00780461" w:rsidP="00400F5C" w:rsidR="00780461" w:rsidRPr="003731B8">
      <w:pPr>
        <w:jc w:val="both"/>
      </w:pPr>
    </w:p>
    <w:p w:rsidRDefault="00C96FF4" w:rsidP="00CD076D" w:rsidR="00D72E37" w:rsidRPr="003731B8">
      <w:pPr>
        <w:rPr>
          <w:b/>
        </w:rPr>
      </w:pPr>
      <w:r w:rsidRPr="003731B8">
        <w:rPr>
          <w:b/>
        </w:rPr>
        <w:t>DN-a:</w:t>
      </w:r>
    </w:p>
    <w:p w:rsidRDefault="00300B40" w:rsidP="00300B40" w:rsidR="00780461" w:rsidRPr="003731B8">
      <w:pPr>
        <w:pStyle w:val="Podnaslov"/>
        <w:numPr>
          <w:ilvl w:val="0"/>
          <w:numId w:val="4"/>
        </w:numPr>
        <w:rPr>
          <w:rFonts w:hAnsi="Times New Roman" w:ascii="Times New Roman"/>
          <w:b w:val="false"/>
          <w:color w:val="auto"/>
          <w:szCs w:val="24"/>
        </w:rPr>
      </w:pPr>
      <w:r w:rsidRPr="003731B8">
        <w:rPr>
          <w:rFonts w:hAnsi="Times New Roman" w:ascii="Times New Roman"/>
          <w:b w:val="false"/>
          <w:color w:val="auto"/>
          <w:szCs w:val="24"/>
        </w:rPr>
        <w:t>stečajn</w:t>
      </w:r>
      <w:r w:rsidR="00DE5800" w:rsidRPr="003731B8">
        <w:rPr>
          <w:rFonts w:hAnsi="Times New Roman" w:ascii="Times New Roman"/>
          <w:b w:val="false"/>
          <w:color w:val="auto"/>
          <w:szCs w:val="24"/>
        </w:rPr>
        <w:t>i</w:t>
      </w:r>
      <w:r w:rsidRPr="003731B8">
        <w:rPr>
          <w:rFonts w:hAnsi="Times New Roman" w:ascii="Times New Roman"/>
          <w:b w:val="false"/>
          <w:color w:val="auto"/>
          <w:szCs w:val="24"/>
        </w:rPr>
        <w:t xml:space="preserve"> u</w:t>
      </w:r>
      <w:r w:rsidR="00DE5800" w:rsidRPr="003731B8">
        <w:rPr>
          <w:rFonts w:hAnsi="Times New Roman" w:ascii="Times New Roman"/>
          <w:b w:val="false"/>
          <w:color w:val="auto"/>
          <w:szCs w:val="24"/>
        </w:rPr>
        <w:t>pravitelj</w:t>
      </w:r>
    </w:p>
    <w:p w:rsidRDefault="00DE5800" w:rsidP="00300B40" w:rsidR="00300B40" w:rsidRPr="003731B8">
      <w:pPr>
        <w:pStyle w:val="Podnaslov"/>
        <w:numPr>
          <w:ilvl w:val="0"/>
          <w:numId w:val="4"/>
        </w:numPr>
        <w:rPr>
          <w:rFonts w:hAnsi="Times New Roman" w:ascii="Times New Roman"/>
          <w:b w:val="false"/>
          <w:color w:val="auto"/>
          <w:szCs w:val="24"/>
        </w:rPr>
      </w:pPr>
      <w:r w:rsidRPr="003731B8">
        <w:rPr>
          <w:rFonts w:hAnsi="Times New Roman" w:ascii="Times New Roman"/>
          <w:b w:val="false"/>
          <w:color w:val="auto"/>
          <w:szCs w:val="24"/>
        </w:rPr>
        <w:t>e-</w:t>
      </w:r>
      <w:r w:rsidR="00594BC8" w:rsidRPr="003731B8">
        <w:rPr>
          <w:rFonts w:hAnsi="Times New Roman" w:ascii="Times New Roman"/>
          <w:b w:val="false"/>
          <w:color w:val="auto"/>
          <w:szCs w:val="24"/>
        </w:rPr>
        <w:t xml:space="preserve"> oglasna ploča</w:t>
      </w:r>
    </w:p>
    <w:p w:rsidRDefault="00594BC8" w:rsidP="00300B40" w:rsidR="00594BC8" w:rsidRPr="003731B8">
      <w:pPr>
        <w:pStyle w:val="Podnaslov"/>
        <w:numPr>
          <w:ilvl w:val="0"/>
          <w:numId w:val="4"/>
        </w:numPr>
        <w:rPr>
          <w:rFonts w:hAnsi="Times New Roman" w:ascii="Times New Roman"/>
          <w:b w:val="false"/>
          <w:color w:val="auto"/>
          <w:szCs w:val="24"/>
        </w:rPr>
      </w:pPr>
      <w:r w:rsidRPr="003731B8">
        <w:rPr>
          <w:rFonts w:hAnsi="Times New Roman" w:ascii="Times New Roman"/>
          <w:b w:val="false"/>
          <w:color w:val="auto"/>
          <w:szCs w:val="24"/>
        </w:rPr>
        <w:t>Igor Turk, Metković, Kralja Zvonimira 5</w:t>
      </w:r>
    </w:p>
    <w:p w:rsidRDefault="00594BC8" w:rsidP="00300B40" w:rsidR="00594BC8" w:rsidRPr="003731B8">
      <w:pPr>
        <w:pStyle w:val="Podnaslov"/>
        <w:numPr>
          <w:ilvl w:val="0"/>
          <w:numId w:val="4"/>
        </w:numPr>
        <w:rPr>
          <w:rFonts w:hAnsi="Times New Roman" w:ascii="Times New Roman"/>
          <w:b w:val="false"/>
          <w:color w:val="auto"/>
          <w:szCs w:val="24"/>
        </w:rPr>
      </w:pPr>
      <w:r w:rsidRPr="003731B8">
        <w:rPr>
          <w:rFonts w:hAnsi="Times New Roman" w:ascii="Times New Roman"/>
          <w:b w:val="false"/>
          <w:color w:val="auto"/>
          <w:szCs w:val="24"/>
        </w:rPr>
        <w:t>H-ABDUCO d.o.o., po pun. Dinu Hadžiomeroviću, odv. u Dubrovniku</w:t>
      </w:r>
    </w:p>
    <w:p w:rsidRDefault="00594BC8" w:rsidP="00300B40" w:rsidR="00594BC8" w:rsidRPr="003731B8">
      <w:pPr>
        <w:pStyle w:val="Podnaslov"/>
        <w:numPr>
          <w:ilvl w:val="0"/>
          <w:numId w:val="4"/>
        </w:numPr>
        <w:rPr>
          <w:rFonts w:hAnsi="Times New Roman" w:ascii="Times New Roman"/>
          <w:b w:val="false"/>
          <w:color w:val="auto"/>
          <w:szCs w:val="24"/>
        </w:rPr>
      </w:pPr>
      <w:r w:rsidRPr="003731B8">
        <w:rPr>
          <w:rFonts w:hAnsi="Times New Roman" w:ascii="Times New Roman"/>
          <w:b w:val="false"/>
          <w:color w:val="auto"/>
          <w:szCs w:val="24"/>
        </w:rPr>
        <w:t>Mladen Barišić, N. Pavića 20, Zagreb</w:t>
      </w:r>
    </w:p>
    <w:p w:rsidRDefault="0008405F" w:rsidP="00780461" w:rsidR="0008405F" w:rsidRPr="003731B8"/>
    <w:sectPr w:rsidSect="00780461" w:rsidR="0008405F" w:rsidRPr="003731B8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6404C"/>
    <w:rsid w:val="00081AA3"/>
    <w:rsid w:val="000835BD"/>
    <w:rsid w:val="0008405F"/>
    <w:rsid w:val="00087089"/>
    <w:rsid w:val="00095067"/>
    <w:rsid w:val="000D58F6"/>
    <w:rsid w:val="000D731F"/>
    <w:rsid w:val="00104D82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6E6B"/>
    <w:rsid w:val="00507A3D"/>
    <w:rsid w:val="00575D61"/>
    <w:rsid w:val="00580D82"/>
    <w:rsid w:val="00594BC8"/>
    <w:rsid w:val="005A660C"/>
    <w:rsid w:val="005B5359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E28A2"/>
    <w:rsid w:val="009E72E2"/>
    <w:rsid w:val="009E7F81"/>
    <w:rsid w:val="00A01E1A"/>
    <w:rsid w:val="00A2727B"/>
    <w:rsid w:val="00A5232F"/>
    <w:rsid w:val="00A64AE7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80544"/>
    <w:rsid w:val="00B80922"/>
    <w:rsid w:val="00B878A3"/>
    <w:rsid w:val="00B91667"/>
    <w:rsid w:val="00BC3967"/>
    <w:rsid w:val="00BD7E4C"/>
    <w:rsid w:val="00BE2C7C"/>
    <w:rsid w:val="00BF07FB"/>
    <w:rsid w:val="00BF27EA"/>
    <w:rsid w:val="00C36AB4"/>
    <w:rsid w:val="00C70A11"/>
    <w:rsid w:val="00C76195"/>
    <w:rsid w:val="00C96FF4"/>
    <w:rsid w:val="00CA66BC"/>
    <w:rsid w:val="00CD076D"/>
    <w:rsid w:val="00CF0149"/>
    <w:rsid w:val="00CF563E"/>
    <w:rsid w:val="00D026D2"/>
    <w:rsid w:val="00D457F6"/>
    <w:rsid w:val="00D523FD"/>
    <w:rsid w:val="00D72E37"/>
    <w:rsid w:val="00D73974"/>
    <w:rsid w:val="00D92CFE"/>
    <w:rsid w:val="00D95D32"/>
    <w:rsid w:val="00D97F1B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0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0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0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0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0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0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0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0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</izvorni_sadrzaj>
    <derivirana_varijabla naziv="DomainObject.Predmet.StrankaFormated_1">  Ministarstvo financija, Porezna uprava, Područni ured Dubrovnik</derivirana_varijabla>
  </DomainObject.Predmet.StrankaFormated>
  <DomainObject.Predmet.StrankaFormatedOIB>
    <izvorni_sadrzaj>  Ministarstvo financija, Porezna uprava, Područni ured Dubrovnik</izvorni_sadrzaj>
    <derivirana_varijabla naziv="DomainObject.Predmet.StrankaFormatedOIB_1">  Ministarstvo financija, Porezna uprava, Područni ured Dubrovnik</derivirana_varijabla>
  </DomainObject.Predmet.StrankaFormatedOIB>
  <DomainObject.Predmet.StrankaFormatedWithAdress>
    <izvorni_sadrzaj> Ministarstvo financija, Porezna uprava, Područni ured Dubrovnik, Vukovarska 6, 20000 Dubrovnik</izvorni_sadrzaj>
    <derivirana_varijabla naziv="DomainObject.Predmet.StrankaFormatedWithAdress_1"> Ministarstvo financija, Porezna uprava, Područni ured Dubrovnik, Vukovarska 6, 20000 Dubrovnik</derivirana_varijabla>
  </DomainObject.Predmet.StrankaFormatedWithAdress>
  <DomainObject.Predmet.StrankaFormatedWithAdressOIB>
    <izvorni_sadrzaj> Ministarstvo financija, Porezna uprava, Područni ured Dubrovnik, Vukovarska 6, 20000 Dubrovnik</izvorni_sadrzaj>
    <derivirana_varijabla naziv="DomainObject.Predmet.StrankaFormatedWithAdressOIB_1"> Ministarstvo financija, Porezna uprava, Područni ured Dubrovnik, Vukovarska 6, 20000 Dubrovnik</derivirana_varijabla>
  </DomainObject.Predmet.StrankaFormatedWithAdressOIB>
  <DomainObject.Predmet.StrankaWithAdress>
    <izvorni_sadrzaj>Ministarstvo financija, Porezna uprava, Područni ured Dubrovnik Vukovarska 6,20000 Dubrovnik</izvorni_sadrzaj>
    <derivirana_varijabla naziv="DomainObject.Predmet.StrankaWithAdress_1">Ministarstvo financija, Porezna uprava, Područni ured Dubrovnik Vukovarska 6,20000 Dubrovnik</derivirana_varijabla>
  </DomainObject.Predmet.StrankaWithAdress>
  <DomainObject.Predmet.StrankaWithAdressOIB>
    <izvorni_sadrzaj>Ministarstvo financija, Porezna uprava, Područni ured Dubrovnik, Vukovarska 6,20000 Dubrovnik</izvorni_sadrzaj>
    <derivirana_varijabla naziv="DomainObject.Predmet.StrankaWithAdressOIB_1">Ministarstvo financija, Porezna uprava, Područni ured Dubrovnik, Vukovarska 6,20000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</izvorni_sadrzaj>
    <derivirana_varijabla naziv="DomainObject.Predmet.StrankaNazivFormatedOIB_1">Ministarstvo financija, Porezna uprava, Područni ured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Ministarstvo financija, Porezna uprava, Područni ured Dubrovnik</item>
    </izvorni_sadrzaj>
    <derivirana_varijabla naziv="DomainObject.Predmet.StrankaListFormated_1">
      <item>Ministarstvo financija, Porezna uprava, Područni ured Dubrovnik</item>
    </derivirana_varijabla>
  </DomainObject.Predmet.StrankaListFormated>
  <DomainObject.Predmet.StrankaListFormatedOIB>
    <izvorni_sadrzaj>
      <item>Ministarstvo financija, Porezna uprava, Područni ured Dubrovnik</item>
    </izvorni_sadrzaj>
    <derivirana_varijabla naziv="DomainObject.Predmet.StrankaListFormatedOIB_1">
      <item>Ministarstvo financija, Porezna uprava, Područni ured Dubrovnik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</izvorni_sadrzaj>
    <derivirana_varijabla naziv="DomainObject.Predmet.StrankaListFormatedWithAdress_1">
      <item>Ministarstvo financija, Porezna uprava, Područni ured Dubrovnik, Vukovarska 6, 20000 Dubrovnik</item>
    </derivirana_varijabla>
  </DomainObject.Predmet.StrankaListFormatedWithAdress>
  <DomainObject.Predmet.StrankaListFormatedWithAdressOIB>
    <izvorni_sadrzaj>
      <item>Ministarstvo financija, Porezna uprava, Područni ured Dubrovnik, Vukovarska 6, 20000 Dubrovnik</item>
    </izvorni_sadrzaj>
    <derivirana_varijabla naziv="DomainObject.Predmet.StrankaListFormatedWithAdressOIB_1">
      <item>Ministarstvo financija, Porezna uprava, Područni ured Dubrovnik, Vukovarska 6, 20000 Dubrovnik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</item>
    </izvorni_sadrzaj>
    <derivirana_varijabla naziv="DomainObject.Predmet.StrankaListNazivFormatedOIB_1">
      <item>Ministarstvo financija, Porezna uprava, Područni ured Dubrovnik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Vukovarska 6, 20000 Dubrovnik</izvorni_sadrzaj>
    <derivirana_varijabla naziv="DomainObject.Predmet.StrankaIDrugiAdressOIB_1">Ministarstvo financija, Porezna uprava, Područni ured Dubrovnik, Vukovarska 6, 20000 Dubrovnik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</derivirana_varijabla>
  </DomainObject.Predmet.SudioniciListNaziv>
  <DomainObject.Predmet.SudioniciListAdressOIB>
    <izvorni_sadrzaj>
      <item>Ministarstvo financija, Porezna uprava, Područni ured Dubrovnik,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</izvorni_sadrzaj>
    <derivirana_varijabla naziv="DomainObject.Predmet.SudioniciListAdressOIB_1">
      <item>Ministarstvo financija, Porezna uprava, Područni ured Dubrovnik,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40210673969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40210673969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292</properties:Words>
  <properties:Characters>1395</properties:Characters>
  <properties:Lines>59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2015-10-06T07:35:00Z</dcterms:created>
  <dc:creator>RH-TDU</dc:creator>
  <cp:lastModifiedBy>Mara Marčinko</cp:lastModifiedBy>
  <cp:lastPrinted>2015-10-06T10:30:00Z</cp:lastPrinted>
  <dcterms:modified xmlns:xsi="http://www.w3.org/2001/XMLSchema-instance" xsi:type="dcterms:W3CDTF">2015-10-06T12:00:00Z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