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14bb" w14:paraId="e9b14b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3A6F0B">
        <w:rPr>
          <w:rFonts w:hAnsi="Times New Roman" w:ascii="Times New Roman"/>
          <w:noProof/>
          <w:szCs w:val="24"/>
          <w:lang w:val="hr-HR"/>
        </w:rPr>
        <w:t>5334/2015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F42457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F42457" w:rsidP="00F42457" w:rsidR="00F4245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A6F0B">
        <w:rPr>
          <w:rFonts w:hAnsi="Times New Roman" w:ascii="Times New Roman"/>
          <w:szCs w:val="24"/>
          <w:lang w:val="hr-HR"/>
        </w:rPr>
        <w:t xml:space="preserve"> </w:t>
      </w:r>
      <w:r w:rsidR="003A6F0B" w:rsidRPr="003A6F0B">
        <w:rPr>
          <w:rFonts w:hAnsi="Times New Roman" w:ascii="Times New Roman"/>
        </w:rPr>
        <w:t>PERDEDAJ d.o.o., Zagreb, Puljska 1, OIB: 89819526132, MBS: 040048169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F232E0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3A6F0B" w:rsidRPr="003A6F0B">
        <w:rPr>
          <w:rFonts w:hAnsi="Times New Roman" w:ascii="Times New Roman"/>
        </w:rPr>
        <w:t xml:space="preserve"> PERDEDAJ d.o.o., Zagreb, Puljska 1, OIB: 89819526132, MBS: 040048169</w:t>
      </w:r>
      <w:r w:rsidR="003A6F0B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232E0">
        <w:rPr>
          <w:rFonts w:hAnsi="Times New Roman" w:ascii="Times New Roman"/>
          <w:szCs w:val="24"/>
        </w:rPr>
        <w:t xml:space="preserve">19. srpnja 2016. </w:t>
      </w:r>
      <w:r w:rsidRPr="009A6D70">
        <w:rPr>
          <w:rFonts w:hAnsi="Times New Roman" w:ascii="Times New Roman"/>
          <w:szCs w:val="24"/>
        </w:rPr>
        <w:t xml:space="preserve">u </w:t>
      </w:r>
      <w:r w:rsidR="00F232E0">
        <w:rPr>
          <w:rFonts w:hAnsi="Times New Roman" w:ascii="Times New Roman"/>
          <w:szCs w:val="24"/>
        </w:rPr>
        <w:t xml:space="preserve">14,00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232E0">
        <w:rPr>
          <w:rFonts w:hAnsi="Times New Roman" w:ascii="Times New Roman"/>
          <w:szCs w:val="24"/>
        </w:rPr>
        <w:t xml:space="preserve">Dinka Trumbić, OIB: 43468134790, Lovretska 10, Split.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A6F0B" w:rsidRPr="003A6F0B">
        <w:rPr>
          <w:rFonts w:hAnsi="Times New Roman" w:ascii="Times New Roman"/>
        </w:rPr>
        <w:t xml:space="preserve"> PERDEDAJ d.o.o., Zagreb, Puljska 1, OIB: 89819526132, MBS: 040048169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232E0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2A67DC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A67D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A6F0B">
      <w:rPr>
        <w:rFonts w:hAnsi="Times New Roman" w:ascii="Times New Roman"/>
      </w:rPr>
      <w:t>5334/2015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2A67DC"/>
    <w:rsid w:val="00342E67"/>
    <w:rsid w:val="00343C82"/>
    <w:rsid w:val="003A6F0B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45639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232E0"/>
    <w:rsid w:val="00F42457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7D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7D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7D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7D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7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7D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7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7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65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5334</izvorni_sadrzaj>
    <derivirana_varijabla naziv="DomainObject.Predmet.Broj_1">5334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St-5334/2015</izvorni_sadrzaj>
    <derivirana_varijabla naziv="DomainObject.Predmet.OznakaBroj_1">St-5334/2015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PERDEDAJ d.o.o zastupanog po punomoćniku Mario Babić</izvorni_sadrzaj>
    <derivirana_varijabla naziv="DomainObject.Predmet.ProtustrankaFormated_1">  PERDEDAJ d.o.o zastupanog po punomoćniku Mario Babić</derivirana_varijabla>
  </DomainObject.Predmet.ProtustrankaFormated>
  <DomainObject.Predmet.ProtustrankaFormatedOIB>
    <izvorni_sadrzaj>  PERDEDAJ d.o.o, OIB 89819526132 zastupanog po punomoćniku Mario Babić</izvorni_sadrzaj>
    <derivirana_varijabla naziv="DomainObject.Predmet.ProtustrankaFormatedOIB_1">  PERDEDAJ d.o.o, OIB 89819526132 zastupanog po punomoćniku Mario Babić</derivirana_varijabla>
  </DomainObject.Predmet.ProtustrankaFormatedOIB>
  <DomainObject.Predmet.ProtustrankaFormatedWithAdress>
    <izvorni_sadrzaj> PERDEDAJ d.o.o, Puljska 1, 10000 Zagreb zastupanog po punomoćniku Mario Babić</izvorni_sadrzaj>
    <derivirana_varijabla naziv="DomainObject.Predmet.ProtustrankaFormatedWithAdress_1"> PERDEDAJ d.o.o, Puljska 1, 10000 Zagreb zastupanog po punomoćniku Mario Babić</derivirana_varijabla>
  </DomainObject.Predmet.ProtustrankaFormatedWithAdress>
  <DomainObject.Predmet.ProtustrankaFormatedWithAdressOIB>
    <izvorni_sadrzaj> PERDEDAJ d.o.o, OIB 89819526132, Puljska 1, 10000 Zagreb zastupanog po punomoćniku Mario Babić</izvorni_sadrzaj>
    <derivirana_varijabla naziv="DomainObject.Predmet.ProtustrankaFormatedWithAdressOIB_1"> PERDEDAJ d.o.o, OIB 89819526132, Puljska 1, 10000 Zagreb zastupanog po punomoćniku Mario Babić</derivirana_varijabla>
  </DomainObject.Predmet.ProtustrankaFormatedWithAdressOIB>
  <DomainObject.Predmet.ProtustrankaWithAdress>
    <izvorni_sadrzaj>PERDEDAJ d.o.o Puljska 1, 10000 Zagreb</izvorni_sadrzaj>
    <derivirana_varijabla naziv="DomainObject.Predmet.ProtustrankaWithAdress_1">PERDEDAJ d.o.o Puljska 1, 10000 Zagreb</derivirana_varijabla>
  </DomainObject.Predmet.ProtustrankaWithAdress>
  <DomainObject.Predmet.ProtustrankaWithAdressOIB>
    <izvorni_sadrzaj>PERDEDAJ d.o.o, OIB 89819526132, Puljska 1, 10000 Zagreb</izvorni_sadrzaj>
    <derivirana_varijabla naziv="DomainObject.Predmet.ProtustrankaWithAdressOIB_1">PERDEDAJ d.o.o, OIB 89819526132, Puljska 1, 10000 Zagreb</derivirana_varijabla>
  </DomainObject.Predmet.ProtustrankaWithAdressOIB>
  <DomainObject.Predmet.ProtustrankaNazivFormated>
    <izvorni_sadrzaj>PERDEDAJ d.o.o</izvorni_sadrzaj>
    <derivirana_varijabla naziv="DomainObject.Predmet.ProtustrankaNazivFormated_1">PERDEDAJ d.o.o</derivirana_varijabla>
  </DomainObject.Predmet.ProtustrankaNazivFormated>
  <DomainObject.Predmet.ProtustrankaNazivFormatedOIB>
    <izvorni_sadrzaj>PERDEDAJ d.o.o, OIB 89819526132</izvorni_sadrzaj>
    <derivirana_varijabla naziv="DomainObject.Predmet.ProtustrankaNazivFormatedOIB_1">PERDEDAJ d.o.o, OIB 89819526132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PERDEDAJ d.o.o zastupanog po punomoćniku Mario Babić</item>
    </izvorni_sadrzaj>
    <derivirana_varijabla naziv="DomainObject.Predmet.ProtuStrankaListFormated_1">
      <item>PERDEDAJ d.o.o zastupanog po punomoćniku Mario Babić</item>
    </derivirana_varijabla>
  </DomainObject.Predmet.ProtuStrankaListFormated>
  <DomainObject.Predmet.ProtuStrankaListFormatedOIB>
    <izvorni_sadrzaj>
      <item>PERDEDAJ d.o.o, OIB 89819526132 zastupanog po punomoćniku Mario Babić</item>
    </izvorni_sadrzaj>
    <derivirana_varijabla naziv="DomainObject.Predmet.ProtuStrankaListFormatedOIB_1">
      <item>PERDEDAJ d.o.o, OIB 89819526132 zastupanog po punomoćniku Mario Babić</item>
    </derivirana_varijabla>
  </DomainObject.Predmet.ProtuStrankaListFormatedOIB>
  <DomainObject.Predmet.ProtuStrankaListFormatedWithAdress>
    <izvorni_sadrzaj>
      <item>PERDEDAJ d.o.o, Puljska 1, 10000 Zagreb zastupanog po punomoćniku Mario Babić</item>
    </izvorni_sadrzaj>
    <derivirana_varijabla naziv="DomainObject.Predmet.ProtuStrankaListFormatedWithAdress_1">
      <item>PERDEDAJ d.o.o, Puljska 1, 10000 Zagreb zastupanog po punomoćniku Mario Babić</item>
    </derivirana_varijabla>
  </DomainObject.Predmet.ProtuStrankaListFormatedWithAdress>
  <DomainObject.Predmet.ProtuStrankaListFormatedWithAdressOIB>
    <izvorni_sadrzaj>
      <item>PERDEDAJ d.o.o, OIB 89819526132, Puljska 1, 10000 Zagreb zastupanog po punomoćniku Mario Babić</item>
    </izvorni_sadrzaj>
    <derivirana_varijabla naziv="DomainObject.Predmet.ProtuStrankaListFormatedWithAdressOIB_1">
      <item>PERDEDAJ d.o.o, OIB 89819526132, Puljska 1, 10000 Zagreb zastupanog po punomoćniku Mario Babić</item>
    </derivirana_varijabla>
  </DomainObject.Predmet.ProtuStrankaListFormatedWithAdressOIB>
  <DomainObject.Predmet.ProtuStrankaListNazivFormated>
    <izvorni_sadrzaj>
      <item>PERDEDAJ d.o.o</item>
    </izvorni_sadrzaj>
    <derivirana_varijabla naziv="DomainObject.Predmet.ProtuStrankaListNazivFormated_1">
      <item>PERDEDAJ d.o.o</item>
    </derivirana_varijabla>
  </DomainObject.Predmet.ProtuStrankaListNazivFormated>
  <DomainObject.Predmet.ProtuStrankaListNazivFormatedOIB>
    <izvorni_sadrzaj>
      <item>PERDEDAJ d.o.o, OIB 89819526132</item>
    </izvorni_sadrzaj>
    <derivirana_varijabla naziv="DomainObject.Predmet.ProtuStrankaListNazivFormatedOIB_1">
      <item>PERDEDAJ d.o.o, OIB 89819526132</item>
    </derivirana_varijabla>
  </DomainObject.Predmet.ProtuStrankaListNazivFormatedOIB>
  <DomainObject.Predmet.OstaliListFormated>
    <izvorni_sadrzaj>
      <item>Mario Babić punomoćnik sudionika u postupku PERDEDAJ d.o.o</item>
    </izvorni_sadrzaj>
    <derivirana_varijabla naziv="DomainObject.Predmet.OstaliListFormated_1">
      <item>Mario Babić punomoćnik sudionika u postupku PERDEDAJ d.o.o</item>
    </derivirana_varijabla>
  </DomainObject.Predmet.OstaliListFormated>
  <DomainObject.Predmet.OstaliListFormatedOIB>
    <izvorni_sadrzaj>
      <item>Mario Babić, OIB 04896884618 punomoćnik sudionika u postupku PERDEDAJ d.o.o</item>
    </izvorni_sadrzaj>
    <derivirana_varijabla naziv="DomainObject.Predmet.OstaliListFormatedOIB_1">
      <item>Mario Babić, OIB 04896884618 punomoćnik sudionika u postupku PERDEDAJ d.o.o</item>
    </derivirana_varijabla>
  </DomainObject.Predmet.OstaliListFormatedOIB>
  <DomainObject.Predmet.OstaliListFormatedWithAdress>
    <izvorni_sadrzaj>
      <item>Mario Babić, Puljska 1, 10000 Zagreb punomoćnik sudionika u postupku PERDEDAJ d.o.o</item>
    </izvorni_sadrzaj>
    <derivirana_varijabla naziv="DomainObject.Predmet.OstaliListFormatedWithAdress_1">
      <item>Mario Babić, Puljska 1, 10000 Zagreb punomoćnik sudionika u postupku PERDEDAJ d.o.o</item>
    </derivirana_varijabla>
  </DomainObject.Predmet.OstaliListFormatedWithAdress>
  <DomainObject.Predmet.OstaliListFormatedWithAdressOIB>
    <izvorni_sadrzaj>
      <item>Mario Babić, OIB 04896884618, Puljska 1, 10000 Zagreb punomoćnik sudionika u postupku PERDEDAJ d.o.o</item>
    </izvorni_sadrzaj>
    <derivirana_varijabla naziv="DomainObject.Predmet.OstaliListFormatedWithAdressOIB_1">
      <item>Mario Babić, OIB 04896884618, Puljska 1, 10000 Zagreb punomoćnik sudionika u postupku PERDEDAJ d.o.o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PERDEDAJ d.o.o</izvorni_sadrzaj>
    <derivirana_varijabla naziv="DomainObject.Predmet.ProtustrankaIDrugi_1">PERDEDAJ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PERDEDAJ d.o.o, OIB 89819526132, Puljska 1, 10000 Zagreb</izvorni_sadrzaj>
    <derivirana_varijabla naziv="DomainObject.Predmet.ProtustrankaIDrugiAdressOIB_1">PERDEDAJ d.o.o, OIB 89819526132,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PERDEDAJ d.o.o</item>
      <item>FINA Regionalni centar Zagreb</item>
      <item>Mario Babić</item>
    </izvorni_sadrzaj>
    <derivirana_varijabla naziv="DomainObject.Predmet.SudioniciListNaziv_1">
      <item>PERDEDAJ d.o.o</item>
      <item>FINA Regionalni centar Zagreb</item>
      <item>Mario Babić</item>
    </derivirana_varijabla>
  </DomainObject.Predmet.SudioniciListNaziv>
  <DomainObject.Predmet.SudioniciListAdressOIB>
    <izvorni_sadrzaj>
      <item>PERDEDAJ d.o.o, OIB 89819526132, Puljska 1,10000 Zagreb</item>
      <item>FINA Regionalni centar Zagreb, OIB 85821130368, Trg svibanjskih žrtava 1995. Br. 1,10000 Zagreb</item>
      <item>Mario Babić, OIB 04896884618, Puljska 1,10000 Zagreb</item>
    </izvorni_sadrzaj>
    <derivirana_varijabla naziv="DomainObject.Predmet.SudioniciListAdressOIB_1">
      <item>PERDEDAJ d.o.o, OIB 89819526132, Puljska 1,10000 Zagreb</item>
      <item>FINA Regionalni centar Zagreb, OIB 85821130368, Trg svibanjskih žrtava 1995. Br.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89819526132</item>
      <item>, OIB 85821130368</item>
      <item>, OIB 04896884618</item>
    </izvorni_sadrzaj>
    <derivirana_varijabla naziv="DomainObject.Predmet.SudioniciListNazivOIB_1">
      <item>, OIB 89819526132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2152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2016-06-20T07:20:00Z</dcterms:created>
  <dc:creator>Sudsko vijeæe</dc:creator>
  <cp:lastModifiedBy>Mirela Šantek</cp:lastModifiedBy>
  <cp:lastPrinted>2016-07-19T11:08:00Z</cp:lastPrinted>
  <dcterms:modified xmlns:xsi="http://www.w3.org/2001/XMLSchema-instance" xsi:type="dcterms:W3CDTF">2016-07-19T11:09:00Z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