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5afa" w14:paraId="7985afa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137B7">
        <w:t>840</w:t>
      </w:r>
      <w:r w:rsidR="006F600D">
        <w:t>/16-</w:t>
      </w:r>
      <w:r w:rsidR="00D102FB">
        <w:t>14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137B7">
        <w:t>KRISTOV, zadruga, Knin, Tvrtkova 5, OIB: 64294810393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D102FB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2C1631">
        <w:t>2</w:t>
      </w:r>
      <w:r w:rsidR="00D102FB">
        <w:t>.</w:t>
      </w:r>
      <w:r w:rsidR="00A651CE">
        <w:t xml:space="preserve">  </w:t>
      </w:r>
      <w:r w:rsidR="00D102FB">
        <w:t>ožujka</w:t>
      </w:r>
      <w:r>
        <w:t xml:space="preserve"> 201</w:t>
      </w:r>
      <w:r w:rsidR="00D102FB">
        <w:t>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 xml:space="preserve">Otvara se stečajni postupak nad stečajnim </w:t>
      </w:r>
      <w:r w:rsidR="009137B7">
        <w:t>KRISTOV, zadruga, Knin, Tvrtkova 5, OIB: 64294810393</w:t>
      </w:r>
      <w:r w:rsidRPr="006A62B7">
        <w:t xml:space="preserve">, stečajni postupak otvoren je dana </w:t>
      </w:r>
      <w:r w:rsidR="002C1631">
        <w:t>2</w:t>
      </w:r>
      <w:r w:rsidR="00D102FB">
        <w:t>.</w:t>
      </w:r>
      <w:r w:rsidR="00A651CE">
        <w:t xml:space="preserve"> </w:t>
      </w:r>
      <w:r w:rsidR="00D102FB">
        <w:t>ožujka</w:t>
      </w:r>
      <w:r w:rsidR="00F26669">
        <w:t xml:space="preserve"> </w:t>
      </w:r>
      <w:r>
        <w:t>201</w:t>
      </w:r>
      <w:r w:rsidR="00D102FB">
        <w:t>8</w:t>
      </w:r>
      <w:r w:rsidRPr="006A62B7">
        <w:t xml:space="preserve">. u </w:t>
      </w:r>
      <w:r w:rsidR="00D9692C">
        <w:t>14,</w:t>
      </w:r>
      <w:r w:rsidR="00D102FB">
        <w:t>10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D102FB" w:rsidRPr="00D102FB">
        <w:t>Sandra Gregorić Jelinek iz Zagreba</w:t>
      </w:r>
      <w:r w:rsidR="002C7210" w:rsidRPr="00D102FB">
        <w:t>,</w:t>
      </w:r>
      <w:r w:rsidR="002C7210" w:rsidRPr="002C7210">
        <w:t xml:space="preserve"> </w:t>
      </w:r>
      <w:r w:rsidR="00D102FB">
        <w:t>Klenovac 5</w:t>
      </w:r>
      <w:r w:rsidR="002C7210" w:rsidRPr="002C7210">
        <w:t xml:space="preserve">, OIB: </w:t>
      </w:r>
      <w:r w:rsidR="00D102FB">
        <w:t>76527594917</w:t>
      </w:r>
      <w:r w:rsidR="00B53D93" w:rsidRPr="002C7210">
        <w:t xml:space="preserve"> </w:t>
      </w:r>
      <w:r w:rsidRPr="002C7210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9137B7">
        <w:t>KRISTOV, zadruga, Knin, Tvrtkova 5, OIB: 64294810393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137B7">
        <w:t>KRISTOV, zadruga, Knin, Tvrtkova 5, OIB: 64294810393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220AD1" w:rsidP="00825537" w:rsidR="00220AD1" w:rsidRPr="006A62B7">
      <w:pPr>
        <w:ind w:hanging="705" w:left="705"/>
        <w:jc w:val="center"/>
      </w:pPr>
    </w:p>
    <w:p w:rsidRDefault="00275EA4" w:rsidP="002C7210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9137B7">
        <w:t>13. lipnja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9137B7">
        <w:t>KRISTOV, zadruga, Knin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9137B7">
        <w:t>840</w:t>
      </w:r>
      <w:r w:rsidR="00F30738">
        <w:t>/16-</w:t>
      </w:r>
      <w:r w:rsidR="009137B7">
        <w:t>10</w:t>
      </w:r>
      <w:r w:rsidR="00590943" w:rsidRPr="006A62B7">
        <w:t xml:space="preserve"> od </w:t>
      </w:r>
      <w:r w:rsidR="00590943">
        <w:t xml:space="preserve">dana </w:t>
      </w:r>
      <w:r w:rsidR="009137B7">
        <w:t>19. rujna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137B7">
        <w:t>20. rujna</w:t>
      </w:r>
      <w:r w:rsidR="00BE48EC">
        <w:t xml:space="preserve"> </w:t>
      </w:r>
      <w:r w:rsidRPr="001433E2">
        <w:t xml:space="preserve"> 2016., temeljem čega je rok za uplatu predujma istekao dana </w:t>
      </w:r>
      <w:r w:rsidR="00AD0CEC">
        <w:t>13. listopada</w:t>
      </w:r>
      <w:r w:rsidR="00275EA4" w:rsidRPr="000A3B6E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2C1631">
        <w:t>2</w:t>
      </w:r>
      <w:r w:rsidR="00D102FB">
        <w:t>.</w:t>
      </w:r>
      <w:r w:rsidR="00A651CE">
        <w:t xml:space="preserve"> </w:t>
      </w:r>
      <w:r w:rsidR="00D102FB">
        <w:t>ožujka</w:t>
      </w:r>
      <w:r w:rsidR="00F26669">
        <w:t xml:space="preserve"> </w:t>
      </w:r>
      <w:r>
        <w:t>201</w:t>
      </w:r>
      <w:r w:rsidR="00D102FB">
        <w:t>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AD0CEC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AD0CEC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AD0CEC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AD0CEC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AD0CEC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7E65C7">
        <w:t xml:space="preserve"> </w:t>
      </w:r>
      <w:r w:rsidR="00AD0CEC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00D" w:rsidR="006F600D">
      <w:r>
        <w:separator/>
      </w:r>
    </w:p>
  </w:endnote>
  <w:endnote w:id="0" w:type="continuationSeparator">
    <w:p w:rsidRDefault="006F600D" w:rsidR="006F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00D" w:rsidR="006F600D">
      <w:r>
        <w:separator/>
      </w:r>
    </w:p>
  </w:footnote>
  <w:footnote w:id="0" w:type="continuationSeparator">
    <w:p w:rsidRDefault="006F600D" w:rsidR="006F6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00D" w:rsidR="006F6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F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  <w:r w:rsidRPr="006A62B7">
      <w:t>Poslovni broj 1 St-</w:t>
    </w:r>
    <w:r w:rsidR="009137B7">
      <w:t>840</w:t>
    </w:r>
    <w:r w:rsidR="00F30738">
      <w:t>/16-</w:t>
    </w:r>
    <w:r w:rsidR="000A3B6E">
      <w:t>1</w:t>
    </w:r>
    <w:r w:rsidR="00D102FB">
      <w:t>4</w:t>
    </w: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45F26"/>
    <w:rsid w:val="0006522B"/>
    <w:rsid w:val="000923C5"/>
    <w:rsid w:val="000964E5"/>
    <w:rsid w:val="000A1B4B"/>
    <w:rsid w:val="000A3B6E"/>
    <w:rsid w:val="000A6630"/>
    <w:rsid w:val="000D7790"/>
    <w:rsid w:val="0010003A"/>
    <w:rsid w:val="00107C76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20AD1"/>
    <w:rsid w:val="00236C5C"/>
    <w:rsid w:val="00272170"/>
    <w:rsid w:val="00275EA4"/>
    <w:rsid w:val="00286C89"/>
    <w:rsid w:val="002A25D5"/>
    <w:rsid w:val="002C1631"/>
    <w:rsid w:val="002C1F71"/>
    <w:rsid w:val="002C3F74"/>
    <w:rsid w:val="002C7210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600D"/>
    <w:rsid w:val="00704B62"/>
    <w:rsid w:val="0073317B"/>
    <w:rsid w:val="00780AA8"/>
    <w:rsid w:val="00794A4A"/>
    <w:rsid w:val="007A20A6"/>
    <w:rsid w:val="007C13A9"/>
    <w:rsid w:val="007D2590"/>
    <w:rsid w:val="007E65C7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6668D"/>
    <w:rsid w:val="00875BF2"/>
    <w:rsid w:val="0087616C"/>
    <w:rsid w:val="00893718"/>
    <w:rsid w:val="00896E93"/>
    <w:rsid w:val="008D17AE"/>
    <w:rsid w:val="008E2A64"/>
    <w:rsid w:val="008F0D7C"/>
    <w:rsid w:val="00906E38"/>
    <w:rsid w:val="0091052A"/>
    <w:rsid w:val="009137B7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51CE"/>
    <w:rsid w:val="00A663F6"/>
    <w:rsid w:val="00A800F5"/>
    <w:rsid w:val="00A80D29"/>
    <w:rsid w:val="00A83963"/>
    <w:rsid w:val="00A92528"/>
    <w:rsid w:val="00A9426A"/>
    <w:rsid w:val="00AB4171"/>
    <w:rsid w:val="00AB483A"/>
    <w:rsid w:val="00AD0CEC"/>
    <w:rsid w:val="00AD7687"/>
    <w:rsid w:val="00AE361E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102FB"/>
    <w:rsid w:val="00D376EA"/>
    <w:rsid w:val="00D44545"/>
    <w:rsid w:val="00D6373B"/>
    <w:rsid w:val="00D67C25"/>
    <w:rsid w:val="00D7083B"/>
    <w:rsid w:val="00D7482F"/>
    <w:rsid w:val="00D83F1A"/>
    <w:rsid w:val="00D9692C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D4F0C"/>
    <w:rsid w:val="00EF5BFE"/>
    <w:rsid w:val="00EF7C9A"/>
    <w:rsid w:val="00F06CC6"/>
    <w:rsid w:val="00F12B83"/>
    <w:rsid w:val="00F26669"/>
    <w:rsid w:val="00F30736"/>
    <w:rsid w:val="00F30738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45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45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KRISTOV, braniteljska zadruga za proizvodnju i usluge</izvorni_sadrzaj>
    <derivirana_varijabla naziv="DomainObject.Predmet.ProtustrankaFormated_1">  KRISTOV, braniteljska zadruga za proizvodnju i usluge</derivirana_varijabla>
  </DomainObject.Predmet.ProtustrankaFormated>
  <DomainObject.Predmet.ProtustrankaFormatedOIB>
    <izvorni_sadrzaj>  KRISTOV, braniteljska zadruga za proizvodnju i usluge, OIB 64294810393</izvorni_sadrzaj>
    <derivirana_varijabla naziv="DomainObject.Predmet.ProtustrankaFormatedOIB_1">  KRISTOV, braniteljska zadruga za proizvodnju i usluge, OIB 64294810393</derivirana_varijabla>
  </DomainObject.Predmet.ProtustrankaFormatedOIB>
  <DomainObject.Predmet.ProtustrankaFormatedWithAdress>
    <izvorni_sadrzaj> KRISTOV, braniteljska zadruga za proizvodnju i usluge, Tvrtkova 5 , 22300 Knin</izvorni_sadrzaj>
    <derivirana_varijabla naziv="DomainObject.Predmet.ProtustrankaFormatedWithAdress_1"> KRISTOV, braniteljska zadruga za proizvodnju i usluge, Tvrtkova 5 , 22300 Knin</derivirana_varijabla>
  </DomainObject.Predmet.ProtustrankaFormatedWithAdress>
  <DomainObject.Predmet.ProtustrankaFormatedWithAdressOIB>
    <izvorni_sadrzaj> KRISTOV, braniteljska zadruga za proizvodnju i usluge, OIB 64294810393, Tvrtkova 5 , 22300 Knin</izvorni_sadrzaj>
    <derivirana_varijabla naziv="DomainObject.Predmet.ProtustrankaFormatedWithAdressOIB_1"> KRISTOV, braniteljska zadruga za proizvodnju i usluge, OIB 64294810393, Tvrtkova 5 , 22300 Knin</derivirana_varijabla>
  </DomainObject.Predmet.ProtustrankaFormatedWithAdressOIB>
  <DomainObject.Predmet.ProtustrankaWithAdress>
    <izvorni_sadrzaj>KRISTOV, braniteljska zadruga za proizvodnju i usluge Tvrtkova 5 , 22300 Knin</izvorni_sadrzaj>
    <derivirana_varijabla naziv="DomainObject.Predmet.ProtustrankaWithAdress_1">KRISTOV, braniteljska zadruga za proizvodnju i usluge Tvrtkova 5 , 22300 Knin</derivirana_varijabla>
  </DomainObject.Predmet.ProtustrankaWithAdress>
  <DomainObject.Predmet.ProtustrankaWithAdressOIB>
    <izvorni_sadrzaj>KRISTOV, braniteljska zadruga za proizvodnju i usluge, OIB 64294810393, Tvrtkova 5 , 22300 Knin</izvorni_sadrzaj>
    <derivirana_varijabla naziv="DomainObject.Predmet.ProtustrankaWithAdressOIB_1">KRISTOV, braniteljska zadruga za proizvodnju i usluge, OIB 64294810393, Tvrtkova 5 , 22300 Knin</derivirana_varijabla>
  </DomainObject.Predmet.ProtustrankaWithAdressOIB>
  <DomainObject.Predmet.ProtustrankaNazivFormated>
    <izvorni_sadrzaj>KRISTOV, braniteljska zadruga za proizvodnju i usluge</izvorni_sadrzaj>
    <derivirana_varijabla naziv="DomainObject.Predmet.ProtustrankaNazivFormated_1">KRISTOV, braniteljska zadruga za proizvodnju i usluge</derivirana_varijabla>
  </DomainObject.Predmet.ProtustrankaNazivFormated>
  <DomainObject.Predmet.ProtustrankaNazivFormatedOIB>
    <izvorni_sadrzaj>KRISTOV, braniteljska zadruga za proizvodnju i usluge, OIB 64294810393</izvorni_sadrzaj>
    <derivirana_varijabla naziv="DomainObject.Predmet.ProtustrankaNazivFormatedOIB_1">KRISTOV, braniteljska zadruga za proizvodnju i usluge, OIB 64294810393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KRISTOV, braniteljska zadruga za proizvodnju i usluge</item>
    </izvorni_sadrzaj>
    <derivirana_varijabla naziv="DomainObject.Predmet.ProtuStrankaListFormated_1">
      <item>KRISTOV, braniteljska zadruga za proizvodnju i usluge</item>
    </derivirana_varijabla>
  </DomainObject.Predmet.ProtuStrankaListFormated>
  <DomainObject.Predmet.ProtuStrankaListFormatedOIB>
    <izvorni_sadrzaj>
      <item>KRISTOV, braniteljska zadruga za proizvodnju i usluge, OIB 64294810393</item>
    </izvorni_sadrzaj>
    <derivirana_varijabla naziv="DomainObject.Predmet.ProtuStrankaListFormatedOIB_1">
      <item>KRISTOV, braniteljska zadruga za proizvodnju i usluge, OIB 64294810393</item>
    </derivirana_varijabla>
  </DomainObject.Predmet.ProtuStrankaListFormatedOIB>
  <DomainObject.Predmet.ProtuStrankaListFormatedWithAdress>
    <izvorni_sadrzaj>
      <item>KRISTOV, braniteljska zadruga za proizvodnju i usluge, Tvrtkova 5 , 22300 Knin</item>
    </izvorni_sadrzaj>
    <derivirana_varijabla naziv="DomainObject.Predmet.ProtuStrankaListFormatedWithAdress_1">
      <item>KRISTOV, braniteljska zadruga za proizvodnju i usluge, Tvrtkova 5 , 22300 Knin</item>
    </derivirana_varijabla>
  </DomainObject.Predmet.ProtuStrankaListFormatedWithAdress>
  <DomainObject.Predmet.ProtuStrankaListFormatedWithAdressOIB>
    <izvorni_sadrzaj>
      <item>KRISTOV, braniteljska zadruga za proizvodnju i usluge, OIB 64294810393, Tvrtkova 5 , 22300 Knin</item>
    </izvorni_sadrzaj>
    <derivirana_varijabla naziv="DomainObject.Predmet.ProtuStrankaListFormatedWithAdressOIB_1">
      <item>KRISTOV, braniteljska zadruga za proizvodnju i usluge, OIB 64294810393, Tvrtkova 5 , 22300 Knin</item>
    </derivirana_varijabla>
  </DomainObject.Predmet.ProtuStrankaListFormatedWithAdressOIB>
  <DomainObject.Predmet.ProtuStrankaListNazivFormated>
    <izvorni_sadrzaj>
      <item>KRISTOV, braniteljska zadruga za proizvodnju i usluge</item>
    </izvorni_sadrzaj>
    <derivirana_varijabla naziv="DomainObject.Predmet.ProtuStrankaListNazivFormated_1">
      <item>KRISTOV, braniteljska zadruga za proizvodnju i usluge</item>
    </derivirana_varijabla>
  </DomainObject.Predmet.ProtuStrankaListNazivFormated>
  <DomainObject.Predmet.ProtuStrankaListNazivFormatedOIB>
    <izvorni_sadrzaj>
      <item>KRISTOV, braniteljska zadruga za proizvodnju i usluge, OIB 64294810393</item>
    </izvorni_sadrzaj>
    <derivirana_varijabla naziv="DomainObject.Predmet.ProtuStrankaListNazivFormatedOIB_1">
      <item>KRISTOV, braniteljska zadruga za proizvodnju i usluge, OIB 64294810393</item>
    </derivirana_varijabla>
  </DomainObject.Predmet.ProtuStrankaListNazivFormatedOIB>
  <DomainObject.Predmet.OstaliListFormated>
    <izvorni_sadrzaj>
      <item>Leo Kristov</item>
    </izvorni_sadrzaj>
    <derivirana_varijabla naziv="DomainObject.Predmet.OstaliListFormated_1">
      <item>Leo Kristov</item>
    </derivirana_varijabla>
  </DomainObject.Predmet.OstaliListFormated>
  <DomainObject.Predmet.OstaliListFormatedOIB>
    <izvorni_sadrzaj>
      <item>Leo Kristov, OIB 55320775702</item>
    </izvorni_sadrzaj>
    <derivirana_varijabla naziv="DomainObject.Predmet.OstaliListFormatedOIB_1">
      <item>Leo Kristov, OIB 55320775702</item>
    </derivirana_varijabla>
  </DomainObject.Predmet.OstaliListFormatedOIB>
  <DomainObject.Predmet.OstaliListFormatedWithAdress>
    <izvorni_sadrzaj>
      <item>Leo Kristov, Tvrtkova 5, 22300 Knin</item>
    </izvorni_sadrzaj>
    <derivirana_varijabla naziv="DomainObject.Predmet.OstaliListFormatedWithAdress_1">
      <item>Leo Kristov, Tvrtkova 5, 22300 Knin</item>
    </derivirana_varijabla>
  </DomainObject.Predmet.OstaliListFormatedWithAdress>
  <DomainObject.Predmet.OstaliListFormatedWithAdressOIB>
    <izvorni_sadrzaj>
      <item>Leo Kristov, OIB 55320775702, Tvrtkova 5, 22300 Knin</item>
    </izvorni_sadrzaj>
    <derivirana_varijabla naziv="DomainObject.Predmet.OstaliListFormatedWithAdressOIB_1">
      <item>Leo Kristov, OIB 55320775702, Tvrtkova 5, 22300 Knin</item>
    </derivirana_varijabla>
  </DomainObject.Predmet.OstaliListFormatedWithAdressOIB>
  <DomainObject.Predmet.OstaliListNazivFormated>
    <izvorni_sadrzaj>
      <item>Leo Kristov</item>
    </izvorni_sadrzaj>
    <derivirana_varijabla naziv="DomainObject.Predmet.OstaliListNazivFormated_1">
      <item>Leo Kristov</item>
    </derivirana_varijabla>
  </DomainObject.Predmet.OstaliListNazivFormated>
  <DomainObject.Predmet.OstaliListNazivFormatedOIB>
    <izvorni_sadrzaj>
      <item>Leo Kristov, OIB 55320775702</item>
    </izvorni_sadrzaj>
    <derivirana_varijabla naziv="DomainObject.Predmet.OstaliListNazivFormatedOIB_1">
      <item>Leo Kristov, OIB 55320775702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KRISTOV, braniteljska zadruga za proizvodnju i usluge</izvorni_sadrzaj>
    <derivirana_varijabla naziv="DomainObject.Predmet.ProtustrankaIDrugi_1">KRISTOV, braniteljska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KRISTOV, braniteljska zadruga za proizvodnju i usluge, OIB 64294810393, Tvrtkova 5 , 22300 Knin</izvorni_sadrzaj>
    <derivirana_varijabla naziv="DomainObject.Predmet.ProtustrankaIDrugiAdressOIB_1">KRISTOV, braniteljska zadruga za proizvodnju i usluge, OIB 64294810393, Tvrtkova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KRISTOV, braniteljska zadruga za proizvodnju i usluge</item>
      <item>Leo Kristov</item>
    </izvorni_sadrzaj>
    <derivirana_varijabla naziv="DomainObject.Predmet.SudioniciListNaziv_1">
      <item>FINA - Podružnica Šibenik</item>
      <item>KRISTOV, braniteljska zadruga za proizvodnju i usluge</item>
      <item>Leo Kristov</item>
    </derivirana_varijabla>
  </DomainObject.Predmet.SudioniciListNaziv>
  <DomainObject.Predmet.SudioniciListAdressOIB>
    <izvorni_sadrzaj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izvorni_sadrzaj>
    <derivirana_varijabla naziv="DomainObject.Predmet.SudioniciListAdressOIB_1"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64294810393</item>
      <item>, OIB 55320775702</item>
    </izvorni_sadrzaj>
    <derivirana_varijabla naziv="DomainObject.Predmet.SudioniciListNazivOIB_1">
      <item>, OIB 85821130368</item>
      <item>, OIB 64294810393</item>
      <item>, OIB 55320775702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3306</properties:Characters>
  <properties:Lines>94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2016-12-21T10:04:00Z</dcterms:created>
  <dc:creator>Ardena Bajlo</dc:creator>
  <cp:lastModifiedBy>Ardena Bajlo</cp:lastModifiedBy>
  <cp:lastPrinted>2016-10-25T09:42:00Z</cp:lastPrinted>
  <dcterms:modified xmlns:xsi="http://www.w3.org/2001/XMLSchema-instance" xsi:type="dcterms:W3CDTF">2018-03-02T13:01:00Z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(1St-840-16 -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