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051c" w14:paraId="7bf051c" w:rsidRDefault="00C940D4" w:rsidP="00C940D4" w:rsidR="00C940D4">
      <w:pPr>
        <w:jc w:val="right"/>
        <w15:collapsed w:val="false"/>
        <w:rPr>
          <w:szCs w:val="24"/>
        </w:rPr>
      </w:pP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109CD" w:rsidP="000109CD" w:rsidR="000109CD">
      <w:pPr>
        <w:widowControl w:val="false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109CD" w:rsidP="000109CD" w:rsidR="000109CD"/>
    <w:p w:rsidRDefault="000109CD" w:rsidP="000109CD" w:rsidR="000109CD">
      <w:pPr>
        <w:rPr>
          <w:lang w:eastAsia="en-US"/>
        </w:rPr>
      </w:pPr>
    </w:p>
    <w:p w:rsidRDefault="000109CD" w:rsidP="000109CD" w:rsidR="000109CD">
      <w:pPr>
        <w:jc w:val="center"/>
      </w:pPr>
      <w:r>
        <w:t>U  I M E  R E P U B L I K E  H R V A T S K E</w:t>
      </w:r>
    </w:p>
    <w:p w:rsidRDefault="000109CD" w:rsidP="000109CD" w:rsidR="000109CD"/>
    <w:p w:rsidRDefault="000109CD" w:rsidP="000109CD" w:rsidR="000109CD">
      <w:pPr>
        <w:jc w:val="center"/>
      </w:pPr>
      <w:r>
        <w:t>R J E Š E NJ E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 w:rsidR="0085722F">
        <w:t xml:space="preserve"> UDRUGA ZA INFORMATIČKU LOGISTIKU U SPORTU „ILUS“ ČAKOVEC, OIB: 48565402061 sa sjedištem u M. Krleže 20, 40000 Čakovec</w:t>
      </w:r>
      <w:r w:rsidR="009B3A73">
        <w:t>, dana 6</w:t>
      </w:r>
      <w:r>
        <w:t>. rujna 2016.,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>
      <w:pPr>
        <w:jc w:val="center"/>
      </w:pPr>
      <w:r>
        <w:t>r i j e š i o  j e</w:t>
      </w:r>
    </w:p>
    <w:p w:rsidRDefault="000109CD" w:rsidP="000109CD" w:rsidR="000109CD">
      <w:pPr>
        <w:jc w:val="center"/>
      </w:pP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I Otvara se stečajni postupak nad stečajnim dužnikom </w:t>
      </w:r>
      <w:r w:rsidR="0085722F">
        <w:t>UDRUGA ZA INFORMATIČKU LOGISTIKU U SPORTU „ILUS“ ČAKOVEC, OIB: 48565402061 sa sjedištem u M. Krleže 20, 40000 Čakovec</w:t>
      </w:r>
      <w:r w:rsidR="00C8067F">
        <w:t>, s danom 6</w:t>
      </w:r>
      <w:r>
        <w:t>. rujna 2016. u 15,00 sati.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II Zaključuje se stečajni postupak nad stečajnim dužnikom </w:t>
      </w:r>
      <w:r w:rsidR="0085722F">
        <w:t>UDRUGA ZA INFORMATIČKU LOGISTIKU U SPORTU „ILUS“ ČAKOVEC, OIB: 48565402061 sa sjedištem u M. Krleže 20, 40000 Čakovec</w:t>
      </w:r>
      <w:r>
        <w:t>.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FF5403" w:rsidR="00FF5403">
      <w:r>
        <w:tab/>
        <w:t xml:space="preserve">III Za stečajnog upravitelja imenuje se </w:t>
      </w:r>
      <w:r w:rsidR="00FF5403">
        <w:t xml:space="preserve">Anđelko </w:t>
      </w:r>
      <w:proofErr w:type="spellStart"/>
      <w:r w:rsidR="00FF5403">
        <w:t>Stankus</w:t>
      </w:r>
      <w:proofErr w:type="spellEnd"/>
      <w:r w:rsidR="00FF5403">
        <w:t>,</w:t>
      </w:r>
      <w:r w:rsidR="00FF5403">
        <w:t xml:space="preserve"> 42000</w:t>
      </w:r>
      <w:r w:rsidR="00FF5403">
        <w:t xml:space="preserve"> Varaždin, </w:t>
      </w:r>
      <w:proofErr w:type="spellStart"/>
      <w:r w:rsidR="00FF5403">
        <w:t>Jalkovec</w:t>
      </w:r>
      <w:proofErr w:type="spellEnd"/>
      <w:r w:rsidR="00FF5403">
        <w:t>, Braće Radića 20, OIB: 11168088853</w:t>
      </w:r>
      <w:r w:rsidR="00FF5403">
        <w:t>.</w:t>
      </w:r>
    </w:p>
    <w:p w:rsidRDefault="009B3A73" w:rsidP="000109CD" w:rsidR="009B3A73">
      <w:pPr>
        <w:jc w:val="both"/>
        <w:rPr>
          <w:color w:val="FF0000"/>
        </w:rPr>
      </w:pPr>
    </w:p>
    <w:p w:rsidRDefault="000109CD" w:rsidP="000109CD" w:rsidR="000109CD">
      <w:pPr>
        <w:jc w:val="both"/>
      </w:pPr>
      <w:r>
        <w:tab/>
        <w:t>IV Ovo rješenje objavit će se na e-oglasnoj ploči suda.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V Po pravomoćnosti ovoga rješenja stečajni dužnik </w:t>
      </w:r>
      <w:r w:rsidR="0085722F">
        <w:t>UDRUGA ZA INFORMATIČKU LOGISTIKU U SPORTU „ILUS“ ČAKOVEC, OIB: 48565402061 sa sjedištem u M. Krleže 20, 40000 Čakovec</w:t>
      </w:r>
      <w:r>
        <w:t>, bit će brisan iz registra</w:t>
      </w:r>
      <w:r w:rsidR="0085722F">
        <w:t xml:space="preserve"> udruga</w:t>
      </w:r>
      <w:r>
        <w:t>.</w:t>
      </w:r>
    </w:p>
    <w:p w:rsidRDefault="000109CD" w:rsidP="000109CD" w:rsidR="000109CD"/>
    <w:p w:rsidRDefault="000109CD" w:rsidP="000109CD" w:rsidR="000109CD">
      <w:pPr>
        <w:jc w:val="center"/>
      </w:pPr>
      <w:r>
        <w:t>Obrazloženje</w:t>
      </w:r>
    </w:p>
    <w:p w:rsidRDefault="000109CD" w:rsidP="000109CD" w:rsidR="000109CD">
      <w:pPr>
        <w:jc w:val="center"/>
      </w:pPr>
    </w:p>
    <w:p w:rsidRDefault="000109CD" w:rsidP="000109CD" w:rsidR="000109CD"/>
    <w:p w:rsidRDefault="00C8067F" w:rsidP="000109CD" w:rsidR="000109CD">
      <w:pPr>
        <w:jc w:val="both"/>
      </w:pPr>
      <w:r>
        <w:tab/>
        <w:t xml:space="preserve">Predlagatelj </w:t>
      </w:r>
      <w:r w:rsidR="0085722F">
        <w:t>je dana 1</w:t>
      </w:r>
      <w:r w:rsidR="009F596F">
        <w:t>. veljače</w:t>
      </w:r>
      <w:r w:rsidR="000109CD"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0109CD">
        <w:t>prokazni</w:t>
      </w:r>
      <w:proofErr w:type="spellEnd"/>
      <w:r w:rsidR="000109CD">
        <w:t xml:space="preserve"> popis imovine i obveza dužnika na propisanom obrascu i kojim je pozvao vjerovnike da </w:t>
      </w:r>
      <w:r w:rsidR="000109CD">
        <w:lastRenderedPageBreak/>
        <w:t>najkasnije u roku od četrdeset pet dana od objave oglasa predlože otvaranje stečajnoga postupka.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109CD" w:rsidP="000109CD" w:rsidR="000109CD"/>
    <w:p w:rsidRDefault="000109CD" w:rsidP="000109CD" w:rsidR="000109CD"/>
    <w:p w:rsidRDefault="009B3A73" w:rsidP="000109CD" w:rsidR="000109CD">
      <w:pPr>
        <w:jc w:val="center"/>
      </w:pPr>
      <w:r>
        <w:t>U Varaždinu, 6</w:t>
      </w:r>
      <w:r w:rsidR="000109CD">
        <w:t>. rujna 2016.</w:t>
      </w:r>
    </w:p>
    <w:p w:rsidRDefault="000109CD" w:rsidP="000109CD" w:rsidR="000109CD">
      <w:r>
        <w:t xml:space="preserve">                                                                                                  </w:t>
      </w:r>
    </w:p>
    <w:p w:rsidRDefault="000109CD" w:rsidP="000109CD" w:rsidR="000109CD">
      <w:r>
        <w:t xml:space="preserve">     </w:t>
      </w:r>
    </w:p>
    <w:p w:rsidRDefault="000109CD" w:rsidP="000109CD" w:rsidR="000109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0109CD" w:rsidP="000109CD" w:rsidR="000109CD"/>
    <w:p w:rsidRDefault="000109CD" w:rsidP="000109CD" w:rsidR="000109CD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  <w:r w:rsidR="00D474F8">
        <w:t>, v.r.</w:t>
      </w:r>
    </w:p>
    <w:p w:rsidRDefault="00D474F8" w:rsidP="000109CD" w:rsidR="00D474F8"/>
    <w:p w:rsidRDefault="00D474F8" w:rsidP="00D474F8" w:rsidR="00D474F8">
      <w:pPr>
        <w:ind w:firstLine="708" w:left="4248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109CD" w:rsidP="000109CD" w:rsidR="000109CD">
      <w:r>
        <w:t xml:space="preserve"> </w:t>
      </w:r>
    </w:p>
    <w:p w:rsidRDefault="000109CD" w:rsidP="000109CD" w:rsidR="000109CD"/>
    <w:p w:rsidRDefault="000109CD" w:rsidP="000109CD" w:rsidR="000109CD">
      <w:r>
        <w:t xml:space="preserve">                              </w:t>
      </w:r>
    </w:p>
    <w:p w:rsidRDefault="000109CD" w:rsidP="000109CD" w:rsidR="000109CD">
      <w:r>
        <w:tab/>
        <w:t>Uputa o pravnom lijeku:</w:t>
      </w:r>
    </w:p>
    <w:p w:rsidRDefault="000109CD" w:rsidP="000109CD" w:rsidR="000109CD">
      <w:pPr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109CD" w:rsidP="000109CD" w:rsidR="000109CD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109CD" w:rsidP="000109CD" w:rsidR="000109CD"/>
    <w:p w:rsidRDefault="000109CD" w:rsidP="000109CD" w:rsidR="000109CD"/>
    <w:p w:rsidRDefault="000109CD" w:rsidP="000109CD" w:rsidR="000109CD">
      <w:r>
        <w:t>DNA:</w:t>
      </w:r>
    </w:p>
    <w:p w:rsidRDefault="000109CD" w:rsidP="000109CD" w:rsidR="000109CD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0109CD" w:rsidP="000109CD" w:rsidR="000109CD">
      <w:pPr>
        <w:numPr>
          <w:ilvl w:val="0"/>
          <w:numId w:val="1"/>
        </w:numPr>
        <w:jc w:val="both"/>
        <w:rPr>
          <w:szCs w:val="24"/>
        </w:rPr>
      </w:pPr>
      <w:r>
        <w:t>Županijsko državno odvjetništvo u Varaždinu, Braće Radića 2</w:t>
      </w:r>
    </w:p>
    <w:p w:rsidRDefault="000109CD" w:rsidP="000109CD" w:rsidR="009B3A73">
      <w:pPr>
        <w:numPr>
          <w:ilvl w:val="0"/>
          <w:numId w:val="1"/>
        </w:numPr>
      </w:pPr>
      <w:r>
        <w:t xml:space="preserve">Dužnik </w:t>
      </w:r>
      <w:r w:rsidR="0085722F">
        <w:t>UDRUGA ZA INFORMATIČKU LOGISTIKU U SPORTU „ILUS“ ČAKOVEC, M. Krleže 20, 40000 Čakovec</w:t>
      </w:r>
    </w:p>
    <w:p w:rsidRDefault="0085722F" w:rsidP="000109CD" w:rsidR="000109CD">
      <w:pPr>
        <w:numPr>
          <w:ilvl w:val="0"/>
          <w:numId w:val="1"/>
        </w:numPr>
      </w:pPr>
      <w:r>
        <w:t>Ured državne uprave u Međimurskoj županiji, Registar udruga, 40000 Čakovec, Ruđera Boškovića 2</w:t>
      </w:r>
      <w:r w:rsidR="000109CD">
        <w:t xml:space="preserve"> (odmah i nakon pravomoćnosti)</w:t>
      </w:r>
      <w:r w:rsidR="000109CD" w:rsidRPr="009B3A73">
        <w:rPr>
          <w:rFonts w:eastAsia="Calibri"/>
        </w:rPr>
        <w:t xml:space="preserve"> </w:t>
      </w:r>
    </w:p>
    <w:p w:rsidRDefault="000109CD" w:rsidP="000109CD" w:rsidR="009F596F" w:rsidRPr="009F596F">
      <w:pPr>
        <w:numPr>
          <w:ilvl w:val="0"/>
          <w:numId w:val="1"/>
        </w:numPr>
        <w:rPr>
          <w:color w:val="FF0000"/>
        </w:rPr>
      </w:pPr>
      <w:r>
        <w:t>Ministarstvo financija, Porezna uprava, Područni ured Sjeverna Hrvatska, Ispostava</w:t>
      </w:r>
    </w:p>
    <w:p w:rsidRDefault="00FF5403" w:rsidP="00FF5403" w:rsidR="00FF5403">
      <w:pPr>
        <w:ind w:left="720"/>
      </w:pPr>
      <w:r>
        <w:t xml:space="preserve">Čakovec, O. </w:t>
      </w:r>
      <w:proofErr w:type="spellStart"/>
      <w:r>
        <w:t>Keršovanija</w:t>
      </w:r>
      <w:proofErr w:type="spellEnd"/>
      <w:r>
        <w:t xml:space="preserve"> 11</w:t>
      </w:r>
    </w:p>
    <w:p w:rsidRDefault="000109CD" w:rsidP="00FF5403" w:rsidR="000109CD" w:rsidRPr="00FF5403">
      <w:pPr>
        <w:pStyle w:val="Odlomakpopisa"/>
        <w:numPr>
          <w:ilvl w:val="0"/>
          <w:numId w:val="1"/>
        </w:numPr>
      </w:pPr>
      <w:r>
        <w:t>Stečajni upravitelj</w:t>
      </w:r>
      <w:r w:rsidRPr="00FF5403">
        <w:rPr>
          <w:color w:val="FF0000"/>
        </w:rPr>
        <w:t xml:space="preserve"> </w:t>
      </w:r>
      <w:r w:rsidR="00FF5403">
        <w:t xml:space="preserve">Anđelko </w:t>
      </w:r>
      <w:proofErr w:type="spellStart"/>
      <w:r w:rsidR="00FF5403">
        <w:t>Stankus</w:t>
      </w:r>
      <w:proofErr w:type="spellEnd"/>
      <w:r w:rsidR="00FF5403">
        <w:t>, Varaž</w:t>
      </w:r>
      <w:r w:rsidR="00FF5403">
        <w:t xml:space="preserve">din, </w:t>
      </w:r>
      <w:proofErr w:type="spellStart"/>
      <w:r w:rsidR="00FF5403">
        <w:t>Jalkovec</w:t>
      </w:r>
      <w:proofErr w:type="spellEnd"/>
      <w:r w:rsidR="00FF5403">
        <w:t>, Braće Radića 20</w:t>
      </w:r>
    </w:p>
    <w:p w:rsidRDefault="000109CD" w:rsidP="000109CD" w:rsidR="00A24FF8">
      <w:pPr>
        <w:pStyle w:val="Odlomakpopisa"/>
        <w:widowControl w:val="false"/>
        <w:numPr>
          <w:ilvl w:val="0"/>
          <w:numId w:val="1"/>
        </w:numPr>
        <w:jc w:val="both"/>
      </w:pPr>
      <w:r>
        <w:t>e-oglasna ploča suda</w:t>
      </w:r>
    </w:p>
    <w:sectPr w:rsidR="00A24FF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F9D" w:rsidP="00FC0845" w:rsidR="000A0F9D">
      <w:r>
        <w:separator/>
      </w:r>
    </w:p>
  </w:endnote>
  <w:endnote w:id="0" w:type="continuationSeparator">
    <w:p w:rsidRDefault="000A0F9D" w:rsidP="00FC0845" w:rsidR="000A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F9D" w:rsidP="00FC0845" w:rsidR="000A0F9D">
      <w:r>
        <w:separator/>
      </w:r>
    </w:p>
  </w:footnote>
  <w:footnote w:id="0" w:type="continuationSeparator">
    <w:p w:rsidRDefault="000A0F9D" w:rsidP="00FC0845" w:rsidR="000A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A73" w:rsidP="00FC0845" w:rsidR="00FC0845">
    <w:pPr>
      <w:pStyle w:val="Zaglavlje"/>
      <w:jc w:val="right"/>
    </w:pPr>
    <w:r>
      <w:t>Poslovni broj: 6 S</w:t>
    </w:r>
    <w:r w:rsidR="0085722F">
      <w:t>t-156</w:t>
    </w:r>
    <w:r w:rsidR="00FC0845">
      <w:t>/16-</w:t>
    </w:r>
    <w:r w:rsidR="00C8067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263C6"/>
    <w:multiLevelType w:val="hybridMultilevel"/>
    <w:tmpl w:val="E41E136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4E6654"/>
    <w:multiLevelType w:val="hybridMultilevel"/>
    <w:tmpl w:val="F372F62A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DE5DB4"/>
    <w:multiLevelType w:val="hybridMultilevel"/>
    <w:tmpl w:val="2172562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653"/>
    <w:rsid w:val="000109CD"/>
    <w:rsid w:val="00024653"/>
    <w:rsid w:val="000A0F9D"/>
    <w:rsid w:val="002730CC"/>
    <w:rsid w:val="00443761"/>
    <w:rsid w:val="004C2922"/>
    <w:rsid w:val="006F015D"/>
    <w:rsid w:val="0085722F"/>
    <w:rsid w:val="009B3A73"/>
    <w:rsid w:val="009D4EFE"/>
    <w:rsid w:val="009F596F"/>
    <w:rsid w:val="00A03FD3"/>
    <w:rsid w:val="00A24FF8"/>
    <w:rsid w:val="00C8067F"/>
    <w:rsid w:val="00C940D4"/>
    <w:rsid w:val="00D474F8"/>
    <w:rsid w:val="00FC0845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0D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4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54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40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4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4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0D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4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54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40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4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4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87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406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48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INFORMATIČKU LOGISTIKU U SPORTU "ILUS" ČAKOVEC</izvorni_sadrzaj>
    <derivirana_varijabla naziv="DomainObject.Predmet.ProtustrankaFormated_1">  UDRUGA ZA INFORMATIČKU LOGISTIKU U SPORTU "ILUS" ČAKOVEC</derivirana_varijabla>
  </DomainObject.Predmet.ProtustrankaFormated>
  <DomainObject.Predmet.ProtustrankaFormatedOIB>
    <izvorni_sadrzaj>  UDRUGA ZA INFORMATIČKU LOGISTIKU U SPORTU "ILUS" ČAKOVEC, OIB 48565402061</izvorni_sadrzaj>
    <derivirana_varijabla naziv="DomainObject.Predmet.ProtustrankaFormatedOIB_1">  UDRUGA ZA INFORMATIČKU LOGISTIKU U SPORTU "ILUS" ČAKOVEC, OIB 48565402061</derivirana_varijabla>
  </DomainObject.Predmet.ProtustrankaFormatedOIB>
  <DomainObject.Predmet.ProtustrankaFormatedWithAdress>
    <izvorni_sadrzaj> UDRUGA ZA INFORMATIČKU LOGISTIKU U SPORTU "ILUS" ČAKOVEC, M. Krleže 20, 40000 Čakovec</izvorni_sadrzaj>
    <derivirana_varijabla naziv="DomainObject.Predmet.ProtustrankaFormatedWithAdress_1"> UDRUGA ZA INFORMATIČKU LOGISTIKU U SPORTU "ILUS" ČAKOVEC, M. Krleže 20, 40000 Čakovec</derivirana_varijabla>
  </DomainObject.Predmet.ProtustrankaFormatedWithAdress>
  <DomainObject.Predmet.ProtustrankaFormatedWithAdressOIB>
    <izvorni_sadrzaj> UDRUGA ZA INFORMATIČKU LOGISTIKU U SPORTU "ILUS" ČAKOVEC, OIB 48565402061, M. Krleže 20, 40000 Čakovec</izvorni_sadrzaj>
    <derivirana_varijabla naziv="DomainObject.Predmet.ProtustrankaFormatedWithAdressOIB_1"> UDRUGA ZA INFORMATIČKU LOGISTIKU U SPORTU "ILUS" ČAKOVEC, OIB 48565402061, M. Krleže 20, 40000 Čakovec</derivirana_varijabla>
  </DomainObject.Predmet.ProtustrankaFormatedWithAdressOIB>
  <DomainObject.Predmet.ProtustrankaWithAdress>
    <izvorni_sadrzaj>UDRUGA ZA INFORMATIČKU LOGISTIKU U SPORTU "ILUS" ČAKOVEC M. Krleže 20, 40000 Čakovec</izvorni_sadrzaj>
    <derivirana_varijabla naziv="DomainObject.Predmet.ProtustrankaWithAdress_1">UDRUGA ZA INFORMATIČKU LOGISTIKU U SPORTU "ILUS" ČAKOVEC M. Krleže 20, 40000 Čakovec</derivirana_varijabla>
  </DomainObject.Predmet.ProtustrankaWithAdress>
  <DomainObject.Predmet.ProtustrankaWithAdressOIB>
    <izvorni_sadrzaj>UDRUGA ZA INFORMATIČKU LOGISTIKU U SPORTU "ILUS" ČAKOVEC, OIB 48565402061, M. Krleže 20, 40000 Čakovec</izvorni_sadrzaj>
    <derivirana_varijabla naziv="DomainObject.Predmet.ProtustrankaWithAdressOIB_1">UDRUGA ZA INFORMATIČKU LOGISTIKU U SPORTU "ILUS" ČAKOVEC, OIB 48565402061, M. Krleže 20, 40000 Čakovec</derivirana_varijabla>
  </DomainObject.Predmet.ProtustrankaWithAdressOIB>
  <DomainObject.Predmet.ProtustrankaNazivFormated>
    <izvorni_sadrzaj>UDRUGA ZA INFORMATIČKU LOGISTIKU U SPORTU "ILUS" ČAKOVEC</izvorni_sadrzaj>
    <derivirana_varijabla naziv="DomainObject.Predmet.ProtustrankaNazivFormated_1">UDRUGA ZA INFORMATIČKU LOGISTIKU U SPORTU "ILUS" ČAKOVEC</derivirana_varijabla>
  </DomainObject.Predmet.ProtustrankaNazivFormated>
  <DomainObject.Predmet.ProtustrankaNazivFormatedOIB>
    <izvorni_sadrzaj>UDRUGA ZA INFORMATIČKU LOGISTIKU U SPORTU "ILUS" ČAKOVEC, OIB 48565402061</izvorni_sadrzaj>
    <derivirana_varijabla naziv="DomainObject.Predmet.ProtustrankaNazivFormatedOIB_1">UDRUGA ZA INFORMATIČKU LOGISTIKU U SPORTU "ILUS" ČAKOVEC, OIB 48565402061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2708.36</izvorni_sadrzaj>
    <derivirana_varijabla naziv="DomainObject.Predmet.TrenutnaVrijednost_1">2708.36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INFORMATIČKU LOGISTIKU U SPORTU "ILUS" ČAKOVEC</item>
    </izvorni_sadrzaj>
    <derivirana_varijabla naziv="DomainObject.Predmet.ProtuStrankaListFormated_1">
      <item>UDRUGA ZA INFORMATIČKU LOGISTIKU U SPORTU "ILUS" ČAKOVEC</item>
    </derivirana_varijabla>
  </DomainObject.Predmet.ProtuStrankaListFormated>
  <DomainObject.Predmet.ProtuStrankaListFormatedOIB>
    <izvorni_sadrzaj>
      <item>UDRUGA ZA INFORMATIČKU LOGISTIKU U SPORTU "ILUS" ČAKOVEC, OIB 48565402061</item>
    </izvorni_sadrzaj>
    <derivirana_varijabla naziv="DomainObject.Predmet.ProtuStrankaListFormatedOIB_1">
      <item>UDRUGA ZA INFORMATIČKU LOGISTIKU U SPORTU "ILUS" ČAKOVEC, OIB 48565402061</item>
    </derivirana_varijabla>
  </DomainObject.Predmet.ProtuStrankaListFormatedOIB>
  <DomainObject.Predmet.ProtuStrankaListFormatedWithAdress>
    <izvorni_sadrzaj>
      <item>UDRUGA ZA INFORMATIČKU LOGISTIKU U SPORTU "ILUS" ČAKOVEC, M. Krleže 20, 40000 Čakovec</item>
    </izvorni_sadrzaj>
    <derivirana_varijabla naziv="DomainObject.Predmet.ProtuStrankaListFormatedWithAdress_1">
      <item>UDRUGA ZA INFORMATIČKU LOGISTIKU U SPORTU "ILUS" ČAKOVEC, M. Krleže 20, 40000 Čakovec</item>
    </derivirana_varijabla>
  </DomainObject.Predmet.ProtuStrankaListFormatedWithAdress>
  <DomainObject.Predmet.ProtuStrankaListFormatedWithAdressOIB>
    <izvorni_sadrzaj>
      <item>UDRUGA ZA INFORMATIČKU LOGISTIKU U SPORTU "ILUS" ČAKOVEC, OIB 48565402061, M. Krleže 20, 40000 Čakovec</item>
    </izvorni_sadrzaj>
    <derivirana_varijabla naziv="DomainObject.Predmet.ProtuStrankaListFormatedWithAdressOIB_1">
      <item>UDRUGA ZA INFORMATIČKU LOGISTIKU U SPORTU "ILUS" ČAKOVEC, OIB 48565402061, M. Krleže 20, 40000 Čakovec</item>
    </derivirana_varijabla>
  </DomainObject.Predmet.ProtuStrankaListFormatedWithAdressOIB>
  <DomainObject.Predmet.ProtuStrankaListNazivFormated>
    <izvorni_sadrzaj>
      <item>UDRUGA ZA INFORMATIČKU LOGISTIKU U SPORTU "ILUS" ČAKOVEC</item>
    </izvorni_sadrzaj>
    <derivirana_varijabla naziv="DomainObject.Predmet.ProtuStrankaListNazivFormated_1">
      <item>UDRUGA ZA INFORMATIČKU LOGISTIKU U SPORTU "ILUS" ČAKOVEC</item>
    </derivirana_varijabla>
  </DomainObject.Predmet.ProtuStrankaListNazivFormated>
  <DomainObject.Predmet.ProtuStrankaListNazivFormatedOIB>
    <izvorni_sadrzaj>
      <item>UDRUGA ZA INFORMATIČKU LOGISTIKU U SPORTU "ILUS" ČAKOVEC, OIB 48565402061</item>
    </izvorni_sadrzaj>
    <derivirana_varijabla naziv="DomainObject.Predmet.ProtuStrankaListNazivFormatedOIB_1">
      <item>UDRUGA ZA INFORMATIČKU LOGISTIKU U SPORTU "ILUS" ČAKOVEC, OIB 48565402061</item>
    </derivirana_varijabla>
  </DomainObject.Predmet.ProtuStrankaListNazivFormatedOIB>
  <DomainObject.Predmet.OstaliListFormated>
    <izvorni_sadrzaj>
      <item>E-oglasna ploča</item>
      <item>Sudski registar, Trgovački sud u Varaždinu</item>
      <item>Sanimir Radek</item>
    </izvorni_sadrzaj>
    <derivirana_varijabla naziv="DomainObject.Predmet.OstaliListFormated_1">
      <item>E-oglasna ploča</item>
      <item>Sudski registar, Trgovački sud u Varaždinu</item>
      <item>Sanimir Radek</item>
    </derivirana_varijabla>
  </DomainObject.Predmet.OstaliListFormated>
  <DomainObject.Predmet.OstaliListFormatedOIB>
    <izvorni_sadrzaj>
      <item>E-oglasna ploča</item>
      <item>Sudski registar, Trgovački sud u Varaždinu</item>
      <item>Sanimir Radek, OIB 55212728314</item>
    </izvorni_sadrzaj>
    <derivirana_varijabla naziv="DomainObject.Predmet.OstaliListFormatedOIB_1">
      <item>E-oglasna ploča</item>
      <item>Sudski registar, Trgovački sud u Varaždinu</item>
      <item>Sanimir Radek, OIB 55212728314</item>
    </derivirana_varijabla>
  </DomainObject.Predmet.OstaliListFormatedOIB>
  <DomainObject.Predmet.OstaliListFormatedWithAdress>
    <izvorni_sadrzaj>
      <item>E-oglasna ploča</item>
      <item>Sudski registar, Trgovački sud u Varaždinu</item>
      <item>Sanimir Radek, Krištanovec 143, 40000 Krištanovec</item>
    </izvorni_sadrzaj>
    <derivirana_varijabla naziv="DomainObject.Predmet.OstaliListFormatedWithAdress_1">
      <item>E-oglasna ploča</item>
      <item>Sudski registar, Trgovački sud u Varaždinu</item>
      <item>Sanimir Radek, Krištanovec 143, 40000 Krištanovec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Sanimir Radek, OIB 55212728314, Krištanovec 143, 40000 Krištanovec</item>
    </izvorni_sadrzaj>
    <derivirana_varijabla naziv="DomainObject.Predmet.OstaliListFormatedWithAdressOIB_1">
      <item>E-oglasna ploča</item>
      <item>Sudski registar, Trgovački sud u Varaždinu</item>
      <item>Sanimir Radek, OIB 55212728314, Krištanovec 143, 40000 Krištanovec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Sanimir Radek</item>
    </izvorni_sadrzaj>
    <derivirana_varijabla naziv="DomainObject.Predmet.OstaliListNazivFormated_1">
      <item>E-oglasna ploča</item>
      <item>Sudski registar, Trgovački sud u Varaždinu</item>
      <item>Sanimir Radek</item>
    </derivirana_varijabla>
  </DomainObject.Predmet.OstaliListNazivFormated>
  <DomainObject.Predmet.OstaliListNazivFormatedOIB>
    <izvorni_sadrzaj>
      <item>E-oglasna ploča</item>
      <item>Sudski registar, Trgovački sud u Varaždinu</item>
      <item>Sanimir Radek, OIB 55212728314</item>
    </izvorni_sadrzaj>
    <derivirana_varijabla naziv="DomainObject.Predmet.OstaliListNazivFormatedOIB_1">
      <item>E-oglasna ploča</item>
      <item>Sudski registar, Trgovački sud u Varaždinu</item>
      <item>Sanimir Radek, OIB 55212728314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INFORMATIČKU LOGISTIKU U SPORTU "ILUS" ČAKOVEC</izvorni_sadrzaj>
    <derivirana_varijabla naziv="DomainObject.Predmet.ProtustrankaIDrugi_1">UDRUGA ZA INFORMATIČKU LOGISTIKU U SPORTU "ILUS" ČAKOVEC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ZA INFORMATIČKU LOGISTIKU U SPORTU "ILUS" ČAKOVEC, OIB 48565402061, M. Krleže 20, 40000 Čakovec</izvorni_sadrzaj>
    <derivirana_varijabla naziv="DomainObject.Predmet.ProtustrankaIDrugiAdressOIB_1">UDRUGA ZA INFORMATIČKU LOGISTIKU U SPORTU "ILUS" ČAKOVEC, OIB 48565402061, M. Krleže 20,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INFORMATIČKU LOGISTIKU U SPORTU "ILUS" ČAKOVEC</item>
      <item>E-oglasna ploča</item>
      <item>Sudski registar, Trgovački sud u Varaždinu</item>
      <item>Sanimir Radek</item>
    </izvorni_sadrzaj>
    <derivirana_varijabla naziv="DomainObject.Predmet.SudioniciListNaziv_1">
      <item>Financijska agencija</item>
      <item>UDRUGA ZA INFORMATIČKU LOGISTIKU U SPORTU "ILUS" ČAKOVEC</item>
      <item>E-oglasna ploča</item>
      <item>Sudski registar, Trgovački sud u Varaždinu</item>
      <item>Sanimir Radek</item>
    </derivirana_varijabla>
  </DomainObject.Predmet.SudioniciListNaziv>
  <DomainObject.Predmet.SudioniciListAdressOIB>
    <izvorni_sadrzaj>
      <item>Financijska agencija, OIB 85821130368, A. Cesarca 2,42000 Varaždin</item>
      <item>UDRUGA ZA INFORMATIČKU LOGISTIKU U SPORTU "ILUS" ČAKOVEC, OIB 48565402061, M. Krleže 20,40000 Čakovec</item>
      <item>E-oglasna ploča</item>
      <item>Sudski registar, Trgovački sud u Varaždinu</item>
      <item>Sanimir Radek, OIB 55212728314, Krištanovec 143,40000 Krištanovec</item>
    </izvorni_sadrzaj>
    <derivirana_varijabla naziv="DomainObject.Predmet.SudioniciListAdressOIB_1">
      <item>Financijska agencija, OIB 85821130368, A. Cesarca 2,42000 Varaždin</item>
      <item>UDRUGA ZA INFORMATIČKU LOGISTIKU U SPORTU "ILUS" ČAKOVEC, OIB 48565402061, M. Krleže 20,40000 Čakovec</item>
      <item>E-oglasna ploča</item>
      <item>Sudski registar, Trgovački sud u Varaždinu</item>
      <item>Sanimir Radek, OIB 55212728314, Krištanovec 143,40000 Krištanovec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48565402061</item>
      <item>, OIB null</item>
      <item>, OIB null</item>
      <item>, OIB 55212728314</item>
    </izvorni_sadrzaj>
    <derivirana_varijabla naziv="DomainObject.Predmet.SudioniciListNazivOIB_1">
      <item>, OIB 85821130368</item>
      <item>, OIB 48565402061</item>
      <item>, OIB null</item>
      <item>, OIB null</item>
      <item>, OIB 55212728314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2938</properties:Characters>
  <properties:Lines>88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2016-09-06T05:13:00Z</dcterms:created>
  <dc:creator>Tea Meister</dc:creator>
  <cp:lastModifiedBy>Tea Meister</cp:lastModifiedBy>
  <cp:lastPrinted>2016-09-06T08:43:00Z</cp:lastPrinted>
  <dcterms:modified xmlns:xsi="http://www.w3.org/2001/XMLSchema-instance" xsi:type="dcterms:W3CDTF">2016-09-06T08:43:00Z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