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078C0" w:rsidR="00D078C0">
        <w:tc>
          <w:tcPr>
            <w:tcW w:type="dxa" w:w="2985"/>
            <w:hideMark/>
          </w:tcPr>
          <w:p w:rsidRDefault="00D078C0" w:rsidP="00D078C0" w:rsidR="00D078C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078C0" w:rsidP="00D078C0" w:rsidR="00D078C0">
            <w:pPr>
              <w:spacing w:after="0"/>
              <w:jc w:val="center"/>
            </w:pPr>
            <w:r>
              <w:t>Republika Hrvatska</w:t>
            </w:r>
          </w:p>
          <w:p w:rsidRDefault="00D078C0" w:rsidP="00D078C0" w:rsidR="00D078C0">
            <w:pPr>
              <w:spacing w:after="0"/>
              <w:jc w:val="center"/>
            </w:pPr>
            <w:r>
              <w:t>Trgovački sud u Varaždinu</w:t>
            </w:r>
          </w:p>
          <w:p w:rsidRDefault="00D078C0" w:rsidP="00D078C0" w:rsidR="00D078C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3fa6f0" w14:paraId="23fa6f0" w:rsidRDefault="00D078C0" w:rsidP="00D078C0" w:rsidR="00D078C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078C0" w:rsidP="00D078C0" w:rsidR="00D078C0">
      <w:pPr>
        <w:spacing w:after="0"/>
        <w:jc w:val="right"/>
      </w:pPr>
      <w:r>
        <w:t>Poslovni broj: 3 St-1075/2016-25</w:t>
      </w:r>
    </w:p>
    <w:p w:rsidRDefault="00D078C0" w:rsidP="00D078C0" w:rsidR="00D078C0">
      <w:pPr>
        <w:spacing w:after="0"/>
        <w:jc w:val="right"/>
      </w:pPr>
    </w:p>
    <w:p w:rsidRDefault="00D078C0" w:rsidP="00D078C0" w:rsidR="00D078C0">
      <w:pPr>
        <w:spacing w:after="0"/>
        <w:jc w:val="right"/>
      </w:pPr>
    </w:p>
    <w:p w:rsidRDefault="00D078C0" w:rsidP="00D078C0" w:rsidR="00D078C0">
      <w:pPr>
        <w:spacing w:after="0"/>
      </w:pPr>
    </w:p>
    <w:p w:rsidRDefault="00D078C0" w:rsidP="00D078C0" w:rsidR="00D078C0">
      <w:pPr>
        <w:spacing w:after="0"/>
        <w:jc w:val="center"/>
      </w:pPr>
      <w:r>
        <w:t>R E P U B L I K A   H R V A T S K A</w:t>
      </w:r>
    </w:p>
    <w:p w:rsidRDefault="00D078C0" w:rsidP="00D078C0" w:rsidR="00D078C0">
      <w:pPr>
        <w:spacing w:after="0"/>
        <w:jc w:val="right"/>
      </w:pPr>
    </w:p>
    <w:p w:rsidRDefault="00D078C0" w:rsidP="00D078C0" w:rsidR="00D078C0">
      <w:pPr>
        <w:spacing w:after="0"/>
        <w:jc w:val="center"/>
      </w:pPr>
      <w:r>
        <w:t>R J E Š E N J E</w:t>
      </w:r>
    </w:p>
    <w:p w:rsidRDefault="00D078C0" w:rsidP="00D078C0" w:rsidR="00D078C0">
      <w:pPr>
        <w:spacing w:after="0"/>
        <w:jc w:val="center"/>
      </w:pPr>
    </w:p>
    <w:p w:rsidRDefault="00D078C0" w:rsidP="00D078C0" w:rsidR="00D078C0">
      <w:pPr>
        <w:spacing w:after="0"/>
      </w:pPr>
    </w:p>
    <w:p w:rsidRDefault="00D078C0" w:rsidP="00D078C0" w:rsidR="00D078C0">
      <w:pPr>
        <w:spacing w:after="0"/>
        <w:jc w:val="both"/>
      </w:pPr>
      <w:r>
        <w:tab/>
        <w:t xml:space="preserve">Trgovački sud u Varaždinu, po sucu toga suda Jasni Lekić, u stečajnom postupku nad stečajnim dužnikom PARTNER PROJEKT d.o.o. u stečaju, Čakovec, Putjane 15, MBS: 070021653, OIB: 95019406246, nakon održanog ispitnog ročišta dana 13. rujna 2017. godine, 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center"/>
      </w:pPr>
      <w:r>
        <w:t>r i j e š i o   j e</w:t>
      </w:r>
    </w:p>
    <w:p w:rsidRDefault="00D078C0" w:rsidP="00D078C0" w:rsidR="00D078C0">
      <w:pPr>
        <w:spacing w:after="0"/>
        <w:jc w:val="center"/>
      </w:pPr>
    </w:p>
    <w:p w:rsidRDefault="00D078C0" w:rsidP="00D078C0" w:rsidR="00D078C0">
      <w:pPr>
        <w:spacing w:after="0"/>
        <w:jc w:val="center"/>
      </w:pPr>
    </w:p>
    <w:p w:rsidRDefault="00D078C0" w:rsidP="00D078C0" w:rsidR="00D078C0">
      <w:pPr>
        <w:spacing w:after="0"/>
        <w:ind w:left="705"/>
        <w:jc w:val="both"/>
      </w:pPr>
      <w:r>
        <w:rPr>
          <w:b/>
        </w:rPr>
        <w:t xml:space="preserve">I/ </w:t>
      </w:r>
      <w:r>
        <w:t>Utvrđuju se osnovanim slijedeće tražbine:</w:t>
      </w:r>
    </w:p>
    <w:p w:rsidRDefault="00D078C0" w:rsidP="00D078C0" w:rsidR="00D078C0">
      <w:pPr>
        <w:spacing w:after="0"/>
        <w:ind w:left="705"/>
        <w:jc w:val="both"/>
      </w:pPr>
    </w:p>
    <w:p w:rsidRDefault="00D078C0" w:rsidP="00D078C0" w:rsidR="00D078C0">
      <w:pPr>
        <w:spacing w:lineRule="auto" w:line="288" w:after="0"/>
        <w:jc w:val="both"/>
        <w:rPr>
          <w:b/>
          <w:u w:val="single"/>
        </w:rPr>
      </w:pPr>
    </w:p>
    <w:p w:rsidRDefault="00D078C0" w:rsidP="00D078C0" w:rsidR="00D078C0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D078C0" w:rsidP="00D078C0" w:rsidR="00D078C0">
      <w:pPr>
        <w:spacing w:lineRule="auto" w:line="288" w:after="0"/>
        <w:rPr>
          <w:b/>
          <w:u w:val="single"/>
        </w:rPr>
      </w:pPr>
    </w:p>
    <w:p w:rsidRDefault="00D078C0" w:rsidP="00D078C0" w:rsidR="00D078C0">
      <w:pPr>
        <w:spacing w:lineRule="auto" w:line="288" w:after="0"/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59"/>
        <w:gridCol w:w="1276"/>
        <w:gridCol w:w="1417"/>
        <w:gridCol w:w="1134"/>
        <w:gridCol w:w="1134"/>
        <w:gridCol w:w="1134"/>
        <w:gridCol w:w="1134"/>
        <w:gridCol w:w="992"/>
      </w:tblGrid>
      <w:tr w:rsidTr="00D078C0" w:rsidR="00D078C0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R.br.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Ime i prezime tvrtka ili naziv vjerov.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OIB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Adresa/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Pravna osnova tražbine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Oznaka ovršne isprave </w:t>
            </w:r>
          </w:p>
        </w:tc>
      </w:tr>
      <w:tr w:rsidTr="00D078C0" w:rsidR="00D078C0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Ministarstvo financija, Porezna uprava, Područni ured sjeverna Hrvatska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52634238587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Varaždin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306.929,97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Izlist stanja dugovanja  PU, ovjeren od čelnika poreznog tijela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- doprinosi iz i na plaće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306.929,97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Rješenje o ovrsi </w:t>
            </w:r>
          </w:p>
        </w:tc>
      </w:tr>
      <w:tr w:rsidTr="00D078C0" w:rsidR="00D078C0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306.929,97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306.929,97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</w:tbl>
    <w:p w:rsidRDefault="00D078C0" w:rsidP="00D078C0" w:rsidR="00D078C0">
      <w:pPr>
        <w:spacing w:lineRule="auto" w:line="288" w:after="0"/>
        <w:jc w:val="both"/>
      </w:pPr>
    </w:p>
    <w:p w:rsidRDefault="00D078C0" w:rsidP="00D078C0" w:rsidR="00D078C0">
      <w:pPr>
        <w:spacing w:lineRule="auto" w:line="288" w:after="0"/>
        <w:jc w:val="both"/>
      </w:pPr>
    </w:p>
    <w:p w:rsidRDefault="00D078C0" w:rsidP="00D078C0" w:rsidR="00D078C0">
      <w:pPr>
        <w:spacing w:lineRule="auto" w:line="288" w:after="0"/>
        <w:jc w:val="both"/>
      </w:pPr>
    </w:p>
    <w:p w:rsidRDefault="00D078C0" w:rsidP="00D078C0" w:rsidR="00D078C0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lastRenderedPageBreak/>
        <w:t xml:space="preserve">II VIŠI ISPLATNI RED </w:t>
      </w:r>
    </w:p>
    <w:p w:rsidRDefault="00D078C0" w:rsidP="00D078C0" w:rsidR="00D078C0">
      <w:pPr>
        <w:spacing w:lineRule="auto" w:line="288" w:after="0"/>
        <w:rPr>
          <w:b/>
          <w:u w:val="single"/>
        </w:rPr>
      </w:pPr>
    </w:p>
    <w:p w:rsidRDefault="00D078C0" w:rsidP="00D078C0" w:rsidR="00D078C0">
      <w:pPr>
        <w:spacing w:lineRule="auto" w:line="288" w:after="0"/>
        <w:jc w:val="both"/>
        <w:rPr>
          <w:b/>
        </w:rPr>
      </w:pPr>
    </w:p>
    <w:tbl>
      <w:tblPr>
        <w:tblW w:type="dxa" w:w="10620"/>
        <w:tblInd w:type="dxa" w:w="-59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02"/>
        <w:gridCol w:w="993"/>
        <w:gridCol w:w="1133"/>
        <w:gridCol w:w="992"/>
        <w:gridCol w:w="1416"/>
        <w:gridCol w:w="1133"/>
        <w:gridCol w:w="1417"/>
        <w:gridCol w:w="1133"/>
        <w:gridCol w:w="1050"/>
        <w:gridCol w:w="851"/>
      </w:tblGrid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R.br. 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Ime i prezime tvrtka ili naziv vjerov.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OIB vjerovnika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Adresa/ sjedište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Podaci o tražbini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Iznos prizn. tražbine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Iznos osporene tražbine</w:t>
            </w: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Razlog osporavanja tražbine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Oznaka ovršne isprave </w:t>
            </w: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Ministarstvo financija, Porezna uprava, Područni ured sjeverna Hrvatska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52634238587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Varaždin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787.375,56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Izlist stanja dugovanja  PU, ovjeren od čelnika poreznog tijela  (PDV, porez na CMV, sudske pristojbe, kazne, članarina HGK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787.375,56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Rješenje o ovrsi </w:t>
            </w: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2. 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INA – Industrija nafte d.d.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27759560625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Avenija V. Holjevca 10,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3.759,59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3.759,59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Holcim Hrvatska d.o.o.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6011430579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Koromačno 7B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396.492,10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Knjigovodstvena kartica, kamate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Isporuka roba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396.492,10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4.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Würth-Hrvatska d.o.o.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52641439848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Franje Lučića 32,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28.995,22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28.995,22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Triglav osiguranje d.d.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29743547503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Antuna Heinza 4,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92.988,66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Računi, kamate, IOS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92.988,66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6.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KEMA Zagreb d.o.o. u likvidaciji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37353224640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Vučak 34,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19.280,48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19.280,48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7.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Odvjetnik dr.sc. Zvonimir Zebec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52909174447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Petrinjska 51/1,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502.616,12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 xml:space="preserve">Računi za </w:t>
            </w:r>
            <w:r>
              <w:rPr>
                <w:rFonts w:eastAsia="Calibri" w:hAnsi="Calibri" w:ascii="Calibri"/>
                <w:sz w:val="20"/>
                <w:szCs w:val="20"/>
              </w:rPr>
              <w:lastRenderedPageBreak/>
              <w:t>odvjet. Zastup., troškovnik, obračun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lastRenderedPageBreak/>
              <w:t>502.616,12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16"/>
                <w:szCs w:val="16"/>
              </w:rPr>
            </w:pPr>
            <w:r>
              <w:rPr>
                <w:rFonts w:eastAsia="Calibri" w:hAnsi="Calibri" w:ascii="Calibri"/>
                <w:sz w:val="16"/>
                <w:szCs w:val="16"/>
              </w:rPr>
              <w:t xml:space="preserve">Stečajni vjerovnik je na ispitnom ročištu povukao tražbinu u </w:t>
            </w:r>
            <w:r>
              <w:rPr>
                <w:rFonts w:eastAsia="Calibri" w:hAnsi="Calibri" w:ascii="Calibri"/>
                <w:sz w:val="16"/>
                <w:szCs w:val="16"/>
              </w:rPr>
              <w:lastRenderedPageBreak/>
              <w:t xml:space="preserve">iznosu od 56.512,29 kn 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lastRenderedPageBreak/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Odvjetnica Jasna Preložnjak-Bedić, zast. po punom. Odvjetniku Miroslavu Tkalčić, Čakovec, R. Boškovića 16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02487923935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Kralja Tomislava 1, Čakovec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91.016,62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Zahtjev za izravnu naplatu FINA-i od 01.04.2016., Specifikacija tražbine od 01.04.2016.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91.016,62</w:t>
            </w:r>
          </w:p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16"/>
                <w:szCs w:val="16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Rješ. TS u VŽ Stpn-79/13</w:t>
            </w:r>
          </w:p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  <w:tr w:rsidTr="00D078C0" w:rsidR="00D078C0">
        <w:tc>
          <w:tcPr>
            <w:tcW w:type="dxa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center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Ukupno: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1.922.524,35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78C0" w:rsidP="00D078C0" w:rsidR="00D078C0">
            <w:pPr>
              <w:spacing w:after="0"/>
              <w:jc w:val="right"/>
              <w:rPr>
                <w:rFonts w:eastAsia="Calibri" w:hAnsi="Calibri" w:ascii="Calibri"/>
                <w:sz w:val="20"/>
                <w:szCs w:val="20"/>
              </w:rPr>
            </w:pPr>
            <w:r>
              <w:rPr>
                <w:rFonts w:eastAsia="Calibri" w:hAnsi="Calibri" w:ascii="Calibri"/>
                <w:sz w:val="20"/>
                <w:szCs w:val="20"/>
              </w:rPr>
              <w:t>1.922.524,35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78C0" w:rsidP="00D078C0" w:rsidR="00D078C0">
            <w:pPr>
              <w:spacing w:after="0"/>
              <w:jc w:val="both"/>
              <w:rPr>
                <w:rFonts w:eastAsia="Calibri" w:hAnsi="Calibri" w:ascii="Calibri"/>
                <w:sz w:val="20"/>
                <w:szCs w:val="20"/>
              </w:rPr>
            </w:pPr>
          </w:p>
        </w:tc>
      </w:tr>
    </w:tbl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t>Sveukupno prijavljene tražbine 1. i 2. višeg isplatnog reda: 2.229.454,32 kn</w:t>
      </w:r>
    </w:p>
    <w:p w:rsidRDefault="00D078C0" w:rsidP="00D078C0" w:rsidR="00D078C0">
      <w:pPr>
        <w:spacing w:after="0"/>
        <w:jc w:val="both"/>
      </w:pPr>
      <w:r>
        <w:t>Priznate tražbine: 2.229.454,32 kn.</w:t>
      </w:r>
    </w:p>
    <w:p w:rsidRDefault="00D078C0" w:rsidP="00D078C0" w:rsidR="00D078C0">
      <w:pPr>
        <w:spacing w:lineRule="auto" w:line="288" w:after="0"/>
        <w:jc w:val="both"/>
        <w:rPr>
          <w:b/>
        </w:rPr>
      </w:pPr>
    </w:p>
    <w:p w:rsidRDefault="00D078C0" w:rsidP="00D078C0" w:rsidR="00D078C0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D078C0" w:rsidP="00D078C0" w:rsidR="00D078C0">
      <w:pPr>
        <w:spacing w:after="0"/>
        <w:jc w:val="center"/>
      </w:pPr>
      <w:r>
        <w:t>Obrazloženje</w:t>
      </w:r>
    </w:p>
    <w:p w:rsidRDefault="00D078C0" w:rsidP="00D078C0" w:rsidR="00D078C0">
      <w:pPr>
        <w:spacing w:after="0"/>
        <w:jc w:val="center"/>
      </w:pPr>
    </w:p>
    <w:p w:rsidRDefault="00D078C0" w:rsidP="00D078C0" w:rsidR="00D078C0">
      <w:pPr>
        <w:spacing w:after="0"/>
        <w:jc w:val="both"/>
      </w:pPr>
      <w:r>
        <w:tab/>
        <w:t xml:space="preserve">Na ispitnom ročištu u ovom stečajnom postupku ispitane su tražbine vjerovnika sukladno članku 260. Stečajnog zakona (N.N. 71/15, dalje skraćeno: SZ-a). 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tab/>
        <w:t>Stečajna upraviteljica priznala je tražbine te su iste uvrštene u tablicu prema svom iznosu i redu. Stoga je stečajni sudac temeljem članka 265. st. 1. SZ-a donio rješenje kao u izreci.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tab/>
      </w:r>
    </w:p>
    <w:p w:rsidRDefault="00D078C0" w:rsidP="00D078C0" w:rsidR="00D078C0">
      <w:pPr>
        <w:spacing w:after="0"/>
        <w:jc w:val="center"/>
      </w:pPr>
      <w:r>
        <w:t>Varaždin, 13. rujna 2017.</w:t>
      </w:r>
    </w:p>
    <w:p w:rsidRDefault="00D078C0" w:rsidP="00D078C0" w:rsidR="00D078C0">
      <w:pPr>
        <w:spacing w:after="0"/>
        <w:jc w:val="center"/>
      </w:pPr>
    </w:p>
    <w:p w:rsidRDefault="00D078C0" w:rsidP="00D078C0" w:rsidR="00D078C0">
      <w:pPr>
        <w:spacing w:after="0"/>
      </w:pPr>
    </w:p>
    <w:p w:rsidRDefault="00D078C0" w:rsidP="00D078C0" w:rsidR="00D078C0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D078C0" w:rsidP="00D078C0" w:rsidR="00D078C0">
      <w:pPr>
        <w:spacing w:after="0"/>
        <w:jc w:val="both"/>
      </w:pPr>
      <w:r>
        <w:t>POUKA O PRAVNOM LIJEKU: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</w:p>
    <w:p w:rsidRDefault="00D078C0" w:rsidP="00D078C0" w:rsidR="00D078C0">
      <w:pPr>
        <w:spacing w:after="0"/>
        <w:jc w:val="both"/>
      </w:pPr>
      <w:r>
        <w:t>DNA: 1. Stečajna upraviteljica Nevenka Golubić iz Štefanca, Štefanec Marof 27,</w:t>
      </w:r>
    </w:p>
    <w:p w:rsidRDefault="00D078C0" w:rsidP="00D078C0" w:rsidR="00D078C0">
      <w:pPr>
        <w:spacing w:after="0"/>
        <w:jc w:val="both"/>
      </w:pPr>
      <w:r>
        <w:t xml:space="preserve">               42202 Trnovec Bartolovečki</w:t>
      </w:r>
    </w:p>
    <w:p w:rsidRDefault="00D078C0" w:rsidP="00D078C0" w:rsidR="00D078C0">
      <w:pPr>
        <w:spacing w:after="0"/>
        <w:jc w:val="both"/>
      </w:pPr>
      <w:r>
        <w:t xml:space="preserve">           2. ŽDO Varaždin, građansko upravni odjel</w:t>
      </w:r>
    </w:p>
    <w:p w:rsidRDefault="00D078C0" w:rsidP="00D078C0" w:rsidR="00D078C0">
      <w:pPr>
        <w:spacing w:after="0"/>
        <w:jc w:val="both"/>
      </w:pPr>
      <w:r>
        <w:t xml:space="preserve">           3. e-Oglasna ploča ovoga suda</w:t>
      </w:r>
    </w:p>
    <w:p w:rsidRDefault="00AE649C" w:rsidP="00D078C0" w:rsidR="00AE649C" w:rsidRPr="00B76F3C">
      <w:pPr>
        <w:pStyle w:val="NormaleSPIS"/>
        <w:spacing w:after="0"/>
      </w:pPr>
    </w:p>
    <w:p w:rsidRDefault="00AB4602" w:rsidP="00D078C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78C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BAD" w:rsidP="00537B78" w:rsidR="000C1BAD">
      <w:r>
        <w:separator/>
      </w:r>
    </w:p>
  </w:endnote>
  <w:endnote w:id="0" w:type="continuationSeparator">
    <w:p w:rsidRDefault="000C1BAD" w:rsidP="00537B78" w:rsidR="000C1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BAD" w:rsidP="00537B78" w:rsidR="000C1BAD">
      <w:r>
        <w:separator/>
      </w:r>
    </w:p>
  </w:footnote>
  <w:footnote w:id="0" w:type="continuationSeparator">
    <w:p w:rsidRDefault="000C1BAD" w:rsidP="00537B78" w:rsidR="000C1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BAD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8C0"/>
    <w:rsid w:val="00D07D3C"/>
    <w:rsid w:val="00D07E36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33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St-1075/2016-25</izvorni_sadrzaj>
    <derivirana_varijabla naziv="DomainObject.Oznaka_1">St-1075/2016-25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St-1075/2016-25</izvorni_sadrzaj>
    <derivirana_varijabla naziv="DomainObject.PoslovniBrojDokumenta_1">St-1075/2016-25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807E6-634B-44BE-B5C6-5513CAB64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583</properties:Words>
  <properties:Characters>3251</properties:Characters>
  <properties:Lines>403</properties:Lines>
  <properties:Paragraphs>126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2018-03-21T09:30:00Z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St-1075/2016-25 / Odluka - Rješenje - utvrđene i osporene tražbine (odluka_St-1075_2016-25.docx)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