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737e" w14:paraId="b5a737e" w:rsidRDefault="00260545" w:rsidP="00260545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>
        <w:rPr>
          <w:b/>
        </w:rPr>
        <w:t>206</w:t>
      </w:r>
      <w:r w:rsidR="00145526">
        <w:rPr>
          <w:b/>
        </w:rPr>
        <w:t>6</w:t>
      </w:r>
      <w:r w:rsidRPr="005153ED">
        <w:rPr>
          <w:b/>
        </w:rPr>
        <w:t>/2016</w:t>
      </w:r>
      <w:r>
        <w:rPr>
          <w:b/>
        </w:rPr>
        <w:t>-</w:t>
      </w:r>
      <w:r w:rsidR="00145526">
        <w:rPr>
          <w:b/>
        </w:rPr>
        <w:t>36</w:t>
      </w:r>
    </w:p>
    <w:p w:rsidRDefault="00260545" w:rsidP="00260545" w:rsidR="00260545" w:rsidRPr="005153ED"/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0545" w:rsidP="00260545" w:rsidR="00260545" w:rsidRPr="005153ED">
      <w:pPr>
        <w:rPr>
          <w:b/>
        </w:rPr>
      </w:pPr>
      <w:r w:rsidRPr="005153ED">
        <w:rPr>
          <w:b/>
        </w:rPr>
        <w:t>REPUBLIKA HRVATSKA</w:t>
      </w:r>
    </w:p>
    <w:p w:rsidRDefault="00260545" w:rsidP="00260545" w:rsidR="00260545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260545" w:rsidP="00260545" w:rsidR="00260545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260545" w:rsidP="00260545" w:rsidR="00260545" w:rsidRPr="005153ED">
      <w:pPr>
        <w:rPr>
          <w:b/>
        </w:rPr>
      </w:pPr>
      <w:r w:rsidRPr="005153ED">
        <w:rPr>
          <w:b/>
        </w:rPr>
        <w:t>Dubrovnik, Dr. Ante Starčevića 23</w:t>
      </w:r>
    </w:p>
    <w:p w:rsidRDefault="00260545" w:rsidP="00260545" w:rsidR="00260545" w:rsidRPr="005153ED"/>
    <w:p w:rsidRDefault="00260545" w:rsidP="00260545" w:rsidR="00260545"/>
    <w:p w:rsidRDefault="00260545" w:rsidP="00260545" w:rsidR="00260545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260545" w:rsidP="00260545" w:rsidR="00260545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260545" w:rsidP="00260545" w:rsidR="00260545" w:rsidRPr="005153ED"/>
    <w:p w:rsidRDefault="00260545" w:rsidP="00260545" w:rsidR="00260545" w:rsidRPr="005153ED">
      <w:pPr>
        <w:ind w:firstLine="708"/>
        <w:jc w:val="both"/>
      </w:pPr>
      <w:r w:rsidRPr="005153ED">
        <w:t>Trgovački sud u Splitu, Stalna služba u Dubrovniku,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145526" w:rsidRPr="00145526">
        <w:t>URANIUM  d.o.o. „u stečaju“, Dubrovnik, Vukovarska 22, MBS: 090021461, OIB: 13790766163, zastupanog po st</w:t>
      </w:r>
      <w:r w:rsidR="00145526">
        <w:t>ečajnom upravitelju Marku Lonac</w:t>
      </w:r>
      <w:r>
        <w:t xml:space="preserve">, </w:t>
      </w:r>
      <w:r w:rsidR="00145526">
        <w:t>dana 24</w:t>
      </w:r>
      <w:r>
        <w:t xml:space="preserve">. </w:t>
      </w:r>
      <w:r w:rsidR="00145526">
        <w:t>siječnja 2018</w:t>
      </w:r>
      <w:r w:rsidRPr="005153ED">
        <w:t>. godine,</w:t>
      </w:r>
    </w:p>
    <w:p w:rsidRDefault="00260545" w:rsidP="00260545" w:rsidR="00260545" w:rsidRPr="005153ED"/>
    <w:p w:rsidRDefault="00260545" w:rsidP="00260545" w:rsidR="00260545">
      <w:pPr>
        <w:jc w:val="center"/>
        <w:rPr>
          <w:b/>
        </w:rPr>
      </w:pPr>
      <w:r w:rsidRPr="005153ED">
        <w:rPr>
          <w:b/>
        </w:rPr>
        <w:t>r i j e š i o      j e</w:t>
      </w:r>
    </w:p>
    <w:p w:rsidRDefault="00260545" w:rsidP="00260545" w:rsidR="00260545" w:rsidRPr="005153ED">
      <w:pPr>
        <w:jc w:val="center"/>
      </w:pPr>
    </w:p>
    <w:p w:rsidRDefault="00145526" w:rsidP="00FA7049" w:rsidR="002500C5" w:rsidRPr="00101478">
      <w:pPr>
        <w:ind w:firstLine="696" w:left="12"/>
        <w:jc w:val="both"/>
      </w:pPr>
      <w:r>
        <w:t>R</w:t>
      </w:r>
      <w:r w:rsidRPr="00145526">
        <w:t xml:space="preserve">očište skupštine vjerovnika </w:t>
      </w:r>
      <w:r w:rsidR="008666A4">
        <w:t xml:space="preserve">određeno </w:t>
      </w:r>
      <w:r w:rsidR="008666A4" w:rsidRPr="008666A4">
        <w:t xml:space="preserve">za dan </w:t>
      </w:r>
      <w:r>
        <w:t>12</w:t>
      </w:r>
      <w:r w:rsidR="008666A4" w:rsidRPr="008666A4">
        <w:t xml:space="preserve">. </w:t>
      </w:r>
      <w:r>
        <w:t>veljače 2018. godine u 09,3</w:t>
      </w:r>
      <w:r w:rsidR="008666A4" w:rsidRPr="008666A4">
        <w:t xml:space="preserve">0 sati </w:t>
      </w:r>
      <w:r w:rsidR="008666A4">
        <w:t>se</w:t>
      </w:r>
      <w:r w:rsidR="00FB7A02">
        <w:t xml:space="preserve"> odg</w:t>
      </w:r>
      <w:r w:rsidR="008666A4">
        <w:t>a</w:t>
      </w:r>
      <w:r w:rsidR="00FB7A02">
        <w:t>đ</w:t>
      </w:r>
      <w:r w:rsidR="008666A4">
        <w:t>a</w:t>
      </w:r>
      <w:r w:rsidR="001850BB">
        <w:t xml:space="preserve"> zbog nemogućnosti pristupa stečajnog upravitelja</w:t>
      </w:r>
      <w:r w:rsidR="00FA7049">
        <w:t xml:space="preserve">, </w:t>
      </w:r>
      <w:r w:rsidR="002500C5" w:rsidRPr="00101478">
        <w:t>te</w:t>
      </w:r>
      <w:r w:rsidR="00EF0F2E" w:rsidRPr="00101478">
        <w:t xml:space="preserve"> se </w:t>
      </w:r>
      <w:r w:rsidR="00CE3D62" w:rsidRPr="00101478">
        <w:t xml:space="preserve">novo </w:t>
      </w:r>
      <w:r w:rsidR="002500C5" w:rsidRPr="00101478">
        <w:t>zakazuje za dan</w:t>
      </w:r>
      <w:r w:rsidR="007B2C2E" w:rsidRPr="00101478">
        <w:t xml:space="preserve"> </w:t>
      </w:r>
      <w:r>
        <w:rPr>
          <w:b/>
          <w:u w:val="single"/>
        </w:rPr>
        <w:t>14</w:t>
      </w:r>
      <w:r w:rsidR="00FB7A02">
        <w:rPr>
          <w:b/>
          <w:u w:val="single"/>
        </w:rPr>
        <w:t xml:space="preserve">. </w:t>
      </w:r>
      <w:r>
        <w:rPr>
          <w:b/>
          <w:u w:val="single"/>
        </w:rPr>
        <w:t>veljače 2018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>
        <w:rPr>
          <w:b/>
          <w:u w:val="single"/>
        </w:rPr>
        <w:t>09</w:t>
      </w:r>
      <w:r w:rsidR="002500C5" w:rsidRPr="00101478">
        <w:rPr>
          <w:b/>
          <w:u w:val="single"/>
        </w:rPr>
        <w:t>,</w:t>
      </w:r>
      <w:r w:rsidR="008666A4">
        <w:rPr>
          <w:b/>
          <w:u w:val="single"/>
        </w:rPr>
        <w:t>3</w:t>
      </w:r>
      <w:r w:rsidR="00E1076B" w:rsidRPr="00101478"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 w:rsidR="00FA7049">
        <w:t xml:space="preserve"> </w:t>
      </w:r>
      <w:r w:rsidR="007B2C2E" w:rsidRPr="00101478">
        <w:t xml:space="preserve">sve u zgradi ovog suda u Dubrovniku, Dr. A. Starčevića 23, sudnica </w:t>
      </w:r>
      <w:r w:rsidR="00FB7A02">
        <w:t>1/ I kat</w:t>
      </w:r>
      <w:r w:rsidR="007B2C2E" w:rsidRPr="00101478">
        <w:t>.</w:t>
      </w:r>
      <w:r>
        <w:t xml:space="preserve"> </w:t>
      </w:r>
      <w:r w:rsidR="007B2C2E" w:rsidRPr="00101478">
        <w:t xml:space="preserve"> 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U Dubrovniku, dana</w:t>
      </w:r>
      <w:r w:rsidR="005B2D65" w:rsidRPr="00101478">
        <w:rPr>
          <w:b/>
        </w:rPr>
        <w:t xml:space="preserve"> </w:t>
      </w:r>
      <w:r w:rsidR="00FB7A02">
        <w:rPr>
          <w:b/>
        </w:rPr>
        <w:t>2</w:t>
      </w:r>
      <w:r w:rsidR="00145526">
        <w:rPr>
          <w:b/>
        </w:rPr>
        <w:t>4</w:t>
      </w:r>
      <w:r w:rsidR="004B4DAE" w:rsidRPr="00101478">
        <w:rPr>
          <w:b/>
        </w:rPr>
        <w:t xml:space="preserve">. </w:t>
      </w:r>
      <w:r w:rsidR="00145526">
        <w:rPr>
          <w:b/>
        </w:rPr>
        <w:t>siječnj</w:t>
      </w:r>
      <w:r w:rsidR="00AF61F0">
        <w:rPr>
          <w:b/>
        </w:rPr>
        <w:t>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145526">
        <w:rPr>
          <w:b/>
        </w:rPr>
        <w:t>8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45526"/>
    <w:rsid w:val="00176463"/>
    <w:rsid w:val="001850BB"/>
    <w:rsid w:val="00190243"/>
    <w:rsid w:val="001E147A"/>
    <w:rsid w:val="00205A34"/>
    <w:rsid w:val="00227212"/>
    <w:rsid w:val="002500C5"/>
    <w:rsid w:val="00260545"/>
    <w:rsid w:val="00283E7E"/>
    <w:rsid w:val="002D59FB"/>
    <w:rsid w:val="002E3C71"/>
    <w:rsid w:val="00383FE5"/>
    <w:rsid w:val="003A7D1C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6A6B"/>
    <w:rsid w:val="00AB7C1F"/>
    <w:rsid w:val="00AF61F0"/>
    <w:rsid w:val="00B056F1"/>
    <w:rsid w:val="00B70565"/>
    <w:rsid w:val="00B91E4D"/>
    <w:rsid w:val="00C1628D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7238C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6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A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A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A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A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6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A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A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A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A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</izvorni_sadrzaj>
    <derivirana_varijabla naziv="DomainObject.Predmet.OstaliListFormated_1">
      <item>Tihan Hilje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Marko Lonac, stečajni upravitelj</item>
    </izvorni_sadrzaj>
    <derivirana_varijabla naziv="DomainObject.Predmet.OstaliListNazivFormated_1">
      <item>Tihan Hilje</item>
      <item>Marko Lonac, stečajni upravitelj</item>
    </derivirana_varijabla>
  </DomainObject.Predmet.OstaliListNazivFormated>
  <DomainObject.Predmet.OstaliListNazivFormatedOIB>
    <izvorni_sadrzaj>
      <item>Tihan Hilje</item>
      <item>Marko Lonac, stečajni upravitelj, OIB 43471049776</item>
    </izvorni_sadrzaj>
    <derivirana_varijabla naziv="DomainObject.Predmet.OstaliListNazivFormatedOIB_1">
      <item>Tihan Hilje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818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2018-01-24T08:34:00Z</dcterms:created>
  <dc:creator>kfrankovic</dc:creator>
  <cp:lastModifiedBy>Katarina Franković</cp:lastModifiedBy>
  <cp:lastPrinted>2017-02-20T10:07:00Z</cp:lastPrinted>
  <dcterms:modified xmlns:xsi="http://www.w3.org/2001/XMLSchema-instance" xsi:type="dcterms:W3CDTF">2018-01-24T08:34:00Z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