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236DE" w14:paraId="7AAEF8CA" w:rsidRDefault="00347FC3" w:rsidP="00347FC3" w:rsidR="00347FC3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258B5113" w:rsidRDefault="00347FC3" w:rsidP="00347FC3" w:rsidR="00347FC3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6CB20AC2" w:rsidRDefault="00347FC3" w:rsidP="00347FC3" w:rsidR="00347FC3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0553B1E9" w:rsidRDefault="00347FC3" w:rsidP="00347FC3" w:rsidR="00347FC3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St-8161/2015</w:t>
      </w:r>
    </w:p>
    <w:p w14:textId="77777777" w14:paraId="76DCEDAA" w:rsidRDefault="00347FC3" w:rsidP="00347FC3" w:rsidR="00347FC3">
      <w:pPr>
        <w:rPr>
          <w:sz w:val="22"/>
          <w:szCs w:val="22"/>
        </w:rPr>
      </w:pPr>
    </w:p>
    <w:p w14:textId="77777777" w14:paraId="1496918A" w:rsidRDefault="00347FC3" w:rsidP="00347FC3" w:rsidR="00347FC3">
      <w:pPr>
        <w:rPr>
          <w:sz w:val="22"/>
          <w:szCs w:val="22"/>
        </w:rPr>
      </w:pPr>
    </w:p>
    <w:p w14:textId="77777777" w14:paraId="6F5A1B7E" w:rsidRDefault="00347FC3" w:rsidP="00347FC3" w:rsidR="00347FC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VUJIĆ UGOSTITELJSTVO d.o.o., Zagreb, </w:t>
      </w:r>
      <w:proofErr w:type="spellStart"/>
      <w:r>
        <w:rPr>
          <w:sz w:val="22"/>
          <w:szCs w:val="22"/>
        </w:rPr>
        <w:t>Krešićeva</w:t>
      </w:r>
      <w:proofErr w:type="spellEnd"/>
      <w:r>
        <w:rPr>
          <w:sz w:val="22"/>
          <w:szCs w:val="22"/>
        </w:rPr>
        <w:t xml:space="preserve"> 32, OIB 67941074748, temeljem odredbe članka 430. Stečajnog zakona (N. N. br. 71/15), dana 15. veljače 2016.g.   </w:t>
      </w:r>
    </w:p>
    <w:p w14:textId="77777777" w14:paraId="6EDDB219" w:rsidRDefault="00347FC3" w:rsidP="00347FC3" w:rsidR="00347FC3">
      <w:pPr>
        <w:jc w:val="both"/>
        <w:rPr>
          <w:sz w:val="22"/>
          <w:szCs w:val="22"/>
        </w:rPr>
      </w:pPr>
    </w:p>
    <w:p w14:textId="77777777" w14:paraId="4A06568D" w:rsidRDefault="00347FC3" w:rsidP="00347FC3" w:rsidR="00347FC3">
      <w:pPr>
        <w:jc w:val="both"/>
        <w:rPr>
          <w:sz w:val="22"/>
          <w:szCs w:val="22"/>
        </w:rPr>
      </w:pPr>
    </w:p>
    <w:p w14:textId="77777777" w14:paraId="70334798" w:rsidRDefault="00347FC3" w:rsidP="00347FC3" w:rsidR="00347FC3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7A4E9364" w:rsidRDefault="00347FC3" w:rsidP="00347FC3" w:rsidR="00347FC3">
      <w:pPr>
        <w:jc w:val="center"/>
        <w:rPr>
          <w:sz w:val="22"/>
          <w:szCs w:val="22"/>
        </w:rPr>
      </w:pPr>
    </w:p>
    <w:p w14:textId="77777777" w14:paraId="3379693A" w:rsidRDefault="00347FC3" w:rsidP="00347FC3" w:rsidR="00347FC3">
      <w:pPr>
        <w:rPr>
          <w:b/>
          <w:sz w:val="22"/>
          <w:szCs w:val="22"/>
        </w:rPr>
      </w:pPr>
    </w:p>
    <w:p w14:textId="77777777" w14:paraId="53C6A053" w:rsidRDefault="00347FC3" w:rsidP="00347FC3" w:rsidR="00347FC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VUJIĆ UGOSTITELJSTVO d.o.o., Zagreb, </w:t>
      </w:r>
      <w:proofErr w:type="spellStart"/>
      <w:r>
        <w:rPr>
          <w:sz w:val="22"/>
          <w:szCs w:val="22"/>
        </w:rPr>
        <w:t>Krešićeva</w:t>
      </w:r>
      <w:proofErr w:type="spellEnd"/>
      <w:r>
        <w:rPr>
          <w:sz w:val="22"/>
          <w:szCs w:val="22"/>
        </w:rPr>
        <w:t xml:space="preserve"> 32, OIB 67941074748.</w:t>
      </w:r>
    </w:p>
    <w:p w14:textId="77777777" w14:paraId="06016A38" w:rsidRDefault="00347FC3" w:rsidP="00347FC3" w:rsidR="00347FC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8.170,20 kn. </w:t>
      </w:r>
    </w:p>
    <w:p w14:textId="77777777" w14:paraId="7F54A68E" w:rsidRDefault="00347FC3" w:rsidP="00347FC3" w:rsidR="00347FC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6D8688F9" w:rsidRDefault="00347FC3" w:rsidP="00347FC3" w:rsidR="00347FC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5D41AE2B" w:rsidRDefault="00347FC3" w:rsidP="00347FC3" w:rsidR="00347FC3">
      <w:pPr>
        <w:ind w:firstLine="708"/>
        <w:jc w:val="both"/>
        <w:rPr>
          <w:sz w:val="22"/>
          <w:szCs w:val="22"/>
        </w:rPr>
      </w:pPr>
    </w:p>
    <w:p w14:textId="77777777" w14:paraId="3BC38F3F" w:rsidRDefault="00347FC3" w:rsidP="00347FC3" w:rsidR="00347FC3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585B45BE" w:rsidRDefault="00347FC3" w:rsidP="00347FC3" w:rsidR="00347FC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408F6C68" w:rsidRDefault="00347FC3" w:rsidP="00347FC3" w:rsidR="00347FC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593E9836" w:rsidRDefault="00347FC3" w:rsidP="00347FC3" w:rsidR="00347FC3">
      <w:pPr>
        <w:jc w:val="both"/>
        <w:rPr>
          <w:sz w:val="22"/>
          <w:szCs w:val="22"/>
        </w:rPr>
      </w:pPr>
    </w:p>
    <w:p w14:textId="77777777" w14:paraId="516245EE" w:rsidRDefault="00347FC3" w:rsidP="00347FC3" w:rsidR="00347FC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15. veljače 2016.g.  </w:t>
      </w:r>
    </w:p>
    <w:p w14:textId="77777777" w14:paraId="42218E08" w:rsidRDefault="00347FC3" w:rsidP="00347FC3" w:rsidR="00347FC3">
      <w:pPr>
        <w:jc w:val="center"/>
        <w:rPr>
          <w:sz w:val="22"/>
          <w:szCs w:val="22"/>
        </w:rPr>
      </w:pPr>
    </w:p>
    <w:p w14:textId="77777777" w14:paraId="1C52A931" w:rsidRDefault="00347FC3" w:rsidP="00347FC3" w:rsidR="00347FC3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2A317FF0" w:rsidRDefault="00347FC3" w:rsidP="00347FC3" w:rsidR="00347FC3">
      <w:pPr>
        <w:ind w:firstLine="708" w:left="5664"/>
        <w:jc w:val="both"/>
        <w:rPr>
          <w:sz w:val="22"/>
          <w:szCs w:val="22"/>
        </w:rPr>
      </w:pPr>
    </w:p>
    <w:p w14:textId="77777777" w14:paraId="4805EA6F" w:rsidRDefault="00347FC3" w:rsidP="00347FC3" w:rsidR="00347FC3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25FF92C5" w:rsidRDefault="00347FC3" w:rsidP="00347FC3" w:rsidR="00347FC3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58AE5F5D" w:rsidRDefault="00347FC3" w:rsidP="00347FC3" w:rsidR="00347FC3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348D5DC9" w:rsidRDefault="00347FC3" w:rsidP="00347FC3" w:rsidR="00347FC3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2E53AA2F" w:rsidRDefault="00347FC3" w:rsidP="00347FC3" w:rsidR="00347FC3">
      <w:pPr>
        <w:jc w:val="center"/>
        <w:rPr>
          <w:sz w:val="22"/>
          <w:szCs w:val="22"/>
        </w:rPr>
      </w:pPr>
    </w:p>
    <w:p w14:textId="77777777" w14:paraId="5AB48F76" w:rsidRDefault="00347FC3" w:rsidP="00347FC3" w:rsidR="00347FC3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5BF07928" w:rsidRDefault="00347FC3" w:rsidP="00347FC3" w:rsidR="00347FC3">
      <w:pPr>
        <w:tabs>
          <w:tab w:pos="709" w:val="left"/>
        </w:tabs>
        <w:rPr>
          <w:sz w:val="22"/>
          <w:szCs w:val="22"/>
        </w:rPr>
      </w:pPr>
    </w:p>
    <w:p w14:textId="77777777" w14:paraId="3364E4D3" w:rsidRDefault="00347FC3" w:rsidP="00347FC3" w:rsidR="00347FC3">
      <w:pPr>
        <w:tabs>
          <w:tab w:pos="709" w:val="left"/>
        </w:tabs>
        <w:rPr>
          <w:sz w:val="22"/>
          <w:szCs w:val="22"/>
        </w:rPr>
      </w:pPr>
    </w:p>
    <w:p w14:textId="77777777" w14:paraId="40AB3EB4" w:rsidRDefault="00347FC3" w:rsidP="00347FC3" w:rsidR="00347FC3">
      <w:pPr>
        <w:tabs>
          <w:tab w:pos="709" w:val="left"/>
        </w:tabs>
        <w:rPr>
          <w:sz w:val="22"/>
          <w:szCs w:val="22"/>
        </w:rPr>
      </w:pPr>
    </w:p>
    <w:p w14:textId="054FE90D" w14:paraId="054FE90D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47FC3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47F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F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F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F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F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47FC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47F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7FC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47F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F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F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F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F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47FC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47F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7FC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4207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8161</izvorni_sadrzaj>
    <derivirana_varijabla naziv="DomainObject.Predmet.Broj_1">8161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St-8161/2015</izvorni_sadrzaj>
    <derivirana_varijabla naziv="DomainObject.Predmet.OznakaBroj_1">St-8161/2015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VUJIĆ UGOSTITELJSTVO d.o.o.</izvorni_sadrzaj>
    <derivirana_varijabla naziv="DomainObject.Predmet.ProtustrankaFormated_1">  VUJIĆ UGOSTITELJSTVO d.o.o.</derivirana_varijabla>
  </DomainObject.Predmet.ProtustrankaFormated>
  <DomainObject.Predmet.ProtustrankaFormatedOIB>
    <izvorni_sadrzaj>  VUJIĆ UGOSTITELJSTVO d.o.o., OIB 67941074748</izvorni_sadrzaj>
    <derivirana_varijabla naziv="DomainObject.Predmet.ProtustrankaFormatedOIB_1">  VUJIĆ UGOSTITELJSTVO d.o.o., OIB 67941074748</derivirana_varijabla>
  </DomainObject.Predmet.ProtustrankaFormatedOIB>
  <DomainObject.Predmet.ProtustrankaFormatedWithAdress>
    <izvorni_sadrzaj> VUJIĆ UGOSTITELJSTVO d.o.o., Krešićeva 32, 10000 Zagreb</izvorni_sadrzaj>
    <derivirana_varijabla naziv="DomainObject.Predmet.ProtustrankaFormatedWithAdress_1"> VUJIĆ UGOSTITELJSTVO d.o.o., Krešićeva 32, 10000 Zagreb</derivirana_varijabla>
  </DomainObject.Predmet.ProtustrankaFormatedWithAdress>
  <DomainObject.Predmet.ProtustrankaFormatedWithAdressOIB>
    <izvorni_sadrzaj> VUJIĆ UGOSTITELJSTVO d.o.o., OIB 67941074748, Krešićeva 32, 10000 Zagreb</izvorni_sadrzaj>
    <derivirana_varijabla naziv="DomainObject.Predmet.ProtustrankaFormatedWithAdressOIB_1"> VUJIĆ UGOSTITELJSTVO d.o.o., OIB 67941074748, Krešićeva 32, 10000 Zagreb</derivirana_varijabla>
  </DomainObject.Predmet.ProtustrankaFormatedWithAdressOIB>
  <DomainObject.Predmet.ProtustrankaWithAdress>
    <izvorni_sadrzaj>VUJIĆ UGOSTITELJSTVO d.o.o. Krešićeva 32, 10000 Zagreb</izvorni_sadrzaj>
    <derivirana_varijabla naziv="DomainObject.Predmet.ProtustrankaWithAdress_1">VUJIĆ UGOSTITELJSTVO d.o.o. Krešićeva 32, 10000 Zagreb</derivirana_varijabla>
  </DomainObject.Predmet.ProtustrankaWithAdress>
  <DomainObject.Predmet.ProtustrankaWithAdressOIB>
    <izvorni_sadrzaj>VUJIĆ UGOSTITELJSTVO d.o.o., OIB 67941074748, Krešićeva 32, 10000 Zagreb</izvorni_sadrzaj>
    <derivirana_varijabla naziv="DomainObject.Predmet.ProtustrankaWithAdressOIB_1">VUJIĆ UGOSTITELJSTVO d.o.o., OIB 67941074748, Krešićeva 32, 10000 Zagreb</derivirana_varijabla>
  </DomainObject.Predmet.ProtustrankaWithAdressOIB>
  <DomainObject.Predmet.ProtustrankaNazivFormated>
    <izvorni_sadrzaj>VUJIĆ UGOSTITELJSTVO d.o.o.</izvorni_sadrzaj>
    <derivirana_varijabla naziv="DomainObject.Predmet.ProtustrankaNazivFormated_1">VUJIĆ UGOSTITELJSTVO d.o.o.</derivirana_varijabla>
  </DomainObject.Predmet.ProtustrankaNazivFormated>
  <DomainObject.Predmet.ProtustrankaNazivFormatedOIB>
    <izvorni_sadrzaj>VUJIĆ UGOSTITELJSTVO d.o.o., OIB 67941074748</izvorni_sadrzaj>
    <derivirana_varijabla naziv="DomainObject.Predmet.ProtustrankaNazivFormatedOIB_1">VUJIĆ UGOSTITELJSTVO d.o.o., OIB 67941074748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VUJIĆ UGOSTITELJSTVO d.o.o.</item>
    </izvorni_sadrzaj>
    <derivirana_varijabla naziv="DomainObject.Predmet.ProtuStrankaListFormated_1">
      <item>VUJIĆ UGOSTITELJSTVO d.o.o.</item>
    </derivirana_varijabla>
  </DomainObject.Predmet.ProtuStrankaListFormated>
  <DomainObject.Predmet.ProtuStrankaListFormatedOIB>
    <izvorni_sadrzaj>
      <item>VUJIĆ UGOSTITELJSTVO d.o.o., OIB 67941074748</item>
    </izvorni_sadrzaj>
    <derivirana_varijabla naziv="DomainObject.Predmet.ProtuStrankaListFormatedOIB_1">
      <item>VUJIĆ UGOSTITELJSTVO d.o.o., OIB 67941074748</item>
    </derivirana_varijabla>
  </DomainObject.Predmet.ProtuStrankaListFormatedOIB>
  <DomainObject.Predmet.ProtuStrankaListFormatedWithAdress>
    <izvorni_sadrzaj>
      <item>VUJIĆ UGOSTITELJSTVO d.o.o., Krešićeva 32, 10000 Zagreb</item>
    </izvorni_sadrzaj>
    <derivirana_varijabla naziv="DomainObject.Predmet.ProtuStrankaListFormatedWithAdress_1">
      <item>VUJIĆ UGOSTITELJSTVO d.o.o., Krešićeva 32, 10000 Zagreb</item>
    </derivirana_varijabla>
  </DomainObject.Predmet.ProtuStrankaListFormatedWithAdress>
  <DomainObject.Predmet.ProtuStrankaListFormatedWithAdressOIB>
    <izvorni_sadrzaj>
      <item>VUJIĆ UGOSTITELJSTVO d.o.o., OIB 67941074748, Krešićeva 32, 10000 Zagreb</item>
    </izvorni_sadrzaj>
    <derivirana_varijabla naziv="DomainObject.Predmet.ProtuStrankaListFormatedWithAdressOIB_1">
      <item>VUJIĆ UGOSTITELJSTVO d.o.o., OIB 67941074748, Krešićeva 32, 10000 Zagreb</item>
    </derivirana_varijabla>
  </DomainObject.Predmet.ProtuStrankaListFormatedWithAdressOIB>
  <DomainObject.Predmet.ProtuStrankaListNazivFormated>
    <izvorni_sadrzaj>
      <item>VUJIĆ UGOSTITELJSTVO d.o.o.</item>
    </izvorni_sadrzaj>
    <derivirana_varijabla naziv="DomainObject.Predmet.ProtuStrankaListNazivFormated_1">
      <item>VUJIĆ UGOSTITELJSTVO d.o.o.</item>
    </derivirana_varijabla>
  </DomainObject.Predmet.ProtuStrankaListNazivFormated>
  <DomainObject.Predmet.ProtuStrankaListNazivFormatedOIB>
    <izvorni_sadrzaj>
      <item>VUJIĆ UGOSTITELJSTVO d.o.o., OIB 67941074748</item>
    </izvorni_sadrzaj>
    <derivirana_varijabla naziv="DomainObject.Predmet.ProtuStrankaListNazivFormatedOIB_1">
      <item>VUJIĆ UGOSTITELJSTVO d.o.o., OIB 67941074748</item>
    </derivirana_varijabla>
  </DomainObject.Predmet.ProtuStrankaListNazivFormatedOIB>
  <DomainObject.Predmet.OstaliListFormated>
    <izvorni_sadrzaj>
      <item>Hrvoje Vujić</item>
      <item>HRVATSKI ZAVOD ZA MIROVINSKO OSIGURANJE</item>
    </izvorni_sadrzaj>
    <derivirana_varijabla naziv="DomainObject.Predmet.OstaliListFormated_1">
      <item>Hrvoje Vujić</item>
      <item>HRVATSKI ZAVOD ZA MIROVINSKO OSIGURANJE</item>
    </derivirana_varijabla>
  </DomainObject.Predmet.OstaliListFormated>
  <DomainObject.Predmet.OstaliListFormatedOIB>
    <izvorni_sadrzaj>
      <item>Hrvoje Vujić, OIB 95041678365</item>
      <item>HRVATSKI ZAVOD ZA MIROVINSKO OSIGURANJE, OIB 84397956623</item>
    </izvorni_sadrzaj>
    <derivirana_varijabla naziv="DomainObject.Predmet.OstaliListFormatedOIB_1">
      <item>Hrvoje Vujić, OIB 95041678365</item>
      <item>HRVATSKI ZAVOD ZA MIROVINSKO OSIGURANJE, OIB 84397956623</item>
    </derivirana_varijabla>
  </DomainObject.Predmet.OstaliListFormatedOIB>
  <DomainObject.Predmet.OstaliListFormatedWithAdress>
    <izvorni_sadrzaj>
      <item>Hrvoje Vujić, Ulica Božidara Magovca 79, 10000 Zagreb</item>
      <item>HRVATSKI ZAVOD ZA MIROVINSKO OSIGURANJE, Trpimirova 4, 10000 Zagreb</item>
    </izvorni_sadrzaj>
    <derivirana_varijabla naziv="DomainObject.Predmet.OstaliListFormatedWithAdress_1">
      <item>Hrvoje Vujić, Ulica Božidara Magovca 79,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Hrvoje Vujić, OIB 95041678365, Ulica Božidara Magovca 79, 10000 Zagreb</item>
      <item>HRVATSKI ZAVOD ZA MIROVINSKO OSIGURANJE, OIB 84397956623, Trpimirova 4, 10000 Zagreb</item>
    </izvorni_sadrzaj>
    <derivirana_varijabla naziv="DomainObject.Predmet.OstaliListFormatedWithAdressOIB_1">
      <item>Hrvoje Vujić, OIB 95041678365, Ulica Božidara Magovca 79,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Hrvoje Vujić</item>
      <item>HRVATSKI ZAVOD ZA MIROVINSKO OSIGURANJE</item>
    </izvorni_sadrzaj>
    <derivirana_varijabla naziv="DomainObject.Predmet.OstaliListNazivFormated_1">
      <item>Hrvoje Vujić</item>
      <item>HRVATSKI ZAVOD ZA MIROVINSKO OSIGURANJE</item>
    </derivirana_varijabla>
  </DomainObject.Predmet.OstaliListNazivFormated>
  <DomainObject.Predmet.OstaliListNazivFormatedOIB>
    <izvorni_sadrzaj>
      <item>Hrvoje Vujić, OIB 95041678365</item>
      <item>HRVATSKI ZAVOD ZA MIROVINSKO OSIGURANJE, OIB 84397956623</item>
    </izvorni_sadrzaj>
    <derivirana_varijabla naziv="DomainObject.Predmet.OstaliListNazivFormatedOIB_1">
      <item>Hrvoje Vujić, OIB 95041678365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VUJIĆ UGOSTITELJSTVO d.o.o.</izvorni_sadrzaj>
    <derivirana_varijabla naziv="DomainObject.Predmet.ProtustrankaIDrugi_1">VUJIĆ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VUJIĆ UGOSTITELJSTVO d.o.o., OIB 67941074748, Krešićeva 32, 10000 Zagreb</izvorni_sadrzaj>
    <derivirana_varijabla naziv="DomainObject.Predmet.ProtustrankaIDrugiAdressOIB_1">VUJIĆ UGOSTITELJSTVO d.o.o., OIB 67941074748, Krešićeva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VUJIĆ UGOSTITELJSTVO d.o.o.</item>
      <item>Hrvoje Vujić</item>
      <item>HRVATSKI ZAVOD ZA MIROVINSKO OSIGURANJE</item>
    </izvorni_sadrzaj>
    <derivirana_varijabla naziv="DomainObject.Predmet.SudioniciListNaziv_1">
      <item>FINA Regionalni centar Zagreb</item>
      <item>VUJIĆ UGOSTITELJSTVO d.o.o.</item>
      <item>Hrvoje Vujić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VUJIĆ UGOSTITELJSTVO d.o.o., OIB 67941074748, Krešićeva 32,10000 Zagreb</item>
      <item>Hrvoje Vujić, OIB 95041678365, Ulica Božidara Magovca 79,10000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VUJIĆ UGOSTITELJSTVO d.o.o., OIB 67941074748, Krešićeva 32,10000 Zagreb</item>
      <item>Hrvoje Vujić, OIB 95041678365, Ulica Božidara Magovca 79,10000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67941074748</item>
      <item>, OIB 95041678365</item>
      <item>, OIB 84397956623</item>
    </izvorni_sadrzaj>
    <derivirana_varijabla naziv="DomainObject.Predmet.SudioniciListNazivOIB_1">
      <item>, OIB 85821130368</item>
      <item>, OIB 67941074748</item>
      <item>, OIB 95041678365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261</properties:Words>
  <properties:Characters>1435</properties:Characters>
  <properties:Lines>48</properties:Lines>
  <properties:Paragraphs>17</properties:Paragraphs>
  <properties:TotalTime>1</properties:TotalTime>
  <properties:ScaleCrop>false</properties:ScaleCrop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2016-02-15T06:33:00Z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