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c476" w14:paraId="c25c476" w:rsidRDefault="004B6200" w:rsidP="004B6200" w:rsidR="004B6200" w:rsidRPr="004E3CBA">
      <w:pPr>
        <w15:collapsed w:val="false"/>
        <w:rPr>
          <w:color w:themeColor="accent1" w:val="4F81BD"/>
        </w:rPr>
      </w:pPr>
      <w:bookmarkStart w:name="_GoBack" w:id="0"/>
      <w:bookmarkEnd w:id="0"/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>
        <w:rPr>
          <w:bCs/>
        </w:rPr>
        <w:t xml:space="preserve">              </w:t>
      </w:r>
    </w:p>
    <w:p w:rsidRDefault="004B6200" w:rsidP="004B6200" w:rsidR="004B6200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4B6200" w:rsidP="004B6200" w:rsidR="004B6200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4B6200" w:rsidP="004B6200" w:rsidR="004B6200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F83270">
        <w:t xml:space="preserve"> St-</w:t>
      </w:r>
      <w:r>
        <w:t>64</w:t>
      </w:r>
      <w:r w:rsidRPr="00F83270">
        <w:t>/1</w:t>
      </w:r>
      <w:r>
        <w:t>5</w:t>
      </w:r>
      <w:r w:rsidRPr="00F83270">
        <w:t>-</w:t>
      </w:r>
      <w:r>
        <w:t>15</w:t>
      </w:r>
    </w:p>
    <w:p w:rsidRDefault="004B6200" w:rsidP="004B6200" w:rsidR="004B6200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4B6200" w:rsidP="004B6200" w:rsidR="004B6200" w:rsidRPr="00F83270">
      <w:pPr>
        <w:jc w:val="right"/>
      </w:pPr>
    </w:p>
    <w:p w:rsidRDefault="004B6200" w:rsidP="004B6200" w:rsidR="004B6200" w:rsidRPr="00F83270">
      <w:pPr>
        <w:jc w:val="center"/>
      </w:pPr>
      <w:r w:rsidRPr="00F83270">
        <w:t>R E P U B L I K A  H R V A T S K A</w:t>
      </w:r>
    </w:p>
    <w:p w:rsidRDefault="004B6200" w:rsidP="004B6200" w:rsidR="004B6200" w:rsidRPr="00F83270"/>
    <w:p w:rsidRDefault="004B6200" w:rsidP="004B6200" w:rsidR="004B6200" w:rsidRPr="00F83270">
      <w:pPr>
        <w:jc w:val="center"/>
      </w:pPr>
      <w:r w:rsidRPr="00F83270">
        <w:t>R J E Š E NJ E</w:t>
      </w:r>
    </w:p>
    <w:p w:rsidRDefault="004B6200" w:rsidP="004B6200" w:rsidR="004B6200">
      <w:pPr>
        <w:jc w:val="both"/>
      </w:pPr>
    </w:p>
    <w:p w:rsidRDefault="00F528C9" w:rsidP="004B6200" w:rsidR="00F528C9" w:rsidRPr="00F83270">
      <w:pPr>
        <w:jc w:val="both"/>
      </w:pPr>
    </w:p>
    <w:p w:rsidRDefault="004B6200" w:rsidP="004B6200" w:rsidR="004B6200" w:rsidRPr="00DE7BF7">
      <w:pPr>
        <w:jc w:val="both"/>
      </w:pPr>
      <w:r w:rsidRPr="00F83270">
        <w:tab/>
        <w:t xml:space="preserve">Trgovački sud u Pazinu, po stečajnom sucu Adrijani Labinjan Skok,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>
        <w:t xml:space="preserve">AGROVAL d.o.o., </w:t>
      </w:r>
      <w:r w:rsidRPr="004B6200">
        <w:t xml:space="preserve">Buzet, Riječka 2, OIB: 17040538432, dana </w:t>
      </w:r>
      <w:r w:rsidR="00305E40">
        <w:t>4. prosinca</w:t>
      </w:r>
      <w:r w:rsidRPr="004B6200">
        <w:t xml:space="preserve"> 2015.,</w:t>
      </w:r>
      <w:r w:rsidRPr="00DE7BF7">
        <w:t xml:space="preserve"> </w:t>
      </w:r>
    </w:p>
    <w:p w:rsidRDefault="004B6200" w:rsidP="004B6200" w:rsidR="004B6200">
      <w:pPr>
        <w:jc w:val="both"/>
      </w:pPr>
    </w:p>
    <w:p w:rsidRDefault="00F528C9" w:rsidP="004B6200" w:rsidR="00F528C9" w:rsidRPr="00F100FA">
      <w:pPr>
        <w:jc w:val="both"/>
      </w:pPr>
    </w:p>
    <w:p w:rsidRDefault="004B6200" w:rsidP="004B6200" w:rsidR="004B6200" w:rsidRPr="00BA7091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4B6200" w:rsidP="004B6200" w:rsidR="004B6200">
      <w:pPr>
        <w:jc w:val="both"/>
      </w:pPr>
    </w:p>
    <w:p w:rsidRDefault="00F528C9" w:rsidP="004B6200" w:rsidR="00F528C9" w:rsidRPr="00546CC6">
      <w:pPr>
        <w:jc w:val="both"/>
      </w:pPr>
    </w:p>
    <w:p w:rsidRDefault="004B6200" w:rsidP="004B6200" w:rsidR="004B6200" w:rsidRPr="00546CC6">
      <w:pPr>
        <w:jc w:val="both"/>
      </w:pPr>
      <w:r>
        <w:tab/>
        <w:t>I</w:t>
      </w:r>
      <w:r w:rsidRPr="00546CC6">
        <w:t>.</w:t>
      </w:r>
      <w:r w:rsidRPr="00546CC6">
        <w:tab/>
        <w:t xml:space="preserve">Određuje se jednokratna nagrada privremenom stečajnom upravitelju </w:t>
      </w:r>
      <w:r>
        <w:t>Borisu Zadkoviću iz Buzeta, Sportska 2/III, OIB</w:t>
      </w:r>
      <w:r w:rsidRPr="00597D9C">
        <w:t>: 90786626685</w:t>
      </w:r>
      <w:r w:rsidRPr="00546CC6">
        <w:rPr>
          <w:bCs/>
        </w:rPr>
        <w:t>,</w:t>
      </w:r>
      <w:r w:rsidRPr="00546CC6">
        <w:t xml:space="preserve"> za poslove obavljene u prethodnom postupku nad dužnikom </w:t>
      </w:r>
      <w:r>
        <w:t>AGROVAL d.o.o., Buzet, Riječka 2, OIB: 17040538432</w:t>
      </w:r>
      <w:r w:rsidRPr="00546CC6">
        <w:t xml:space="preserve">, u iznosu od </w:t>
      </w:r>
      <w:r>
        <w:t>4.081,63</w:t>
      </w:r>
      <w:r w:rsidRPr="00546CC6">
        <w:t xml:space="preserve"> kuna bruto.</w:t>
      </w:r>
    </w:p>
    <w:p w:rsidRDefault="004B6200" w:rsidP="004B6200" w:rsidR="004B6200" w:rsidRPr="00546CC6">
      <w:pPr>
        <w:ind w:left="705"/>
        <w:jc w:val="both"/>
      </w:pPr>
    </w:p>
    <w:p w:rsidRDefault="004B6200" w:rsidP="004B6200" w:rsidR="004B6200">
      <w:pPr>
        <w:jc w:val="both"/>
      </w:pPr>
      <w:r>
        <w:tab/>
        <w:t>II</w:t>
      </w:r>
      <w:r w:rsidRPr="00546CC6">
        <w:t>.</w:t>
      </w:r>
      <w:r w:rsidRPr="00546CC6">
        <w:tab/>
        <w:t>Nalaže se računovodstvu Trgovačkog suda u Rijeci da izv</w:t>
      </w:r>
      <w:r>
        <w:t>rši isplatu iznosa iz točke I.</w:t>
      </w:r>
      <w:r w:rsidRPr="00546CC6">
        <w:t xml:space="preserve"> ovog rješenja privremenom stečajnom upravitelju </w:t>
      </w:r>
      <w:r>
        <w:t xml:space="preserve">Borisu Zadkoviću iz Buzeta, </w:t>
      </w:r>
      <w:r w:rsidRPr="00837B86">
        <w:t>Sportska 2/III, OIB: 90786626685</w:t>
      </w:r>
      <w:r w:rsidRPr="00837B86">
        <w:rPr>
          <w:bCs/>
        </w:rPr>
        <w:t>,</w:t>
      </w:r>
      <w:r w:rsidRPr="00837B86">
        <w:t xml:space="preserve"> na žiro račun broj HR</w:t>
      </w:r>
      <w:r w:rsidR="00837B86">
        <w:t>572360000-3112504110</w:t>
      </w:r>
      <w:r w:rsidRPr="00837B86">
        <w:t xml:space="preserve"> kod </w:t>
      </w:r>
      <w:r w:rsidR="00837B86">
        <w:t xml:space="preserve">Zagrebačke </w:t>
      </w:r>
      <w:r w:rsidRPr="00837B86">
        <w:t xml:space="preserve">banke d.d., iz </w:t>
      </w:r>
      <w:r w:rsidR="00837B86">
        <w:t xml:space="preserve">Fonda </w:t>
      </w:r>
      <w:r w:rsidR="00F528C9">
        <w:t xml:space="preserve">ovoga suda </w:t>
      </w:r>
      <w:r w:rsidR="00837B86">
        <w:t>za pokriće troškova stečajnog postupka.</w:t>
      </w:r>
    </w:p>
    <w:p w:rsidRDefault="00F528C9" w:rsidP="004B6200" w:rsidR="00F528C9" w:rsidRPr="00F73A20">
      <w:pPr>
        <w:jc w:val="both"/>
      </w:pPr>
    </w:p>
    <w:p w:rsidRDefault="004B6200" w:rsidP="004B6200" w:rsidR="004B6200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4B6200" w:rsidP="004B6200" w:rsidR="004B6200" w:rsidRPr="00F528C9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4B6200" w:rsidP="004B6200" w:rsidR="004B6200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do 3.</w:t>
      </w:r>
      <w:r w:rsidRPr="00F100FA">
        <w:t xml:space="preserve"> </w:t>
      </w:r>
      <w:r>
        <w:t>u svezi s čl. 129. st. 6. i čl. 441. st. 2.</w:t>
      </w:r>
      <w:r w:rsidRPr="00F100FA">
        <w:t xml:space="preserve"> Stečajnog zakona</w:t>
      </w:r>
      <w:r>
        <w:t xml:space="preserve"> (NN 71/15, dalje: SZ)</w:t>
      </w:r>
      <w:r w:rsidRPr="00F100FA">
        <w:t xml:space="preserve"> </w:t>
      </w:r>
      <w:r>
        <w:t xml:space="preserve">privremeni </w:t>
      </w:r>
      <w:r w:rsidRPr="00F100FA">
        <w:t>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</w:t>
      </w:r>
      <w:r>
        <w:t xml:space="preserve"> Naknadu troškova rješenjem određuje sud na temelju pisanog, obrazloženog i dokumentiranog izvješća stečajnog upravitelja.</w:t>
      </w:r>
    </w:p>
    <w:p w:rsidRDefault="004B6200" w:rsidP="004B6200" w:rsidR="00F528C9" w:rsidRPr="00F528C9">
      <w:pPr>
        <w:jc w:val="both"/>
      </w:pPr>
      <w:r>
        <w:tab/>
        <w:t>Privremeni 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 w:rsidR="00837B86">
        <w:t>Boris Zadković iz Buzeta, Sportska 2/III, OIB</w:t>
      </w:r>
      <w:r w:rsidR="00837B86" w:rsidRPr="00597D9C">
        <w:t xml:space="preserve">: </w:t>
      </w:r>
      <w:r w:rsidR="00837B86" w:rsidRPr="00F528C9">
        <w:t>90786626685</w:t>
      </w:r>
      <w:r w:rsidRPr="00F528C9">
        <w:t xml:space="preserve">, </w:t>
      </w:r>
      <w:r w:rsidR="00F528C9" w:rsidRPr="00F528C9">
        <w:t>zatražio je nagradu od 3.000,00 kn neto te na ime poreza i prireza na porez u iznosu od 1.081,63 kn, ili ukupno 4.081,63 kn.</w:t>
      </w:r>
    </w:p>
    <w:p w:rsidRDefault="004B6200" w:rsidP="004B6200" w:rsidR="004B6200">
      <w:pPr>
        <w:jc w:val="both"/>
      </w:pPr>
      <w:r w:rsidRPr="00601FF7">
        <w:tab/>
      </w:r>
      <w:r>
        <w:t xml:space="preserve">Odredbom čl. 4. st. 1. </w:t>
      </w:r>
      <w:r w:rsidRPr="00F100FA">
        <w:t>Uredbe o kriterij</w:t>
      </w:r>
      <w:r>
        <w:t>ima i načinu obračuna i plaćanja</w:t>
      </w:r>
      <w:r w:rsidRPr="00F100FA">
        <w:t xml:space="preserve"> nagrada stečajnim upraviteljima (</w:t>
      </w:r>
      <w:r>
        <w:t xml:space="preserve">NN 105/15, </w:t>
      </w:r>
      <w:r w:rsidRPr="00F100FA">
        <w:t>dalje: Uredba), propisano je da privremenom stečajnom upravitelju pripada pravo na jednokratnu nagradu za poslove obavljene u prethodnom postupku</w:t>
      </w:r>
      <w:r>
        <w:t xml:space="preserve"> u iznosu od 3.000,00 kn do 20.000,00 kn. Prema st. 2. iste odredbe, nagradu privremenom stečajnom upravitelju određuje sud vodeći računa o složenosti poslova koje je obavio. </w:t>
      </w:r>
    </w:p>
    <w:p w:rsidRDefault="004B6200" w:rsidP="004B6200" w:rsidR="004B6200" w:rsidRPr="00F100FA">
      <w:pPr>
        <w:jc w:val="both"/>
      </w:pPr>
      <w:r>
        <w:tab/>
        <w:t xml:space="preserve">Uvažavajući da je privremeni stečajni upravitelj u prethodnom postupku obavio izvide i pribavio podatke te informacije od nadležnih tijela i uvidom u javne registre, da je sastavio </w:t>
      </w:r>
      <w:r>
        <w:lastRenderedPageBreak/>
        <w:t xml:space="preserve">pisano izvješće te da je izvješće iznio i usmeno na ročištu, sud je istome odredio jednokratnu nagradu u iznosu od </w:t>
      </w:r>
      <w:r w:rsidR="00F528C9">
        <w:t>4.081,63</w:t>
      </w:r>
      <w:r>
        <w:t xml:space="preserve"> kn bruto (čl. 15. Uredbe).</w:t>
      </w:r>
    </w:p>
    <w:p w:rsidRDefault="004B6200" w:rsidP="004B6200" w:rsidR="004B6200">
      <w:pPr>
        <w:jc w:val="both"/>
      </w:pPr>
      <w:r w:rsidRPr="00F100FA">
        <w:tab/>
      </w:r>
      <w:r w:rsidRPr="00F100FA">
        <w:tab/>
      </w:r>
    </w:p>
    <w:p w:rsidRDefault="004B6200" w:rsidP="004B6200" w:rsidR="004B6200" w:rsidRPr="00F100FA">
      <w:pPr>
        <w:jc w:val="both"/>
      </w:pPr>
    </w:p>
    <w:p w:rsidRDefault="004B6200" w:rsidP="004B6200" w:rsidR="004B6200" w:rsidRPr="00F100FA">
      <w:pPr>
        <w:jc w:val="center"/>
      </w:pPr>
      <w:r w:rsidRPr="00F100FA">
        <w:t>U Pazinu, d</w:t>
      </w:r>
      <w:r w:rsidRPr="004B6200">
        <w:t xml:space="preserve">ana </w:t>
      </w:r>
      <w:r w:rsidR="00305E40">
        <w:t>4. prosinca</w:t>
      </w:r>
      <w:r w:rsidRPr="004B6200">
        <w:t xml:space="preserve"> 20</w:t>
      </w:r>
      <w:r>
        <w:t>15</w:t>
      </w:r>
      <w:r w:rsidRPr="00F100FA">
        <w:t xml:space="preserve">. </w:t>
      </w:r>
    </w:p>
    <w:p w:rsidRDefault="004B6200" w:rsidP="004B6200" w:rsidR="004B6200">
      <w:pPr>
        <w:jc w:val="both"/>
      </w:pPr>
    </w:p>
    <w:p w:rsidRDefault="004B6200" w:rsidP="004B6200" w:rsidR="004B6200" w:rsidRPr="00F100FA">
      <w:pPr>
        <w:jc w:val="both"/>
      </w:pPr>
    </w:p>
    <w:p w:rsidRDefault="004B6200" w:rsidP="004B6200" w:rsidR="004B6200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4B6200" w:rsidP="004B6200" w:rsidR="004B6200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4B6200" w:rsidP="004B6200" w:rsidR="004B6200"/>
    <w:p w:rsidRDefault="004B6200" w:rsidP="004B6200" w:rsidR="004B6200"/>
    <w:p w:rsidRDefault="004B6200" w:rsidP="004B6200" w:rsidR="004B6200" w:rsidRPr="00F100FA"/>
    <w:p w:rsidRDefault="004B6200" w:rsidP="004B6200" w:rsidR="004B6200" w:rsidRPr="00F100FA"/>
    <w:p w:rsidRDefault="004B6200" w:rsidP="004B6200" w:rsidR="004B6200" w:rsidRPr="00F100FA">
      <w:r w:rsidRPr="00F100FA">
        <w:t>UPUTA O PRAVNOM LIJEKU:</w:t>
      </w:r>
    </w:p>
    <w:p w:rsidRDefault="00F528C9" w:rsidP="004B6200" w:rsidR="004B6200">
      <w:pPr>
        <w:jc w:val="both"/>
      </w:pPr>
      <w:r>
        <w:tab/>
      </w:r>
      <w:r w:rsidR="004B6200">
        <w:t>Protiv</w:t>
      </w:r>
      <w:r>
        <w:t xml:space="preserve"> ovog</w:t>
      </w:r>
      <w:r w:rsidR="004B6200" w:rsidRPr="00F100FA">
        <w:t xml:space="preserve"> rješenja</w:t>
      </w:r>
      <w:r w:rsidR="004B6200">
        <w:t xml:space="preserve"> nezadovoljna stranka ima pravo na</w:t>
      </w:r>
      <w:r w:rsidR="004B6200" w:rsidRPr="00F100FA">
        <w:t xml:space="preserve"> </w:t>
      </w:r>
      <w:r w:rsidR="004B6200">
        <w:t xml:space="preserve">žalbu </w:t>
      </w:r>
      <w:r w:rsidR="004B6200" w:rsidRPr="00F100FA">
        <w:t>u roku od 8 dana od dana primitka</w:t>
      </w:r>
      <w:r w:rsidR="004B6200">
        <w:t xml:space="preserve"> prijepisa</w:t>
      </w:r>
      <w:r w:rsidR="004B6200" w:rsidRPr="00F100FA">
        <w:t xml:space="preserve"> istog. Žalba se </w:t>
      </w:r>
      <w:r w:rsidR="004B6200">
        <w:t xml:space="preserve">podnosi putem ovog suda u dva </w:t>
      </w:r>
      <w:r w:rsidR="004B6200" w:rsidRPr="00F100FA">
        <w:t xml:space="preserve">istovjetna primjerka, a o žalbi odlučuje </w:t>
      </w:r>
      <w:r>
        <w:t>Visoki trgovački sud  Republike</w:t>
      </w:r>
      <w:r w:rsidR="004B6200" w:rsidRPr="00F100FA">
        <w:t xml:space="preserve"> Hrvatske.</w:t>
      </w:r>
      <w:r w:rsidR="004B6200">
        <w:t xml:space="preserve"> Žalba ne odgađa provedbu rješenja (čl. 19. st. 3. SZ-a).</w:t>
      </w:r>
    </w:p>
    <w:p w:rsidRDefault="004B6200" w:rsidP="004B6200" w:rsidR="004B6200" w:rsidRPr="00F100FA">
      <w:pPr>
        <w:jc w:val="both"/>
      </w:pPr>
    </w:p>
    <w:p w:rsidRDefault="004B6200" w:rsidP="004B6200" w:rsidR="004B6200" w:rsidRPr="00A53B34">
      <w:r w:rsidRPr="00A53B34">
        <w:t>DNA:</w:t>
      </w:r>
    </w:p>
    <w:p w:rsidRDefault="004B6200" w:rsidP="004B6200" w:rsidR="004B6200" w:rsidRPr="00A53B34">
      <w:r w:rsidRPr="00A53B34">
        <w:t>- privremeni stečajni upravitelj</w:t>
      </w:r>
    </w:p>
    <w:p w:rsidRDefault="004B6200" w:rsidP="004B6200" w:rsidR="004B6200" w:rsidRPr="00A53B34">
      <w:r w:rsidRPr="00A53B34">
        <w:t>- e-Oglasna ploča 8 dana</w:t>
      </w:r>
    </w:p>
    <w:p w:rsidRDefault="004B6200" w:rsidP="004B6200" w:rsidR="004B6200" w:rsidRPr="00A53B34">
      <w:r w:rsidRPr="00A53B34">
        <w:t>- računovodstvu Trgovačkog suda u Rijeci</w:t>
      </w:r>
    </w:p>
    <w:p w:rsidRDefault="004B6200" w:rsidP="004B6200" w:rsidR="004B6200" w:rsidRPr="00A53B34"/>
    <w:p w:rsidRDefault="004B6200" w:rsidP="004B6200" w:rsidR="004B6200" w:rsidRPr="00F100FA"/>
    <w:p w:rsidRDefault="004B6200" w:rsidP="004B6200" w:rsidR="004B6200" w:rsidRPr="00F100FA"/>
    <w:p w:rsidRDefault="004B6200" w:rsidP="004B6200" w:rsidR="004B6200" w:rsidRPr="00F100FA"/>
    <w:p w:rsidRDefault="004B6200" w:rsidP="004B6200" w:rsidR="004B6200" w:rsidRPr="00F100FA"/>
    <w:p w:rsidRDefault="004B6200" w:rsidP="004B6200" w:rsidR="004B6200"/>
    <w:p w:rsidRDefault="004B6200" w:rsidP="004B6200" w:rsidR="004B6200"/>
    <w:p w:rsidRDefault="004B6200" w:rsidP="004B6200" w:rsidR="004B6200"/>
    <w:p w:rsidRDefault="004B6200" w:rsidP="004B6200" w:rsidR="004B6200"/>
    <w:p w:rsidRDefault="00D3118C" w:rsidR="00500701"/>
    <w:sectPr w:rsidSect="009426B5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200" w:rsidP="004B6200" w:rsidR="004B6200">
      <w:r>
        <w:separator/>
      </w:r>
    </w:p>
  </w:endnote>
  <w:endnote w:id="0" w:type="continuationSeparator">
    <w:p w:rsidRDefault="004B6200" w:rsidP="004B6200" w:rsidR="004B6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200" w:rsidP="004B6200" w:rsidR="004B6200">
      <w:r>
        <w:separator/>
      </w:r>
    </w:p>
  </w:footnote>
  <w:footnote w:id="0" w:type="continuationSeparator">
    <w:p w:rsidRDefault="004B6200" w:rsidP="004B6200" w:rsidR="004B6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118C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1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5275EF" w:rsidR="00E52DDF">
    <w:pPr>
      <w:pStyle w:val="Zaglavlje"/>
      <w:jc w:val="center"/>
    </w:pPr>
    <w:r>
      <w:tab/>
    </w:r>
    <w:r>
      <w:tab/>
    </w:r>
    <w:r w:rsidR="004B6200">
      <w:t>Posl.br.: 2</w:t>
    </w:r>
    <w:r w:rsidR="004B6200" w:rsidRPr="00F83270">
      <w:t xml:space="preserve"> St-</w:t>
    </w:r>
    <w:r w:rsidR="004B6200">
      <w:t>64</w:t>
    </w:r>
    <w:r w:rsidR="004B6200" w:rsidRPr="00F83270">
      <w:t>/1</w:t>
    </w:r>
    <w:r w:rsidR="004B6200">
      <w:t>5</w:t>
    </w:r>
    <w:r w:rsidR="004B6200" w:rsidRPr="00F83270">
      <w:t>-</w:t>
    </w:r>
    <w:r w:rsidR="004B6200">
      <w:t>15</w:t>
    </w:r>
  </w:p>
  <w:p w:rsidRDefault="00D3118C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305E40"/>
    <w:rsid w:val="004B6200"/>
    <w:rsid w:val="004E3CBA"/>
    <w:rsid w:val="00554328"/>
    <w:rsid w:val="00837B86"/>
    <w:rsid w:val="00985388"/>
    <w:rsid w:val="00D3118C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18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18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18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18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18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18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18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18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St-64/2015</izvorni_sadrzaj>
    <derivirana_varijabla naziv="DomainObject.Predmet.OznakaBroj_1">St-64/2015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AGROVAL d.o.o. BUZET</izvorni_sadrzaj>
    <derivirana_varijabla naziv="DomainObject.Predmet.ProtustrankaFormated_1">  AGROVAL d.o.o. BUZET</derivirana_varijabla>
  </DomainObject.Predmet.ProtustrankaFormated>
  <DomainObject.Predmet.ProtustrankaFormatedOIB>
    <izvorni_sadrzaj>  AGROVAL d.o.o. BUZET, OIB 17040538432</izvorni_sadrzaj>
    <derivirana_varijabla naziv="DomainObject.Predmet.ProtustrankaFormatedOIB_1">  AGROVAL d.o.o. BUZET, OIB 17040538432</derivirana_varijabla>
  </DomainObject.Predmet.ProtustrankaFormatedOIB>
  <DomainObject.Predmet.ProtustrankaFormatedWithAdress>
    <izvorni_sadrzaj> AGROVAL d.o.o. BUZET, Riječka 2, 52420 Buzet</izvorni_sadrzaj>
    <derivirana_varijabla naziv="DomainObject.Predmet.ProtustrankaFormatedWithAdress_1"> AGROVAL d.o.o. BUZET, Riječka 2, 52420 Buzet</derivirana_varijabla>
  </DomainObject.Predmet.ProtustrankaFormatedWithAdress>
  <DomainObject.Predmet.ProtustrankaFormatedWithAdressOIB>
    <izvorni_sadrzaj> AGROVAL d.o.o. BUZET, OIB 17040538432, Riječka 2, 52420 Buzet</izvorni_sadrzaj>
    <derivirana_varijabla naziv="DomainObject.Predmet.ProtustrankaFormatedWithAdressOIB_1"> AGROVAL d.o.o. BUZET, OIB 17040538432, Riječka 2, 52420 Buzet</derivirana_varijabla>
  </DomainObject.Predmet.ProtustrankaFormatedWithAdressOIB>
  <DomainObject.Predmet.ProtustrankaWithAdress>
    <izvorni_sadrzaj>AGROVAL d.o.o. BUZET Riječka 2, 52420 Buzet</izvorni_sadrzaj>
    <derivirana_varijabla naziv="DomainObject.Predmet.ProtustrankaWithAdress_1">AGROVAL d.o.o. BUZET Riječka 2, 52420 Buzet</derivirana_varijabla>
  </DomainObject.Predmet.ProtustrankaWithAdress>
  <DomainObject.Predmet.ProtustrankaWithAdressOIB>
    <izvorni_sadrzaj>AGROVAL d.o.o. BUZET, OIB 17040538432, Riječka 2, 52420 Buzet</izvorni_sadrzaj>
    <derivirana_varijabla naziv="DomainObject.Predmet.ProtustrankaWithAdressOIB_1">AGROVAL d.o.o. BUZET, OIB 17040538432, Riječka 2, 52420 Buzet</derivirana_varijabla>
  </DomainObject.Predmet.ProtustrankaWithAdressOIB>
  <DomainObject.Predmet.ProtustrankaNazivFormated>
    <izvorni_sadrzaj>AGROVAL d.o.o. BUZET</izvorni_sadrzaj>
    <derivirana_varijabla naziv="DomainObject.Predmet.ProtustrankaNazivFormated_1">AGROVAL d.o.o. BUZET</derivirana_varijabla>
  </DomainObject.Predmet.ProtustrankaNazivFormated>
  <DomainObject.Predmet.ProtustrankaNazivFormatedOIB>
    <izvorni_sadrzaj>AGROVAL d.o.o. BUZET, OIB 17040538432</izvorni_sadrzaj>
    <derivirana_varijabla naziv="DomainObject.Predmet.ProtustrankaNazivFormatedOIB_1">AGROVAL d.o.o. BUZET, OIB 17040538432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Giardini 5, 52100 Pula</izvorni_sadrzaj>
    <derivirana_varijabla naziv="DomainObject.Predmet.StrankaFormatedWithAdress_1"> FINA, Giardini 5, 52100 Pula</derivirana_varijabla>
  </DomainObject.Predmet.StrankaFormatedWithAdress>
  <DomainObject.Predmet.StrankaFormatedWithAdressOIB>
    <izvorni_sadrzaj> FINA, OIB 85821130368, Giardini 5, 52100 Pula</izvorni_sadrzaj>
    <derivirana_varijabla naziv="DomainObject.Predmet.StrankaFormatedWithAdressOIB_1"> FINA, OIB 85821130368, Giardini 5, 52100 Pula</derivirana_varijabla>
  </DomainObject.Predmet.StrankaFormatedWithAdressOIB>
  <DomainObject.Predmet.StrankaWithAdress>
    <izvorni_sadrzaj>FINA Giardini 5,52100 Pula</izvorni_sadrzaj>
    <derivirana_varijabla naziv="DomainObject.Predmet.StrankaWithAdress_1">FINA Giardini 5,52100 Pula</derivirana_varijabla>
  </DomainObject.Predmet.StrankaWithAdress>
  <DomainObject.Predmet.StrankaWithAdressOIB>
    <izvorni_sadrzaj>FINA, OIB 85821130368, Giardini 5,52100 Pula</izvorni_sadrzaj>
    <derivirana_varijabla naziv="DomainObject.Predmet.StrankaWithAdressOIB_1">FINA, OIB 85821130368, Giardini 5,52100 Pula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Giardini 5, 52100 Pula</item>
    </izvorni_sadrzaj>
    <derivirana_varijabla naziv="DomainObject.Predmet.StrankaListFormatedWithAdress_1">
      <item>FINA, Giardini 5, 52100 Pula</item>
    </derivirana_varijabla>
  </DomainObject.Predmet.StrankaListFormatedWithAdress>
  <DomainObject.Predmet.StrankaListFormatedWithAdressOIB>
    <izvorni_sadrzaj>
      <item>FINA, OIB 85821130368, Giardini 5, 52100 Pula</item>
    </izvorni_sadrzaj>
    <derivirana_varijabla naziv="DomainObject.Predmet.StrankaListFormatedWithAdressOIB_1">
      <item>FINA, OIB 85821130368, Giardini 5, 52100 Pula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AGROVAL d.o.o. BUZET</item>
    </izvorni_sadrzaj>
    <derivirana_varijabla naziv="DomainObject.Predmet.ProtuStrankaListFormated_1">
      <item>AGROVAL d.o.o. BUZET</item>
    </derivirana_varijabla>
  </DomainObject.Predmet.ProtuStrankaListFormated>
  <DomainObject.Predmet.ProtuStrankaListFormatedOIB>
    <izvorni_sadrzaj>
      <item>AGROVAL d.o.o. BUZET, OIB 17040538432</item>
    </izvorni_sadrzaj>
    <derivirana_varijabla naziv="DomainObject.Predmet.ProtuStrankaListFormatedOIB_1">
      <item>AGROVAL d.o.o. BUZET, OIB 17040538432</item>
    </derivirana_varijabla>
  </DomainObject.Predmet.ProtuStrankaListFormatedOIB>
  <DomainObject.Predmet.ProtuStrankaListFormatedWithAdress>
    <izvorni_sadrzaj>
      <item>AGROVAL d.o.o. BUZET, Riječka 2, 52420 Buzet</item>
    </izvorni_sadrzaj>
    <derivirana_varijabla naziv="DomainObject.Predmet.ProtuStrankaListFormatedWithAdress_1">
      <item>AGROVAL d.o.o. BUZET, Riječka 2, 52420 Buzet</item>
    </derivirana_varijabla>
  </DomainObject.Predmet.ProtuStrankaListFormatedWithAdress>
  <DomainObject.Predmet.ProtuStrankaListFormatedWithAdressOIB>
    <izvorni_sadrzaj>
      <item>AGROVAL d.o.o. BUZET, OIB 17040538432, Riječka 2, 52420 Buzet</item>
    </izvorni_sadrzaj>
    <derivirana_varijabla naziv="DomainObject.Predmet.ProtuStrankaListFormatedWithAdressOIB_1">
      <item>AGROVAL d.o.o. BUZET, OIB 17040538432, Riječka 2, 52420 Buzet</item>
    </derivirana_varijabla>
  </DomainObject.Predmet.ProtuStrankaListFormatedWithAdressOIB>
  <DomainObject.Predmet.ProtuStrankaListNazivFormated>
    <izvorni_sadrzaj>
      <item>AGROVAL d.o.o. BUZET</item>
    </izvorni_sadrzaj>
    <derivirana_varijabla naziv="DomainObject.Predmet.ProtuStrankaListNazivFormated_1">
      <item>AGROVAL d.o.o. BUZET</item>
    </derivirana_varijabla>
  </DomainObject.Predmet.ProtuStrankaListNazivFormated>
  <DomainObject.Predmet.ProtuStrankaListNazivFormatedOIB>
    <izvorni_sadrzaj>
      <item>AGROVAL d.o.o. BUZET, OIB 17040538432</item>
    </izvorni_sadrzaj>
    <derivirana_varijabla naziv="DomainObject.Predmet.ProtuStrankaListNazivFormatedOIB_1">
      <item>AGROVAL d.o.o. BUZET, OIB 17040538432</item>
    </derivirana_varijabla>
  </DomainObject.Predmet.ProtuStrankaListNazivFormatedOIB>
  <DomainObject.Predmet.OstaliListFormated>
    <izvorni_sadrzaj>
      <item>Boris Zadković</item>
    </izvorni_sadrzaj>
    <derivirana_varijabla naziv="DomainObject.Predmet.OstaliListFormated_1">
      <item>Boris Zadković</item>
    </derivirana_varijabla>
  </DomainObject.Predmet.OstaliListFormated>
  <DomainObject.Predmet.OstaliListFormatedOIB>
    <izvorni_sadrzaj>
      <item>Boris Zadković, OIB 90786626685</item>
    </izvorni_sadrzaj>
    <derivirana_varijabla naziv="DomainObject.Predmet.OstaliListFormatedOIB_1">
      <item>Boris Zadković, OIB 90786626685</item>
    </derivirana_varijabla>
  </DomainObject.Predmet.OstaliListFormatedOIB>
  <DomainObject.Predmet.OstaliListFormatedWithAdress>
    <izvorni_sadrzaj>
      <item>Boris Zadković, Sportska 2/III, 52420 Buzet</item>
    </izvorni_sadrzaj>
    <derivirana_varijabla naziv="DomainObject.Predmet.OstaliListFormatedWithAdress_1">
      <item>Boris Zadković, Sportska 2/III, 52420 Buzet</item>
    </derivirana_varijabla>
  </DomainObject.Predmet.OstaliListFormatedWithAdress>
  <DomainObject.Predmet.OstaliListFormatedWithAdressOIB>
    <izvorni_sadrzaj>
      <item>Boris Zadković, OIB 90786626685, Sportska 2/III, 52420 Buzet</item>
    </izvorni_sadrzaj>
    <derivirana_varijabla naziv="DomainObject.Predmet.OstaliListFormatedWithAdressOIB_1">
      <item>Boris Zadković, OIB 90786626685, Sportska 2/III, 52420 Buzet</item>
    </derivirana_varijabla>
  </DomainObject.Predmet.OstaliListFormatedWithAdressOIB>
  <DomainObject.Predmet.OstaliListNazivFormated>
    <izvorni_sadrzaj>
      <item>Boris Zadković</item>
    </izvorni_sadrzaj>
    <derivirana_varijabla naziv="DomainObject.Predmet.OstaliListNazivFormated_1">
      <item>Boris Zadković</item>
    </derivirana_varijabla>
  </DomainObject.Predmet.OstaliListNazivFormated>
  <DomainObject.Predmet.OstaliListNazivFormatedOIB>
    <izvorni_sadrzaj>
      <item>Boris Zadković, OIB 90786626685</item>
    </izvorni_sadrzaj>
    <derivirana_varijabla naziv="DomainObject.Predmet.OstaliListNazivFormatedOIB_1">
      <item>Boris Zadković, OIB 90786626685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AGROVAL d.o.o. BUZET</izvorni_sadrzaj>
    <derivirana_varijabla naziv="DomainObject.Predmet.ProtustrankaIDrugi_1">AGROVAL d.o.o. BUZET</derivirana_varijabla>
  </DomainObject.Predmet.ProtustrankaIDrugi>
  <DomainObject.Predmet.StrankaIDrugiAdressOIB>
    <izvorni_sadrzaj>FINA, OIB 85821130368, Giardini 5, 52100 Pula</izvorni_sadrzaj>
    <derivirana_varijabla naziv="DomainObject.Predmet.StrankaIDrugiAdressOIB_1">FINA, OIB 85821130368, Giardini 5, 52100 Pula</derivirana_varijabla>
  </DomainObject.Predmet.StrankaIDrugiAdressOIB>
  <DomainObject.Predmet.ProtustrankaIDrugiAdressOIB>
    <izvorni_sadrzaj>AGROVAL d.o.o. BUZET, OIB 17040538432, Riječka 2, 52420 Buzet</izvorni_sadrzaj>
    <derivirana_varijabla naziv="DomainObject.Predmet.ProtustrankaIDrugiAdressOIB_1">AGROVAL d.o.o. BUZET, OIB 17040538432, Riječka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AGROVAL d.o.o. BUZET</item>
      <item>Boris Zadković</item>
    </izvorni_sadrzaj>
    <derivirana_varijabla naziv="DomainObject.Predmet.SudioniciListNaziv_1">
      <item>FINA</item>
      <item>AGROVAL d.o.o. BUZET</item>
      <item>Boris Zadković</item>
    </derivirana_varijabla>
  </DomainObject.Predmet.SudioniciListNaziv>
  <DomainObject.Predmet.SudioniciListAdressOIB>
    <izvorni_sadrzaj>
      <item>FINA, OIB 85821130368, Giardini 5,52100 Pula</item>
      <item>AGROVAL d.o.o. BUZET, OIB 17040538432, Riječka 2,52420 Buzet</item>
      <item>Boris Zadković, OIB 90786626685, Sportska 2/III,52420 Buzet</item>
    </izvorni_sadrzaj>
    <derivirana_varijabla naziv="DomainObject.Predmet.SudioniciListAdressOIB_1">
      <item>FINA, OIB 85821130368, Giardini 5,52100 Pula</item>
      <item>AGROVAL d.o.o. BUZET, OIB 17040538432, Riječka 2,52420 Buzet</item>
      <item>Boris Zadković, OIB 90786626685, Sportska 2/III,52420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17040538432</item>
      <item>, OIB 90786626685</item>
    </izvorni_sadrzaj>
    <derivirana_varijabla naziv="DomainObject.Predmet.SudioniciListNazivOIB_1">
      <item>, OIB 85821130368</item>
      <item>, OIB 17040538432</item>
      <item>, OIB 90786626685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2541</properties:Characters>
  <properties:Lines>80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2015-11-30T13:21:00Z</dcterms:created>
  <dc:creator>Jasmina Matika</dc:creator>
  <cp:lastModifiedBy>Jasmina Matika</cp:lastModifiedBy>
  <cp:lastPrinted>2015-11-30T13:40:00Z</cp:lastPrinted>
  <dcterms:modified xmlns:xsi="http://www.w3.org/2001/XMLSchema-instance" xsi:type="dcterms:W3CDTF">2015-12-04T13:20:00Z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