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7a8f3" w14:paraId="177a8f3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</w:t>
      </w:r>
      <w:r w:rsidR="005F1595" w:rsidRPr="00947923">
        <w:rPr>
          <w:rFonts w:cs="Times New Roman" w:hAnsi="Times New Roman" w:ascii="Times New Roman"/>
        </w:rPr>
        <w:t xml:space="preserve"> HRVATSKA </w:t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4E6182">
        <w:rPr>
          <w:rFonts w:cs="Times New Roman" w:hAnsi="Times New Roman" w:ascii="Times New Roman"/>
        </w:rPr>
        <w:t>3203</w:t>
      </w:r>
      <w:r w:rsidR="00504853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67885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1D630E" w:rsidR="005E5B68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</w:t>
      </w:r>
      <w:r w:rsidR="00C67885">
        <w:rPr>
          <w:rFonts w:cs="Times New Roman" w:hAnsi="Times New Roman" w:ascii="Times New Roman"/>
        </w:rPr>
        <w:t xml:space="preserve">rgovački sud u Zagrebu, </w:t>
      </w:r>
      <w:r w:rsidRPr="00947923">
        <w:rPr>
          <w:rFonts w:cs="Times New Roman" w:hAnsi="Times New Roman" w:ascii="Times New Roman"/>
        </w:rPr>
        <w:t>po</w:t>
      </w:r>
      <w:r w:rsidR="00C67885">
        <w:rPr>
          <w:rFonts w:cs="Times New Roman" w:hAnsi="Times New Roman" w:ascii="Times New Roman"/>
        </w:rPr>
        <w:t xml:space="preserve"> sucu toga suda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 xml:space="preserve">FINA-Regionalni centar Zagreb za pokretanje stečajnog postupka nad dužnikom </w:t>
      </w:r>
      <w:r w:rsidR="003D544D">
        <w:rPr>
          <w:rFonts w:cs="Times New Roman" w:hAnsi="Times New Roman" w:ascii="Times New Roman"/>
        </w:rPr>
        <w:t xml:space="preserve">LESKO-AGRO d.o.o. Sveti Križ Začretje, Ulica Đurkin Petra b.b., OIB: </w:t>
      </w:r>
      <w:r w:rsidR="001D630E" w:rsidRPr="001D630E">
        <w:rPr>
          <w:rFonts w:cs="Times New Roman" w:hAnsi="Times New Roman" w:ascii="Times New Roman"/>
        </w:rPr>
        <w:t>59573128435</w:t>
      </w:r>
      <w:r w:rsidR="003D544D">
        <w:rPr>
          <w:rFonts w:cs="Times New Roman" w:hAnsi="Times New Roman" w:ascii="Times New Roman"/>
        </w:rPr>
        <w:t xml:space="preserve">   MBS:</w:t>
      </w:r>
      <w:r w:rsidR="001D630E">
        <w:rPr>
          <w:rFonts w:cs="Times New Roman" w:hAnsi="Times New Roman" w:ascii="Times New Roman"/>
        </w:rPr>
        <w:t xml:space="preserve"> </w:t>
      </w:r>
      <w:r w:rsidR="001D630E" w:rsidRPr="001D630E">
        <w:rPr>
          <w:rFonts w:cs="Times New Roman" w:hAnsi="Times New Roman" w:ascii="Times New Roman"/>
        </w:rPr>
        <w:t>080701811</w:t>
      </w:r>
      <w:r w:rsidR="001D630E">
        <w:rPr>
          <w:rFonts w:cs="Times New Roman" w:hAnsi="Times New Roman" w:ascii="Times New Roman"/>
        </w:rPr>
        <w:t>,</w:t>
      </w:r>
      <w:r w:rsidR="003D544D">
        <w:rPr>
          <w:rFonts w:cs="Times New Roman" w:hAnsi="Times New Roman" w:ascii="Times New Roman"/>
        </w:rPr>
        <w:t xml:space="preserve">  </w:t>
      </w:r>
      <w:r w:rsidR="00C67885" w:rsidRPr="00C67885">
        <w:rPr>
          <w:rFonts w:cs="Times New Roman" w:hAnsi="Times New Roman" w:ascii="Times New Roman"/>
        </w:rPr>
        <w:t>dana</w:t>
      </w:r>
      <w:r w:rsidR="003D544D">
        <w:rPr>
          <w:rFonts w:cs="Times New Roman" w:hAnsi="Times New Roman" w:ascii="Times New Roman"/>
        </w:rPr>
        <w:t xml:space="preserve"> 10</w:t>
      </w:r>
      <w:r w:rsidR="00F831C3">
        <w:rPr>
          <w:rFonts w:cs="Times New Roman" w:hAnsi="Times New Roman" w:ascii="Times New Roman"/>
        </w:rPr>
        <w:t>. ožujka 2017.</w:t>
      </w:r>
      <w:r w:rsidR="001D630E">
        <w:rPr>
          <w:rFonts w:cs="Times New Roman" w:hAnsi="Times New Roman" w:ascii="Times New Roman"/>
        </w:rPr>
        <w:t xml:space="preserve"> g. </w:t>
      </w:r>
    </w:p>
    <w:p w:rsidRDefault="001D630E" w:rsidP="001D630E" w:rsidR="001D630E" w:rsidRPr="00C67885">
      <w:pPr>
        <w:jc w:val="both"/>
        <w:rPr>
          <w:rFonts w:cs="Times New Roman" w:hAnsi="Times New Roman" w:ascii="Times New Roman"/>
        </w:rPr>
      </w:pPr>
    </w:p>
    <w:p w:rsidRDefault="005F1595" w:rsidP="001D630E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r i j e š i o   j e</w:t>
      </w:r>
    </w:p>
    <w:p w:rsidRDefault="005F1595" w:rsidP="001D630E" w:rsidR="005F1595" w:rsidRPr="00947923">
      <w:pPr>
        <w:jc w:val="both"/>
        <w:rPr>
          <w:rFonts w:cs="Times New Roman" w:hAnsi="Times New Roman" w:ascii="Times New Roman"/>
        </w:rPr>
      </w:pPr>
    </w:p>
    <w:p w:rsidRDefault="005F1595" w:rsidP="001D630E" w:rsidR="00C67885">
      <w:pPr>
        <w:jc w:val="both"/>
        <w:rPr>
          <w:rFonts w:cs="Times New Roman" w:hAnsi="Times New Roman" w:ascii="Times New Roman"/>
          <w:color w:val="FF0000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C67885">
        <w:rPr>
          <w:rFonts w:cs="Times New Roman" w:hAnsi="Times New Roman" w:ascii="Times New Roman"/>
        </w:rPr>
        <w:t xml:space="preserve"> </w:t>
      </w:r>
      <w:r w:rsidR="001D630E">
        <w:rPr>
          <w:rFonts w:cs="Times New Roman" w:hAnsi="Times New Roman" w:ascii="Times New Roman"/>
        </w:rPr>
        <w:t xml:space="preserve">LESKO-AGRO d.o.o. Sveti Križ Začretje, Ulica Đurkin Petra b.b., OIB: </w:t>
      </w:r>
      <w:r w:rsidR="001D630E" w:rsidRPr="001D630E">
        <w:rPr>
          <w:rFonts w:cs="Times New Roman" w:hAnsi="Times New Roman" w:ascii="Times New Roman"/>
        </w:rPr>
        <w:t>59573128435</w:t>
      </w:r>
      <w:r w:rsidR="001D630E">
        <w:rPr>
          <w:rFonts w:cs="Times New Roman" w:hAnsi="Times New Roman" w:ascii="Times New Roman"/>
        </w:rPr>
        <w:t xml:space="preserve">  MBS: </w:t>
      </w:r>
      <w:r w:rsidR="001D630E" w:rsidRPr="001D630E">
        <w:rPr>
          <w:rFonts w:cs="Times New Roman" w:hAnsi="Times New Roman" w:ascii="Times New Roman"/>
        </w:rPr>
        <w:t>080701811</w:t>
      </w:r>
      <w:r w:rsidR="001D630E">
        <w:rPr>
          <w:rFonts w:cs="Times New Roman" w:hAnsi="Times New Roman" w:ascii="Times New Roman"/>
        </w:rPr>
        <w:t>.</w:t>
      </w:r>
    </w:p>
    <w:p w:rsidRDefault="005529DD" w:rsidP="001D630E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5527E9">
        <w:rPr>
          <w:rFonts w:cs="Times New Roman" w:hAnsi="Times New Roman" w:ascii="Times New Roman"/>
        </w:rPr>
        <w:t xml:space="preserve"> </w:t>
      </w:r>
      <w:r w:rsidR="001D630E">
        <w:rPr>
          <w:rFonts w:cs="Times New Roman" w:hAnsi="Times New Roman" w:ascii="Times New Roman"/>
        </w:rPr>
        <w:t xml:space="preserve"> Dragutinu Leško, Donja Pačetina, Donja Pačetina 66, </w:t>
      </w:r>
      <w:r w:rsidR="00C67885" w:rsidRPr="00C67885">
        <w:rPr>
          <w:rFonts w:cs="Times New Roman" w:hAnsi="Times New Roman" w:ascii="Times New Roman"/>
        </w:rPr>
        <w:t>OIB:</w:t>
      </w:r>
      <w:r w:rsidR="001D630E">
        <w:rPr>
          <w:rFonts w:cs="Times New Roman" w:hAnsi="Times New Roman" w:ascii="Times New Roman"/>
        </w:rPr>
        <w:t xml:space="preserve">  </w:t>
      </w:r>
      <w:r w:rsidR="001D630E" w:rsidRPr="001D630E">
        <w:rPr>
          <w:rFonts w:cs="Times New Roman" w:hAnsi="Times New Roman" w:ascii="Times New Roman"/>
        </w:rPr>
        <w:t>19092766131</w:t>
      </w:r>
      <w:r w:rsidR="001D630E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1D630E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1D630E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1D630E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1D630E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1D630E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1D630E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1D630E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1D630E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1D630E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1D630E" w:rsidR="0096170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3D544D" w:rsidP="001D630E" w:rsidR="00C67885" w:rsidRPr="003D544D">
      <w:pPr>
        <w:ind w:firstLine="708" w:left="2124"/>
        <w:jc w:val="both"/>
        <w:rPr>
          <w:rFonts w:cs="Times New Roman" w:hAnsi="Times New Roman" w:ascii="Times New Roman"/>
          <w:b/>
        </w:rPr>
      </w:pPr>
      <w:r w:rsidRPr="003D544D">
        <w:rPr>
          <w:rFonts w:cs="Times New Roman" w:hAnsi="Times New Roman" w:ascii="Times New Roman"/>
          <w:b/>
        </w:rPr>
        <w:t xml:space="preserve">04. travnja 2017. g. u  09:45 </w:t>
      </w:r>
      <w:r w:rsidR="00C67885" w:rsidRPr="003D544D">
        <w:rPr>
          <w:rFonts w:cs="Times New Roman" w:hAnsi="Times New Roman" w:ascii="Times New Roman"/>
          <w:b/>
        </w:rPr>
        <w:t>sati</w:t>
      </w:r>
    </w:p>
    <w:p w:rsidRDefault="00961707" w:rsidP="001D630E" w:rsidR="00EE66B4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C67885">
        <w:rPr>
          <w:rFonts w:cs="Times New Roman" w:hAnsi="Times New Roman" w:ascii="Times New Roman"/>
        </w:rPr>
        <w:t xml:space="preserve">Petrinjska 8, soba </w:t>
      </w:r>
      <w:r w:rsidR="00C67885" w:rsidRPr="00C67885">
        <w:rPr>
          <w:rFonts w:cs="Times New Roman" w:hAnsi="Times New Roman" w:ascii="Times New Roman"/>
        </w:rPr>
        <w:t xml:space="preserve">55/III </w:t>
      </w:r>
      <w:r w:rsidRPr="00C67885">
        <w:rPr>
          <w:rFonts w:cs="Times New Roman" w:hAnsi="Times New Roman" w:ascii="Times New Roman"/>
        </w:rPr>
        <w:t>ulična zgrada na koje ročište se pozivaju:</w:t>
      </w:r>
    </w:p>
    <w:p w:rsidRDefault="00EE66B4" w:rsidP="001D630E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1D630E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1D630E" w:rsidR="00EE66B4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C67885" w:rsidP="001D630E" w:rsidR="00C67885">
      <w:pPr>
        <w:jc w:val="both"/>
        <w:rPr>
          <w:rFonts w:cs="Times New Roman" w:hAnsi="Times New Roman" w:ascii="Times New Roman"/>
        </w:rPr>
      </w:pPr>
    </w:p>
    <w:p w:rsidRDefault="00C67885" w:rsidP="005F1595" w:rsidR="00C67885">
      <w:pPr>
        <w:rPr>
          <w:rFonts w:cs="Times New Roman" w:hAnsi="Times New Roman" w:ascii="Times New Roman"/>
        </w:rPr>
      </w:pPr>
    </w:p>
    <w:p w:rsidRDefault="003D544D" w:rsidP="005F1595" w:rsidR="003D544D">
      <w:pPr>
        <w:rPr>
          <w:rFonts w:cs="Times New Roman" w:hAnsi="Times New Roman" w:ascii="Times New Roman"/>
        </w:rPr>
      </w:pPr>
    </w:p>
    <w:p w:rsidRDefault="00B560C9" w:rsidP="005F1595" w:rsidR="00B560C9" w:rsidRPr="00947923">
      <w:pPr>
        <w:rPr>
          <w:rFonts w:cs="Times New Roman" w:hAnsi="Times New Roman" w:ascii="Times New Roman"/>
        </w:rPr>
      </w:pP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B560C9" w:rsidR="0064234C" w:rsidRPr="00947923">
      <w:pPr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C67885" w:rsidR="00EB1CF8" w:rsidRPr="00C67885">
      <w:pPr>
        <w:jc w:val="both"/>
        <w:rPr>
          <w:rFonts w:cs="Times New Roman" w:hAnsi="Times New Roman" w:ascii="Times New Roman"/>
          <w:color w:val="FF0000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1D630E">
        <w:rPr>
          <w:rFonts w:cs="Times New Roman" w:hAnsi="Times New Roman" w:ascii="Times New Roman"/>
        </w:rPr>
        <w:t xml:space="preserve"> LESKO-AGRO d.o.o. Sveti Križ Začretje, Ulica Đurkin Petra b.b., OIB: </w:t>
      </w:r>
      <w:r w:rsidR="001D630E" w:rsidRPr="001D630E">
        <w:rPr>
          <w:rFonts w:cs="Times New Roman" w:hAnsi="Times New Roman" w:ascii="Times New Roman"/>
        </w:rPr>
        <w:t>59573128435</w:t>
      </w:r>
      <w:r w:rsidR="001D630E">
        <w:rPr>
          <w:rFonts w:cs="Times New Roman" w:hAnsi="Times New Roman" w:ascii="Times New Roman"/>
        </w:rPr>
        <w:t xml:space="preserve">, MBS: </w:t>
      </w:r>
      <w:r w:rsidR="001D630E" w:rsidRPr="001D630E">
        <w:rPr>
          <w:rFonts w:cs="Times New Roman" w:hAnsi="Times New Roman" w:ascii="Times New Roman"/>
        </w:rPr>
        <w:t>080701811</w:t>
      </w:r>
      <w:r w:rsidR="001D630E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u kojem se navodi da stečajni dužnik u očevidniku redoslijeda osnova za plaćanje ima evidentirane neizvršene osnove za plaćanje u neprekinutom ra</w:t>
      </w:r>
      <w:r w:rsidR="00B46314">
        <w:rPr>
          <w:rFonts w:cs="Times New Roman" w:hAnsi="Times New Roman" w:ascii="Times New Roman"/>
        </w:rPr>
        <w:t>zdoblju od 1545</w:t>
      </w:r>
      <w:r w:rsidR="00EB1CF8">
        <w:rPr>
          <w:rFonts w:cs="Times New Roman" w:hAnsi="Times New Roman" w:ascii="Times New Roman"/>
        </w:rPr>
        <w:t xml:space="preserve"> dana te da ima 1 zaposlenog</w:t>
      </w:r>
      <w:r w:rsidR="00EB1CF8" w:rsidRPr="009815EF">
        <w:rPr>
          <w:rFonts w:cs="Times New Roman" w:hAnsi="Times New Roman" w:ascii="Times New Roman"/>
        </w:rPr>
        <w:t xml:space="preserve"> radnika.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C67885" w:rsidR="00E055D0" w:rsidRPr="00C67885">
      <w:pPr>
        <w:jc w:val="center"/>
        <w:rPr>
          <w:rFonts w:cs="Times New Roman" w:hAnsi="Times New Roman" w:ascii="Times New Roman"/>
        </w:rPr>
      </w:pPr>
      <w:r w:rsidRPr="00C67885">
        <w:rPr>
          <w:rFonts w:cs="Times New Roman" w:hAnsi="Times New Roman" w:ascii="Times New Roman"/>
        </w:rPr>
        <w:t xml:space="preserve">U Zagrebu, </w:t>
      </w:r>
      <w:r w:rsidR="001D630E">
        <w:rPr>
          <w:rFonts w:cs="Times New Roman" w:hAnsi="Times New Roman" w:ascii="Times New Roman"/>
        </w:rPr>
        <w:t>10</w:t>
      </w:r>
      <w:r w:rsidR="00F831C3">
        <w:rPr>
          <w:rFonts w:cs="Times New Roman" w:hAnsi="Times New Roman" w:ascii="Times New Roman"/>
        </w:rPr>
        <w:t xml:space="preserve">. ožujka </w:t>
      </w:r>
      <w:r w:rsidR="00C67885">
        <w:rPr>
          <w:rFonts w:cs="Times New Roman" w:hAnsi="Times New Roman" w:ascii="Times New Roman"/>
        </w:rPr>
        <w:t xml:space="preserve">2017. g. </w:t>
      </w:r>
    </w:p>
    <w:p w:rsidRDefault="00E055D0" w:rsidP="00E055D0" w:rsidR="00E055D0" w:rsidRPr="00C67885">
      <w:pPr>
        <w:jc w:val="center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055D0" w:rsidRPr="00947923">
        <w:rPr>
          <w:rFonts w:cs="Times New Roman" w:hAnsi="Times New Roman" w:ascii="Times New Roman"/>
        </w:rPr>
        <w:t>SUDAC</w:t>
      </w:r>
      <w:r>
        <w:rPr>
          <w:rFonts w:cs="Times New Roman" w:hAnsi="Times New Roman" w:ascii="Times New Roman"/>
        </w:rPr>
        <w:t>:</w:t>
      </w:r>
      <w:r w:rsidR="00E055D0" w:rsidRPr="00947923">
        <w:rPr>
          <w:rFonts w:cs="Times New Roman" w:hAnsi="Times New Roman" w:ascii="Times New Roman"/>
        </w:rPr>
        <w:t xml:space="preserve"> </w:t>
      </w:r>
    </w:p>
    <w:p w:rsidRDefault="00E055D0" w:rsidP="00C67885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F82C8A">
        <w:rPr>
          <w:rFonts w:cs="Times New Roman" w:hAnsi="Times New Roman" w:ascii="Times New Roman"/>
        </w:rPr>
        <w:t>, v.r.</w:t>
      </w: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C67885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67885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FE4F15">
      <w:pPr>
        <w:rPr>
          <w:rFonts w:cs="Times New Roman" w:hAnsi="Times New Roman" w:ascii="Times New Roman"/>
        </w:rPr>
      </w:pPr>
    </w:p>
    <w:p w:rsidRDefault="00F82C8A" w:rsidP="00F82C8A" w:rsidR="00B46314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 točnost otpravka-ovlašteni službenik:</w:t>
      </w:r>
    </w:p>
    <w:p w:rsidRDefault="00F82C8A" w:rsidP="00F82C8A" w:rsidR="00F82C8A" w:rsidRPr="00947923">
      <w:pPr>
        <w:jc w:val="right"/>
        <w:rPr>
          <w:rFonts w:cs="Times New Roman" w:hAnsi="Times New Roman" w:ascii="Times New Roman"/>
        </w:rPr>
      </w:pPr>
      <w:r w:rsidRPr="00F82C8A">
        <w:rPr>
          <w:rFonts w:cs="Times New Roman" w:hAnsi="Times New Roman" w:ascii="Times New Roman"/>
        </w:rPr>
        <w:t>Zlatka Plivelić</w:t>
      </w:r>
    </w:p>
    <w:p w:rsidRDefault="00E055D0" w:rsidP="005F1595" w:rsidR="00E055D0" w:rsidRPr="00947923">
      <w:pPr>
        <w:rPr>
          <w:rFonts w:cs="Times New Roman" w:hAnsi="Times New Roman" w:ascii="Times New Roman"/>
        </w:rPr>
      </w:pPr>
    </w:p>
    <w:sectPr w:rsidSect="009B38CA" w:rsidR="00E055D0" w:rsidRPr="00947923">
      <w:headerReference w:type="even" r:id="rId10"/>
      <w:headerReference w:type="default" r:id="rId11"/>
      <w:pgSz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62" w:rsidR="00BA4F62">
      <w:r>
        <w:separator/>
      </w:r>
    </w:p>
  </w:endnote>
  <w:endnote w:id="0" w:type="continuationSeparator">
    <w:p w:rsidRDefault="00BA4F62" w:rsidR="00B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62" w:rsidR="00BA4F62">
      <w:r>
        <w:separator/>
      </w:r>
    </w:p>
  </w:footnote>
  <w:footnote w:id="0" w:type="continuationSeparator">
    <w:p w:rsidRDefault="00BA4F62" w:rsidR="00B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C67885" w:rsidR="0064234C" w:rsidRPr="00C67885">
    <w:pPr>
      <w:pStyle w:val="Zaglavlje"/>
      <w:framePr w:y="12" w:x="5911" w:vAnchor="text" w:hAnchor="page" w:wrap="around"/>
      <w:rPr>
        <w:rStyle w:val="Brojstranice"/>
        <w:rFonts w:cs="Times New Roman" w:hAnsi="Times New Roman" w:ascii="Times New Roman"/>
      </w:rPr>
    </w:pPr>
    <w:r w:rsidRPr="00C67885">
      <w:rPr>
        <w:rStyle w:val="Brojstranice"/>
        <w:rFonts w:cs="Times New Roman" w:hAnsi="Times New Roman" w:ascii="Times New Roman"/>
      </w:rPr>
      <w:fldChar w:fldCharType="begin"/>
    </w:r>
    <w:r w:rsidRPr="00C67885">
      <w:rPr>
        <w:rStyle w:val="Brojstranice"/>
        <w:rFonts w:cs="Times New Roman" w:hAnsi="Times New Roman" w:ascii="Times New Roman"/>
      </w:rPr>
      <w:instrText xml:space="preserve">PAGE  </w:instrText>
    </w:r>
    <w:r w:rsidRPr="00C67885">
      <w:rPr>
        <w:rStyle w:val="Brojstranice"/>
        <w:rFonts w:cs="Times New Roman" w:hAnsi="Times New Roman" w:ascii="Times New Roman"/>
      </w:rPr>
      <w:fldChar w:fldCharType="separate"/>
    </w:r>
    <w:r w:rsidR="00A12A37">
      <w:rPr>
        <w:rStyle w:val="Brojstranice"/>
        <w:rFonts w:cs="Times New Roman" w:hAnsi="Times New Roman" w:ascii="Times New Roman"/>
        <w:noProof/>
      </w:rPr>
      <w:t>2</w:t>
    </w:r>
    <w:r w:rsidRPr="00C67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4E6182">
      <w:rPr>
        <w:rFonts w:cs="Times New Roman" w:hAnsi="Times New Roman" w:ascii="Times New Roman"/>
      </w:rPr>
      <w:t>3203</w:t>
    </w:r>
    <w:r w:rsidR="00504853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51C09"/>
    <w:rsid w:val="00061A23"/>
    <w:rsid w:val="0008230D"/>
    <w:rsid w:val="000A5AEC"/>
    <w:rsid w:val="000D10B8"/>
    <w:rsid w:val="000D4B27"/>
    <w:rsid w:val="000E5779"/>
    <w:rsid w:val="0011212C"/>
    <w:rsid w:val="00136955"/>
    <w:rsid w:val="0014066B"/>
    <w:rsid w:val="001D2C73"/>
    <w:rsid w:val="001D630E"/>
    <w:rsid w:val="00245FC5"/>
    <w:rsid w:val="00260847"/>
    <w:rsid w:val="002E3B85"/>
    <w:rsid w:val="00310E11"/>
    <w:rsid w:val="003262E9"/>
    <w:rsid w:val="0036711B"/>
    <w:rsid w:val="003827FA"/>
    <w:rsid w:val="003B23B9"/>
    <w:rsid w:val="003D544D"/>
    <w:rsid w:val="004A5CC8"/>
    <w:rsid w:val="004B2C43"/>
    <w:rsid w:val="004E6182"/>
    <w:rsid w:val="00504853"/>
    <w:rsid w:val="00520846"/>
    <w:rsid w:val="00530459"/>
    <w:rsid w:val="005527E9"/>
    <w:rsid w:val="005529DD"/>
    <w:rsid w:val="005E5B68"/>
    <w:rsid w:val="005F1595"/>
    <w:rsid w:val="005F7C4D"/>
    <w:rsid w:val="00604219"/>
    <w:rsid w:val="00631D91"/>
    <w:rsid w:val="0064234C"/>
    <w:rsid w:val="00653B08"/>
    <w:rsid w:val="006E60B8"/>
    <w:rsid w:val="006E7BAA"/>
    <w:rsid w:val="006F7797"/>
    <w:rsid w:val="007211FF"/>
    <w:rsid w:val="00775A37"/>
    <w:rsid w:val="007F7106"/>
    <w:rsid w:val="008D4645"/>
    <w:rsid w:val="00900D13"/>
    <w:rsid w:val="00947923"/>
    <w:rsid w:val="00961707"/>
    <w:rsid w:val="009B38CA"/>
    <w:rsid w:val="009F313C"/>
    <w:rsid w:val="00A12A37"/>
    <w:rsid w:val="00A21622"/>
    <w:rsid w:val="00AD0DB4"/>
    <w:rsid w:val="00B46314"/>
    <w:rsid w:val="00B560C9"/>
    <w:rsid w:val="00BA4F62"/>
    <w:rsid w:val="00C569DF"/>
    <w:rsid w:val="00C67885"/>
    <w:rsid w:val="00CA0303"/>
    <w:rsid w:val="00D46BC3"/>
    <w:rsid w:val="00D5190F"/>
    <w:rsid w:val="00D64440"/>
    <w:rsid w:val="00D70AF4"/>
    <w:rsid w:val="00D76787"/>
    <w:rsid w:val="00DA470E"/>
    <w:rsid w:val="00E055D0"/>
    <w:rsid w:val="00E615BA"/>
    <w:rsid w:val="00E74D24"/>
    <w:rsid w:val="00E909FD"/>
    <w:rsid w:val="00EB1CF8"/>
    <w:rsid w:val="00EE66B4"/>
    <w:rsid w:val="00F55F25"/>
    <w:rsid w:val="00F82C8A"/>
    <w:rsid w:val="00F831C3"/>
    <w:rsid w:val="00F86209"/>
    <w:rsid w:val="00FB3D5D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B46314"/>
    <w:pPr>
      <w:ind w:left="720"/>
      <w:contextualSpacing/>
    </w:pPr>
    <w:rPr>
      <w:rFonts w:cs="Times New Roman"/>
      <w:szCs w:val="20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B46314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B46314"/>
    <w:pPr>
      <w:ind w:left="720"/>
      <w:contextualSpacing/>
    </w:pPr>
    <w:rPr>
      <w:rFonts w:cs="Times New Roman"/>
      <w:szCs w:val="20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B46314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3203</izvorni_sadrzaj>
    <derivirana_varijabla naziv="DomainObject.Predmet.Broj_1">3203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St-3203/2016</izvorni_sadrzaj>
    <derivirana_varijabla naziv="DomainObject.Predmet.OznakaBroj_1">St-3203/2016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LESKO-AGRO d.o.o. zastupanog po punomoćniku Dragutin Leško</izvorni_sadrzaj>
    <derivirana_varijabla naziv="DomainObject.Predmet.ProtustrankaFormated_1">  LESKO-AGRO d.o.o. zastupanog po punomoćniku Dragutin Leško</derivirana_varijabla>
  </DomainObject.Predmet.ProtustrankaFormated>
  <DomainObject.Predmet.ProtustrankaFormatedOIB>
    <izvorni_sadrzaj>  LESKO-AGRO d.o.o., OIB 59573128435 zastupanog po punomoćniku Dragutin Leško</izvorni_sadrzaj>
    <derivirana_varijabla naziv="DomainObject.Predmet.ProtustrankaFormatedOIB_1">  LESKO-AGRO d.o.o., OIB 59573128435 zastupanog po punomoćniku Dragutin Leško</derivirana_varijabla>
  </DomainObject.Predmet.ProtustrankaFormatedOIB>
  <DomainObject.Predmet.ProtustrankaFormatedWithAdress>
    <izvorni_sadrzaj> LESKO-AGRO d.o.o., Ulica Đurkin Petra b.b., 49223 Sveti Križ Začretje zastupanog po punomoćniku Dragutin Leško</izvorni_sadrzaj>
    <derivirana_varijabla naziv="DomainObject.Predmet.ProtustrankaFormatedWithAdress_1"> LESKO-AGRO d.o.o., Ulica Đurkin Petra b.b., 49223 Sveti Križ Začretje zastupanog po punomoćniku Dragutin Leško</derivirana_varijabla>
  </DomainObject.Predmet.ProtustrankaFormatedWithAdress>
  <DomainObject.Predmet.ProtustrankaFormatedWithAdressOIB>
    <izvorni_sadrzaj> LESKO-AGRO d.o.o., OIB 59573128435, Ulica Đurkin Petra b.b., 49223 Sveti Križ Začretje zastupanog po punomoćniku Dragutin Leško</izvorni_sadrzaj>
    <derivirana_varijabla naziv="DomainObject.Predmet.ProtustrankaFormatedWithAdressOIB_1"> LESKO-AGRO d.o.o., OIB 59573128435, Ulica Đurkin Petra b.b., 49223 Sveti Križ Začretje zastupanog po punomoćniku Dragutin Leško</derivirana_varijabla>
  </DomainObject.Predmet.ProtustrankaFormatedWithAdressOIB>
  <DomainObject.Predmet.ProtustrankaWithAdress>
    <izvorni_sadrzaj>LESKO-AGRO d.o.o. Ulica Đurkin Petra b.b., 49223 Sveti Križ Začretje</izvorni_sadrzaj>
    <derivirana_varijabla naziv="DomainObject.Predmet.ProtustrankaWithAdress_1">LESKO-AGRO d.o.o. Ulica Đurkin Petra b.b., 49223 Sveti Križ Začretje</derivirana_varijabla>
  </DomainObject.Predmet.ProtustrankaWithAdress>
  <DomainObject.Predmet.ProtustrankaWithAdressOIB>
    <izvorni_sadrzaj>LESKO-AGRO d.o.o., OIB 59573128435, Ulica Đurkin Petra b.b., 49223 Sveti Križ Začretje</izvorni_sadrzaj>
    <derivirana_varijabla naziv="DomainObject.Predmet.ProtustrankaWithAdressOIB_1">LESKO-AGRO d.o.o., OIB 59573128435, Ulica Đurkin Petra b.b., 49223 Sveti Križ Začretje</derivirana_varijabla>
  </DomainObject.Predmet.ProtustrankaWithAdressOIB>
  <DomainObject.Predmet.ProtustrankaNazivFormated>
    <izvorni_sadrzaj>LESKO-AGRO d.o.o.</izvorni_sadrzaj>
    <derivirana_varijabla naziv="DomainObject.Predmet.ProtustrankaNazivFormated_1">LESKO-AGRO d.o.o.</derivirana_varijabla>
  </DomainObject.Predmet.ProtustrankaNazivFormated>
  <DomainObject.Predmet.ProtustrankaNazivFormatedOIB>
    <izvorni_sadrzaj>LESKO-AGRO d.o.o., OIB 59573128435</izvorni_sadrzaj>
    <derivirana_varijabla naziv="DomainObject.Predmet.ProtustrankaNazivFormatedOIB_1">LESKO-AGRO d.o.o., OIB 59573128435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Dragutin Leško</izvorni_sadrzaj>
    <derivirana_varijabla naziv="DomainObject.Predmet.StrankaFormated_1">  FINA Regionalni centar Zagreb; Dragutin Leško</derivirana_varijabla>
  </DomainObject.Predmet.StrankaFormated>
  <DomainObject.Predmet.StrankaFormatedOIB>
    <izvorni_sadrzaj>  FINA Regionalni centar Zagreb, OIB 85821130368; Dragutin Leško, OIB 19092766131</izvorni_sadrzaj>
    <derivirana_varijabla naziv="DomainObject.Predmet.StrankaFormatedOIB_1">  FINA Regionalni centar Zagreb, OIB 85821130368; Dragutin Leško, OIB 19092766131</derivirana_varijabla>
  </DomainObject.Predmet.StrankaFormatedOIB>
  <DomainObject.Predmet.StrankaFormatedWithAdress>
    <izvorni_sadrzaj> FINA Regionalni centar Zagreb, Trg svibanjskih žrtava 1995. br. 1, 10000 Zagreb; Dragutin Leško, Donja Pačetina 66, 49223 Donja Pačetina</izvorni_sadrzaj>
    <derivirana_varijabla naziv="DomainObject.Predmet.StrankaFormatedWithAdress_1"> FINA Regionalni centar Zagreb, Trg svibanjskih žrtava 1995. br. 1, 10000 Zagreb; Dragutin Leško, Donja Pačetina 66, 49223 Donja Pačetina</derivirana_varijabla>
  </DomainObject.Predmet.StrankaFormatedWithAdress>
  <DomainObject.Predmet.StrankaFormatedWithAdressOIB>
    <izvorni_sadrzaj> FINA Regionalni centar Zagreb, OIB 85821130368, Trg svibanjskih žrtava 1995. br. 1, 10000 Zagreb; Dragutin Leško, OIB 19092766131, Donja Pačetina 66, 49223 Donja Pačetina</izvorni_sadrzaj>
    <derivirana_varijabla naziv="DomainObject.Predmet.StrankaFormatedWithAdressOIB_1"> FINA Regionalni centar Zagreb, OIB 85821130368, Trg svibanjskih žrtava 1995. br. 1, 10000 Zagreb; Dragutin Leško, OIB 19092766131, Donja Pačetina 66, 49223 Donja Pačetina</derivirana_varijabla>
  </DomainObject.Predmet.StrankaFormatedWithAdressOIB>
  <DomainObject.Predmet.StrankaWithAdress>
    <izvorni_sadrzaj>FINA Regionalni centar Zagreb Trg svibanjskih žrtava 1995. br. 1,10000 Zagreb,Dragutin Leško Donja Pačetina 66,49223 Donja Pačetina</izvorni_sadrzaj>
    <derivirana_varijabla naziv="DomainObject.Predmet.StrankaWithAdress_1">FINA Regionalni centar Zagreb Trg svibanjskih žrtava 1995. br. 1,10000 Zagreb,Dragutin Leško Donja Pačetina 66,49223 Donja Pačetina</derivirana_varijabla>
  </DomainObject.Predmet.StrankaWithAdress>
  <DomainObject.Predmet.StrankaWithAdressOIB>
    <izvorni_sadrzaj>FINA Regionalni centar Zagreb, OIB 85821130368, Trg svibanjskih žrtava 1995. br. 1,10000 Zagreb,Dragutin Leško, OIB 19092766131, Donja Pačetina 66,49223 Donja Pačetina</izvorni_sadrzaj>
    <derivirana_varijabla naziv="DomainObject.Predmet.StrankaWithAdressOIB_1">FINA Regionalni centar Zagreb, OIB 85821130368, Trg svibanjskih žrtava 1995. br. 1,10000 Zagreb,Dragutin Leško, OIB 19092766131, Donja Pačetina 66,49223 Donja Pačetina</derivirana_varijabla>
  </DomainObject.Predmet.StrankaWithAdressOIB>
  <DomainObject.Predmet.StrankaNazivFormated>
    <izvorni_sadrzaj>FINA Regionalni centar Zagreb,Dragutin Leško</izvorni_sadrzaj>
    <derivirana_varijabla naziv="DomainObject.Predmet.StrankaNazivFormated_1">FINA Regionalni centar Zagreb,Dragutin Leško</derivirana_varijabla>
  </DomainObject.Predmet.StrankaNazivFormated>
  <DomainObject.Predmet.StrankaNazivFormatedOIB>
    <izvorni_sadrzaj>FINA Regionalni centar Zagreb, OIB 85821130368,Dragutin Leško, OIB 19092766131</izvorni_sadrzaj>
    <derivirana_varijabla naziv="DomainObject.Predmet.StrankaNazivFormatedOIB_1">FINA Regionalni centar Zagreb, OIB 85821130368,Dragutin Leško, OIB 19092766131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  <item>Dragutin Leško</item>
    </izvorni_sadrzaj>
    <derivirana_varijabla naziv="DomainObject.Predmet.StrankaListFormated_1">
      <item>FINA Regionalni centar Zagreb</item>
      <item>Dragutin Leško</item>
    </derivirana_varijabla>
  </DomainObject.Predmet.StrankaListFormated>
  <DomainObject.Predmet.StrankaListFormatedOIB>
    <izvorni_sadrzaj>
      <item>FINA Regionalni centar Zagreb, OIB 85821130368</item>
      <item>Dragutin Leško, OIB 19092766131</item>
    </izvorni_sadrzaj>
    <derivirana_varijabla naziv="DomainObject.Predmet.StrankaListFormatedOIB_1">
      <item>FINA Regionalni centar Zagreb, OIB 85821130368</item>
      <item>Dragutin Leško, OIB 19092766131</item>
    </derivirana_varijabla>
  </DomainObject.Predmet.StrankaListFormatedOIB>
  <DomainObject.Predmet.StrankaListFormatedWithAdress>
    <izvorni_sadrzaj>
      <item>FINA Regionalni centar Zagreb, Trg svibanjskih žrtava 1995. br. 1, 10000 Zagreb</item>
      <item>Dragutin Leško, Donja Pačetina 66, 49223 Donja Pačetina</item>
    </izvorni_sadrzaj>
    <derivirana_varijabla naziv="DomainObject.Predmet.StrankaListFormatedWithAdress_1">
      <item>FINA Regionalni centar Zagreb, Trg svibanjskih žrtava 1995. br. 1, 10000 Zagreb</item>
      <item>Dragutin Leško, Donja Pačetina 66, 49223 Donja Pačetina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Dragutin Leško, OIB 19092766131, Donja Pačetina 66, 49223 Donja Pačetina</item>
    </izvorni_sadrzaj>
    <derivirana_varijabla naziv="DomainObject.Predmet.StrankaListFormatedWithAdressOIB_1">
      <item>FINA Regionalni centar Zagreb, OIB 85821130368, Trg svibanjskih žrtava 1995. br. 1, 10000 Zagreb</item>
      <item>Dragutin Leško, OIB 19092766131, Donja Pačetina 66, 49223 Donja Pačetina</item>
    </derivirana_varijabla>
  </DomainObject.Predmet.StrankaListFormatedWithAdressOIB>
  <DomainObject.Predmet.StrankaListNazivFormated>
    <izvorni_sadrzaj>
      <item>FINA Regionalni centar Zagreb</item>
      <item>Dragutin Leško</item>
    </izvorni_sadrzaj>
    <derivirana_varijabla naziv="DomainObject.Predmet.StrankaListNazivFormated_1">
      <item>FINA Regionalni centar Zagreb</item>
      <item>Dragutin Leško</item>
    </derivirana_varijabla>
  </DomainObject.Predmet.StrankaListNazivFormated>
  <DomainObject.Predmet.StrankaListNazivFormatedOIB>
    <izvorni_sadrzaj>
      <item>FINA Regionalni centar Zagreb, OIB 85821130368</item>
      <item>Dragutin Leško, OIB 19092766131</item>
    </izvorni_sadrzaj>
    <derivirana_varijabla naziv="DomainObject.Predmet.StrankaListNazivFormatedOIB_1">
      <item>FINA Regionalni centar Zagreb, OIB 85821130368</item>
      <item>Dragutin Leško, OIB 19092766131</item>
    </derivirana_varijabla>
  </DomainObject.Predmet.StrankaListNazivFormatedOIB>
  <DomainObject.Predmet.ProtuStrankaListFormated>
    <izvorni_sadrzaj>
      <item>LESKO-AGRO d.o.o. zastupanog po punomoćniku Dragutin Leško</item>
    </izvorni_sadrzaj>
    <derivirana_varijabla naziv="DomainObject.Predmet.ProtuStrankaListFormated_1">
      <item>LESKO-AGRO d.o.o. zastupanog po punomoćniku Dragutin Leško</item>
    </derivirana_varijabla>
  </DomainObject.Predmet.ProtuStrankaListFormated>
  <DomainObject.Predmet.ProtuStrankaListFormatedOIB>
    <izvorni_sadrzaj>
      <item>LESKO-AGRO d.o.o., OIB 59573128435 zastupanog po punomoćniku Dragutin Leško</item>
    </izvorni_sadrzaj>
    <derivirana_varijabla naziv="DomainObject.Predmet.ProtuStrankaListFormatedOIB_1">
      <item>LESKO-AGRO d.o.o., OIB 59573128435 zastupanog po punomoćniku Dragutin Leško</item>
    </derivirana_varijabla>
  </DomainObject.Predmet.ProtuStrankaListFormatedOIB>
  <DomainObject.Predmet.ProtuStrankaListFormatedWithAdress>
    <izvorni_sadrzaj>
      <item>LESKO-AGRO d.o.o., Ulica Đurkin Petra b.b., 49223 Sveti Križ Začretje zastupanog po punomoćniku Dragutin Leško</item>
    </izvorni_sadrzaj>
    <derivirana_varijabla naziv="DomainObject.Predmet.ProtuStrankaListFormatedWithAdress_1">
      <item>LESKO-AGRO d.o.o., Ulica Đurkin Petra b.b., 49223 Sveti Križ Začretje zastupanog po punomoćniku Dragutin Leško</item>
    </derivirana_varijabla>
  </DomainObject.Predmet.ProtuStrankaListFormatedWithAdress>
  <DomainObject.Predmet.ProtuStrankaListFormatedWithAdressOIB>
    <izvorni_sadrzaj>
      <item>LESKO-AGRO d.o.o., OIB 59573128435, Ulica Đurkin Petra b.b., 49223 Sveti Križ Začretje zastupanog po punomoćniku Dragutin Leško</item>
    </izvorni_sadrzaj>
    <derivirana_varijabla naziv="DomainObject.Predmet.ProtuStrankaListFormatedWithAdressOIB_1">
      <item>LESKO-AGRO d.o.o., OIB 59573128435, Ulica Đurkin Petra b.b., 49223 Sveti Križ Začretje zastupanog po punomoćniku Dragutin Leško</item>
    </derivirana_varijabla>
  </DomainObject.Predmet.ProtuStrankaListFormatedWithAdressOIB>
  <DomainObject.Predmet.ProtuStrankaListNazivFormated>
    <izvorni_sadrzaj>
      <item>LESKO-AGRO d.o.o.</item>
    </izvorni_sadrzaj>
    <derivirana_varijabla naziv="DomainObject.Predmet.ProtuStrankaListNazivFormated_1">
      <item>LESKO-AGRO d.o.o.</item>
    </derivirana_varijabla>
  </DomainObject.Predmet.ProtuStrankaListNazivFormated>
  <DomainObject.Predmet.ProtuStrankaListNazivFormatedOIB>
    <izvorni_sadrzaj>
      <item>LESKO-AGRO d.o.o., OIB 59573128435</item>
    </izvorni_sadrzaj>
    <derivirana_varijabla naziv="DomainObject.Predmet.ProtuStrankaListNazivFormatedOIB_1">
      <item>LESKO-AGRO d.o.o., OIB 59573128435</item>
    </derivirana_varijabla>
  </DomainObject.Predmet.ProtuStrankaListNazivFormatedOIB>
  <DomainObject.Predmet.OstaliListFormated>
    <izvorni_sadrzaj>
      <item>Dragutin Leško punomoćnik sudionika u postupku LESKO-AGRO d.o.o.</item>
    </izvorni_sadrzaj>
    <derivirana_varijabla naziv="DomainObject.Predmet.OstaliListFormated_1">
      <item>Dragutin Leško punomoćnik sudionika u postupku LESKO-AGRO d.o.o.</item>
    </derivirana_varijabla>
  </DomainObject.Predmet.OstaliListFormated>
  <DomainObject.Predmet.OstaliListFormatedOIB>
    <izvorni_sadrzaj>
      <item>Dragutin Leško, OIB 19092766131 punomoćnik sudionika u postupku LESKO-AGRO d.o.o.</item>
    </izvorni_sadrzaj>
    <derivirana_varijabla naziv="DomainObject.Predmet.OstaliListFormatedOIB_1">
      <item>Dragutin Leško, OIB 19092766131 punomoćnik sudionika u postupku LESKO-AGRO d.o.o.</item>
    </derivirana_varijabla>
  </DomainObject.Predmet.OstaliListFormatedOIB>
  <DomainObject.Predmet.OstaliListFormatedWithAdress>
    <izvorni_sadrzaj>
      <item>Dragutin Leško, Donja Pačetina 66, 49223 Donja Pačetina punomoćnik sudionika u postupku LESKO-AGRO d.o.o.</item>
    </izvorni_sadrzaj>
    <derivirana_varijabla naziv="DomainObject.Predmet.OstaliListFormatedWithAdress_1">
      <item>Dragutin Leško, Donja Pačetina 66, 49223 Donja Pačetina punomoćnik sudionika u postupku LESKO-AGRO d.o.o.</item>
    </derivirana_varijabla>
  </DomainObject.Predmet.OstaliListFormatedWithAdress>
  <DomainObject.Predmet.OstaliListFormatedWithAdressOIB>
    <izvorni_sadrzaj>
      <item>Dragutin Leško, OIB 19092766131, Donja Pačetina 66, 49223 Donja Pačetina punomoćnik sudionika u postupku LESKO-AGRO d.o.o.</item>
    </izvorni_sadrzaj>
    <derivirana_varijabla naziv="DomainObject.Predmet.OstaliListFormatedWithAdressOIB_1">
      <item>Dragutin Leško, OIB 19092766131, Donja Pačetina 66, 49223 Donja Pačetina punomoćnik sudionika u postupku LESKO-AGRO d.o.o.</item>
    </derivirana_varijabla>
  </DomainObject.Predmet.OstaliListFormatedWithAdressOIB>
  <DomainObject.Predmet.OstaliListNazivFormated>
    <izvorni_sadrzaj>
      <item>Dragutin Leško</item>
    </izvorni_sadrzaj>
    <derivirana_varijabla naziv="DomainObject.Predmet.OstaliListNazivFormated_1">
      <item>Dragutin Leško</item>
    </derivirana_varijabla>
  </DomainObject.Predmet.OstaliListNazivFormated>
  <DomainObject.Predmet.OstaliListNazivFormatedOIB>
    <izvorni_sadrzaj>
      <item>Dragutin Leško, OIB 19092766131</item>
    </izvorni_sadrzaj>
    <derivirana_varijabla naziv="DomainObject.Predmet.OstaliListNazivFormatedOIB_1">
      <item>Dragutin Leško, OIB 19092766131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LESKO-AGRO d.o.o.</izvorni_sadrzaj>
    <derivirana_varijabla naziv="DomainObject.Predmet.ProtustrankaIDrugi_1">LESKO-AGRO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LESKO-AGRO d.o.o., OIB 59573128435, Ulica Đurkin Petra b.b., 49223 Sveti Križ Začretje</izvorni_sadrzaj>
    <derivirana_varijabla naziv="DomainObject.Predmet.ProtustrankaIDrugiAdressOIB_1">LESKO-AGRO d.o.o., OIB 59573128435, Ulica Đurkin Petra b.b., 49223 Sveti Križ Začretje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LESKO-AGRO d.o.o.</item>
      <item>Dragutin Leško</item>
      <item>Dragutin Leško</item>
    </izvorni_sadrzaj>
    <derivirana_varijabla naziv="DomainObject.Predmet.SudioniciListNaziv_1">
      <item>FINA Regionalni centar Zagreb</item>
      <item>LESKO-AGRO d.o.o.</item>
      <item>Dragutin Leško</item>
      <item>Dragutin Leško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LESKO-AGRO d.o.o., OIB 59573128435, Ulica Đurkin Petra b.b.,49223 Sveti Križ Začretje</item>
      <item>Dragutin Leško, OIB 19092766131, Donja Pačetina 66,49223 Donja Pačetina</item>
      <item>Dragutin Leško, OIB 19092766131, Donja Pačetina 66,49223 Donja Pačetina</item>
    </izvorni_sadrzaj>
    <derivirana_varijabla naziv="DomainObject.Predmet.SudioniciListAdressOIB_1">
      <item>FINA Regionalni centar Zagreb, OIB 85821130368, Trg svibanjskih žrtava 1995. br. 1,10000 Zagreb</item>
      <item>LESKO-AGRO d.o.o., OIB 59573128435, Ulica Đurkin Petra b.b.,49223 Sveti Križ Začretje</item>
      <item>Dragutin Leško, OIB 19092766131, Donja Pačetina 66,49223 Donja Pačetina</item>
      <item>Dragutin Leško, OIB 19092766131, Donja Pačetina 66,49223 Donja Pačetina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59573128435</item>
      <item>, OIB 19092766131</item>
      <item>, OIB 19092766131</item>
    </izvorni_sadrzaj>
    <derivirana_varijabla naziv="DomainObject.Predmet.SudioniciListNazivOIB_1">
      <item>, OIB 85821130368</item>
      <item>, OIB 59573128435</item>
      <item>, OIB 19092766131</item>
      <item>, OIB 19092766131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618</properties:Words>
  <properties:Characters>3330</properties:Characters>
  <properties:Lines>87</properties:Lines>
  <properties:Paragraphs>39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2017-03-09T10:17:00Z</dcterms:created>
  <dc:creator>vmihalincic</dc:creator>
  <cp:lastModifiedBy>Zlatka Plivelić</cp:lastModifiedBy>
  <cp:lastPrinted>2017-03-10T10:09:00Z</cp:lastPrinted>
  <dcterms:modified xmlns:xsi="http://www.w3.org/2001/XMLSchema-instance" xsi:type="dcterms:W3CDTF">2017-03-10T12:04:00Z</dcterms:modified>
  <cp:revision>14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