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ffa2c" w14:paraId="20ffa2c" w:rsidRDefault="00C64EB0" w:rsidP="00C64EB0" w:rsidR="00C64EB0" w:rsidRPr="00174532">
      <w:pPr>
        <w15:collapsed w:val="false"/>
        <w:rPr>
          <w:rFonts w:cs="Arial" w:hAnsi="Arial" w:ascii="Arial"/>
          <w:sz w:val="22"/>
          <w:szCs w:val="22"/>
        </w:rPr>
      </w:pPr>
      <w:bookmarkStart w:name="_GoBack" w:id="0"/>
      <w:bookmarkEnd w:id="0"/>
    </w:p>
    <w:p w:rsidRDefault="00C64EB0" w:rsidP="00C64EB0" w:rsidR="00C64EB0" w:rsidRPr="003573CC"/>
    <w:p w:rsidRDefault="00C64EB0" w:rsidP="00C64EB0" w:rsidR="00C64EB0" w:rsidRPr="007B1E6A"/>
    <w:p w:rsidRDefault="005C752C" w:rsidP="002C6065" w:rsidR="002C6065">
      <w:pPr>
        <w:jc w:val="right"/>
      </w:pPr>
      <w:r>
        <w:tab/>
      </w:r>
      <w:r>
        <w:tab/>
        <w:t>1 St</w:t>
      </w:r>
      <w:r w:rsidR="00BF6C03">
        <w:t>-</w:t>
      </w:r>
      <w:r w:rsidR="00046F10">
        <w:t>22</w:t>
      </w:r>
      <w:r w:rsidR="00C97C9B">
        <w:t>/</w:t>
      </w:r>
      <w:r w:rsidR="00046F10">
        <w:t>14</w:t>
      </w:r>
      <w:r w:rsidR="00C97C9B">
        <w:t>-</w:t>
      </w:r>
      <w:r w:rsidR="00046F10">
        <w:t>24</w:t>
      </w:r>
    </w:p>
    <w:p w:rsidRDefault="002C6065" w:rsidP="002C6065" w:rsidR="002C6065">
      <w:pPr>
        <w:jc w:val="right"/>
      </w:pPr>
    </w:p>
    <w:p w:rsidRDefault="00C64EB0" w:rsidP="002C6065" w:rsidR="00C64EB0" w:rsidRPr="007B1E6A">
      <w:r w:rsidRPr="007B1E6A">
        <w:t>REPUBLIKA HRVATSKA</w:t>
      </w:r>
    </w:p>
    <w:p w:rsidRDefault="00C64EB0" w:rsidP="00C64EB0" w:rsidR="00C64EB0" w:rsidRPr="007B1E6A">
      <w:r w:rsidRPr="007B1E6A">
        <w:t>TRGOVAČKI SUD U ZADRU</w:t>
      </w:r>
    </w:p>
    <w:p w:rsidRDefault="007B1E6A" w:rsidP="00C64EB0" w:rsidR="007B1E6A" w:rsidRPr="007B1E6A"/>
    <w:p w:rsidRDefault="007B1E6A" w:rsidP="00C64EB0" w:rsidR="007B1E6A" w:rsidRPr="007B1E6A"/>
    <w:p w:rsidRDefault="007B1E6A" w:rsidP="00C64EB0" w:rsidR="00C64EB0" w:rsidRPr="007B1E6A">
      <w:pPr>
        <w:jc w:val="center"/>
      </w:pPr>
      <w:r w:rsidRPr="007B1E6A">
        <w:t xml:space="preserve">R E P U B L I K A  H R V A T S KA </w:t>
      </w:r>
    </w:p>
    <w:p w:rsidRDefault="00C64EB0" w:rsidP="00C64EB0" w:rsidR="00C64EB0" w:rsidRPr="007B1E6A"/>
    <w:p w:rsidRDefault="00C64EB0" w:rsidP="00C64EB0" w:rsidR="00C64EB0" w:rsidRPr="007B1E6A">
      <w:pPr>
        <w:jc w:val="center"/>
      </w:pPr>
      <w:r w:rsidRPr="007B1E6A">
        <w:t>R J E Š E N J E</w:t>
      </w:r>
    </w:p>
    <w:p w:rsidRDefault="00C64EB0" w:rsidP="00C64EB0" w:rsidR="00C64EB0" w:rsidRPr="007B1E6A">
      <w:pPr>
        <w:jc w:val="center"/>
      </w:pPr>
    </w:p>
    <w:p w:rsidRDefault="00C64EB0" w:rsidP="00C64EB0" w:rsidR="00C64EB0" w:rsidRPr="007B1E6A"/>
    <w:p w:rsidRDefault="0026493A" w:rsidP="0026493A" w:rsidR="0026493A" w:rsidRPr="001C5505">
      <w:pPr>
        <w:ind w:firstLine="708"/>
        <w:jc w:val="both"/>
      </w:pPr>
      <w:r>
        <w:t>T</w:t>
      </w:r>
      <w:r w:rsidRPr="001C5505">
        <w:t>rgovački sud u Zadru (OIB:39670464653) po sucu tog suda Ardeni Bajlo u stečajnom postupku nad stečajnim dužnikom</w:t>
      </w:r>
      <w:r w:rsidR="00215A8F">
        <w:t xml:space="preserve"> </w:t>
      </w:r>
      <w:r w:rsidR="00046F10">
        <w:t>PLASTMAR d.o.o. Zadar, Josipa Jurja Strossmayera 14, Zadar, OIB: 11056256494</w:t>
      </w:r>
      <w:r w:rsidR="009A60C6" w:rsidRPr="007F1802">
        <w:t>,</w:t>
      </w:r>
      <w:r w:rsidR="009A60C6">
        <w:t xml:space="preserve"> </w:t>
      </w:r>
      <w:r w:rsidRPr="001C5505">
        <w:t xml:space="preserve">dana </w:t>
      </w:r>
      <w:r w:rsidR="00046F10">
        <w:t>24</w:t>
      </w:r>
      <w:r w:rsidR="00E152B5">
        <w:t>. prosinca</w:t>
      </w:r>
      <w:r w:rsidR="00486D35">
        <w:t xml:space="preserve"> 2015</w:t>
      </w:r>
      <w:r w:rsidRPr="001C5505">
        <w:t xml:space="preserve">. </w:t>
      </w:r>
    </w:p>
    <w:p w:rsidRDefault="00C64EB0" w:rsidP="00486D35" w:rsidR="00C64EB0" w:rsidRPr="007B1E6A">
      <w:pPr>
        <w:jc w:val="both"/>
      </w:pPr>
    </w:p>
    <w:p w:rsidRDefault="00C64EB0" w:rsidP="00C64EB0" w:rsidR="00C64EB0" w:rsidRPr="007B1E6A">
      <w:pPr>
        <w:jc w:val="center"/>
      </w:pPr>
      <w:r w:rsidRPr="007B1E6A">
        <w:t>r i j e š i o  j e</w:t>
      </w:r>
    </w:p>
    <w:p w:rsidRDefault="00C64EB0" w:rsidP="00C64EB0" w:rsidR="00C64EB0" w:rsidRPr="003573CC">
      <w:pPr>
        <w:jc w:val="both"/>
        <w:rPr>
          <w:b/>
        </w:rPr>
      </w:pPr>
    </w:p>
    <w:p w:rsidRDefault="005C752C" w:rsidP="005C752C" w:rsidR="005C752C" w:rsidRPr="004551BA">
      <w:pPr>
        <w:ind w:firstLine="705"/>
        <w:jc w:val="both"/>
      </w:pPr>
      <w:r w:rsidRPr="003573CC">
        <w:t xml:space="preserve">I. </w:t>
      </w:r>
      <w:r w:rsidRPr="004551BA">
        <w:t>Određuje se nagrada za rad privremen</w:t>
      </w:r>
      <w:r w:rsidR="00046F10">
        <w:t>e</w:t>
      </w:r>
      <w:r w:rsidRPr="004551BA">
        <w:t xml:space="preserve"> stečajn</w:t>
      </w:r>
      <w:r w:rsidR="00046F10">
        <w:t>e</w:t>
      </w:r>
      <w:r w:rsidRPr="004551BA">
        <w:t xml:space="preserve"> upravitelj</w:t>
      </w:r>
      <w:r w:rsidR="00046F10">
        <w:t>ice Ivanke Bosotina</w:t>
      </w:r>
      <w:r w:rsidR="003F6ADE">
        <w:t xml:space="preserve"> </w:t>
      </w:r>
      <w:r w:rsidRPr="004551BA">
        <w:t xml:space="preserve">u iznosu od </w:t>
      </w:r>
      <w:r w:rsidR="00046F10">
        <w:t>3</w:t>
      </w:r>
      <w:r w:rsidR="004551BA">
        <w:t>.000,00</w:t>
      </w:r>
      <w:r w:rsidRPr="004551BA">
        <w:t xml:space="preserve"> kuna</w:t>
      </w:r>
      <w:r w:rsidR="00E152B5">
        <w:t xml:space="preserve"> bruto</w:t>
      </w:r>
      <w:r w:rsidRPr="004551BA">
        <w:t xml:space="preserve">. </w:t>
      </w:r>
    </w:p>
    <w:p w:rsidRDefault="005C752C" w:rsidP="002C6065" w:rsidR="005C752C" w:rsidRPr="003573CC">
      <w:pPr>
        <w:jc w:val="both"/>
      </w:pPr>
    </w:p>
    <w:p w:rsidRDefault="005C752C" w:rsidP="005C752C" w:rsidR="005C752C" w:rsidRPr="003573CC">
      <w:pPr>
        <w:ind w:left="705"/>
        <w:jc w:val="both"/>
      </w:pPr>
      <w:r w:rsidRPr="003573CC">
        <w:t>II. Isplat</w:t>
      </w:r>
      <w:r>
        <w:t>a</w:t>
      </w:r>
      <w:r w:rsidRPr="003573CC">
        <w:t xml:space="preserve"> će se  izvršiti sa </w:t>
      </w:r>
      <w:r w:rsidRPr="00FB21C9">
        <w:t>kontovnika zajedničkih pristojbi (fond 39a SZ-a</w:t>
      </w:r>
      <w:r w:rsidR="00A43998">
        <w:t>).</w:t>
      </w:r>
    </w:p>
    <w:p w:rsidRDefault="00C64EB0" w:rsidP="00C64EB0" w:rsidR="00C64EB0" w:rsidRPr="003573CC">
      <w:pPr>
        <w:jc w:val="both"/>
      </w:pPr>
    </w:p>
    <w:p w:rsidRDefault="00C64EB0" w:rsidP="00C64EB0" w:rsidR="00C64EB0" w:rsidRPr="00CA2AA9">
      <w:pPr>
        <w:ind w:hanging="705" w:left="705"/>
        <w:jc w:val="center"/>
      </w:pPr>
      <w:r w:rsidRPr="00CA2AA9">
        <w:t>Obrazloženje</w:t>
      </w:r>
    </w:p>
    <w:p w:rsidRDefault="00B3003A" w:rsidP="00B3003A" w:rsidR="00B3003A">
      <w:pPr>
        <w:ind w:firstLine="705"/>
        <w:jc w:val="both"/>
      </w:pPr>
    </w:p>
    <w:p w:rsidRDefault="00B3003A" w:rsidP="00B3003A" w:rsidR="00B3003A" w:rsidRPr="0064286F">
      <w:pPr>
        <w:ind w:firstLine="705"/>
        <w:jc w:val="both"/>
      </w:pPr>
      <w:r w:rsidRPr="0064286F">
        <w:t xml:space="preserve">Rješenjem ovog suda od </w:t>
      </w:r>
      <w:r w:rsidR="00046F10">
        <w:t>27</w:t>
      </w:r>
      <w:r w:rsidR="002C6065">
        <w:t>. ožujka 201</w:t>
      </w:r>
      <w:r w:rsidR="00046F10">
        <w:t>4</w:t>
      </w:r>
      <w:r w:rsidRPr="0064286F">
        <w:t>. imenovan</w:t>
      </w:r>
      <w:r w:rsidR="00046F10">
        <w:t>a</w:t>
      </w:r>
      <w:r w:rsidRPr="0064286F">
        <w:t xml:space="preserve"> je privreme</w:t>
      </w:r>
      <w:r w:rsidR="00046F10">
        <w:t>na</w:t>
      </w:r>
      <w:r w:rsidRPr="0064286F">
        <w:t xml:space="preserve"> stečajn</w:t>
      </w:r>
      <w:r w:rsidR="00046F10">
        <w:t>a</w:t>
      </w:r>
      <w:r w:rsidR="005C752C">
        <w:t xml:space="preserve"> </w:t>
      </w:r>
      <w:r>
        <w:t>upravitelj</w:t>
      </w:r>
      <w:r w:rsidR="00046F10">
        <w:t>ica</w:t>
      </w:r>
      <w:r>
        <w:t xml:space="preserve"> </w:t>
      </w:r>
      <w:r w:rsidRPr="0064286F">
        <w:t>koj</w:t>
      </w:r>
      <w:r w:rsidR="00046F10">
        <w:t>a</w:t>
      </w:r>
      <w:r w:rsidR="003F6ADE">
        <w:t xml:space="preserve"> </w:t>
      </w:r>
      <w:r w:rsidRPr="0064286F">
        <w:t>je dana</w:t>
      </w:r>
      <w:r>
        <w:t xml:space="preserve"> </w:t>
      </w:r>
      <w:r w:rsidR="00046F10">
        <w:t>09. lipnja 2014</w:t>
      </w:r>
      <w:r>
        <w:t>.</w:t>
      </w:r>
      <w:r w:rsidRPr="0064286F">
        <w:t xml:space="preserve"> dostavi</w:t>
      </w:r>
      <w:r w:rsidR="00046F10">
        <w:t>la</w:t>
      </w:r>
      <w:r w:rsidRPr="0064286F">
        <w:t xml:space="preserve"> izvješće, čime su se stekli uvjeti iz članka 7. Uredbe o kriterijima i načinu obračuna plaćanja nagrada stečajnim upraviteljima.</w:t>
      </w:r>
    </w:p>
    <w:p w:rsidRDefault="00B3003A" w:rsidP="00B3003A" w:rsidR="00B3003A" w:rsidRPr="0064286F">
      <w:pPr>
        <w:ind w:firstLine="705"/>
        <w:jc w:val="both"/>
      </w:pPr>
      <w:r w:rsidRPr="0064286F">
        <w:t>Stoga je odlučeno kao u izreci.</w:t>
      </w:r>
    </w:p>
    <w:p w:rsidRDefault="00F86DD3" w:rsidP="00C64EB0" w:rsidR="00F86DD3">
      <w:pPr>
        <w:ind w:hanging="705" w:left="705"/>
        <w:jc w:val="center"/>
      </w:pPr>
    </w:p>
    <w:p w:rsidRDefault="00C64EB0" w:rsidP="00C64EB0" w:rsidR="00C64EB0" w:rsidRPr="003573CC">
      <w:pPr>
        <w:ind w:hanging="705" w:left="705"/>
        <w:jc w:val="center"/>
      </w:pPr>
      <w:r w:rsidRPr="003573CC">
        <w:t xml:space="preserve">U Zadru dana </w:t>
      </w:r>
      <w:r w:rsidR="00046F10">
        <w:t>24</w:t>
      </w:r>
      <w:r w:rsidR="00E152B5">
        <w:t>. prosinca</w:t>
      </w:r>
      <w:r w:rsidR="00486D35">
        <w:t xml:space="preserve"> 2015</w:t>
      </w:r>
      <w:r w:rsidRPr="003573CC">
        <w:t>. godine</w:t>
      </w:r>
    </w:p>
    <w:p w:rsidRDefault="00371D43" w:rsidP="005C752C" w:rsidR="00371D43">
      <w:pPr>
        <w:jc w:val="right"/>
      </w:pPr>
    </w:p>
    <w:p w:rsidRDefault="00D27BB2" w:rsidP="005C752C" w:rsidR="00F8463C" w:rsidRPr="007B1E6A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 w:rsidRPr="007B1E6A">
        <w:t>Sudac</w:t>
      </w:r>
    </w:p>
    <w:p w:rsidRDefault="00D27BB2" w:rsidP="005C752C" w:rsidR="00C64EB0" w:rsidRPr="007B1E6A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8463C" w:rsidRPr="007B1E6A">
        <w:t>Ardena Bajlo</w:t>
      </w:r>
    </w:p>
    <w:p w:rsidRDefault="00B50947" w:rsidP="00C64EB0" w:rsidR="00B50947"/>
    <w:p w:rsidRDefault="00B50947" w:rsidP="00C64EB0" w:rsidR="00B50947"/>
    <w:p w:rsidRDefault="00C64EB0" w:rsidP="00C64EB0" w:rsidR="00C64EB0" w:rsidRPr="007B1E6A">
      <w:r w:rsidRPr="007B1E6A">
        <w:t xml:space="preserve">POUKA O PRAVNOM LIJEKU : </w:t>
      </w:r>
    </w:p>
    <w:p w:rsidRDefault="00C64EB0" w:rsidP="00C64EB0" w:rsidR="00C64EB0" w:rsidRPr="003573CC">
      <w:r w:rsidRPr="003573CC">
        <w:t xml:space="preserve">Protiv ovog rješenja nije dopuštena žalba. </w:t>
      </w:r>
    </w:p>
    <w:p w:rsidRDefault="00B74A47" w:rsidP="00B50947" w:rsidR="00B50947">
      <w:r>
        <w:t xml:space="preserve">                    </w:t>
      </w:r>
    </w:p>
    <w:p w:rsidRDefault="00B50947" w:rsidP="00B50947" w:rsidR="00B50947" w:rsidRPr="003573CC">
      <w:r>
        <w:t xml:space="preserve">   D</w:t>
      </w:r>
      <w:r w:rsidRPr="003573CC">
        <w:t>ostaviti:</w:t>
      </w:r>
    </w:p>
    <w:p w:rsidRDefault="00B50947" w:rsidP="00B50947" w:rsidR="00B50947" w:rsidRPr="003573CC">
      <w:pPr>
        <w:numPr>
          <w:ilvl w:val="0"/>
          <w:numId w:val="2"/>
        </w:numPr>
      </w:pPr>
      <w:r w:rsidRPr="003573CC">
        <w:t>stečajno</w:t>
      </w:r>
      <w:r w:rsidR="00046F10">
        <w:t>j</w:t>
      </w:r>
      <w:r w:rsidR="005C752C">
        <w:t xml:space="preserve"> upravitelj</w:t>
      </w:r>
      <w:r w:rsidR="00046F10">
        <w:t>ici</w:t>
      </w:r>
    </w:p>
    <w:p w:rsidRDefault="005C752C" w:rsidP="00B50947" w:rsidR="00B50947">
      <w:pPr>
        <w:numPr>
          <w:ilvl w:val="0"/>
          <w:numId w:val="2"/>
        </w:numPr>
      </w:pPr>
      <w:r>
        <w:t>e-</w:t>
      </w:r>
      <w:r w:rsidR="00B50947">
        <w:t>oglasna ploča</w:t>
      </w:r>
    </w:p>
    <w:p w:rsidRDefault="00B50947" w:rsidP="00B50947" w:rsidR="00B50947" w:rsidRPr="003573CC">
      <w:pPr>
        <w:numPr>
          <w:ilvl w:val="0"/>
          <w:numId w:val="2"/>
        </w:numPr>
      </w:pPr>
      <w:r>
        <w:t>računovodstvu</w:t>
      </w:r>
      <w:r w:rsidR="00046F10">
        <w:t xml:space="preserve"> </w:t>
      </w:r>
    </w:p>
    <w:p w:rsidRDefault="00B50947" w:rsidP="00B50947" w:rsidR="00B3003A">
      <w:pPr>
        <w:ind w:left="720"/>
      </w:pPr>
      <w:r w:rsidRPr="003573CC">
        <w:t>u spis</w:t>
      </w:r>
      <w:r>
        <w:t xml:space="preserve">                                         </w:t>
      </w:r>
      <w:r w:rsidR="00B74A47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sectPr w:rsidSect="00AB6C4C" w:rsidR="00B3003A">
      <w:pgSz w:code="9" w:h="16838" w:w="11906"/>
      <w:pgMar w:gutter="0" w:footer="709" w:header="709" w:left="1418" w:bottom="1418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46666F"/>
    <w:multiLevelType w:val="hybridMultilevel"/>
    <w:tmpl w:val="B80E7346"/>
    <w:lvl w:tplc="897E3F24" w:ilvl="0">
      <w:start w:val="1"/>
      <w:numFmt w:val="upperRoman"/>
      <w:lvlText w:val="%1."/>
      <w:lvlJc w:val="left"/>
      <w:pPr>
        <w:ind w:hanging="990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779C763B"/>
    <w:multiLevelType w:val="hybridMultilevel"/>
    <w:tmpl w:val="A1AA91F0"/>
    <w:lvl w:tplc="E2D2571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78D84E5C"/>
    <w:multiLevelType w:val="hybridMultilevel"/>
    <w:tmpl w:val="707A67F6"/>
    <w:lvl w:tplc="3C5E423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B6C4C"/>
    <w:rsid w:val="00046F10"/>
    <w:rsid w:val="0009493F"/>
    <w:rsid w:val="00174532"/>
    <w:rsid w:val="00176680"/>
    <w:rsid w:val="001939CA"/>
    <w:rsid w:val="001C544E"/>
    <w:rsid w:val="00213032"/>
    <w:rsid w:val="00215A8F"/>
    <w:rsid w:val="002259A2"/>
    <w:rsid w:val="0026493A"/>
    <w:rsid w:val="00266557"/>
    <w:rsid w:val="0027713E"/>
    <w:rsid w:val="002A164D"/>
    <w:rsid w:val="002B1C76"/>
    <w:rsid w:val="002B6ABF"/>
    <w:rsid w:val="002C6065"/>
    <w:rsid w:val="00331B3A"/>
    <w:rsid w:val="003513F2"/>
    <w:rsid w:val="003573CC"/>
    <w:rsid w:val="00371D43"/>
    <w:rsid w:val="00384818"/>
    <w:rsid w:val="003A1FC0"/>
    <w:rsid w:val="003E0805"/>
    <w:rsid w:val="003E6B6E"/>
    <w:rsid w:val="003F6ADE"/>
    <w:rsid w:val="00422C1A"/>
    <w:rsid w:val="004551BA"/>
    <w:rsid w:val="004630AA"/>
    <w:rsid w:val="00486D35"/>
    <w:rsid w:val="005A216F"/>
    <w:rsid w:val="005C752C"/>
    <w:rsid w:val="005E425A"/>
    <w:rsid w:val="00630EA3"/>
    <w:rsid w:val="00633783"/>
    <w:rsid w:val="00640DD5"/>
    <w:rsid w:val="006B6E1C"/>
    <w:rsid w:val="006D30A4"/>
    <w:rsid w:val="00710A26"/>
    <w:rsid w:val="00731A40"/>
    <w:rsid w:val="007421EA"/>
    <w:rsid w:val="007B1E6A"/>
    <w:rsid w:val="007C6BF1"/>
    <w:rsid w:val="007E15DF"/>
    <w:rsid w:val="00817F69"/>
    <w:rsid w:val="00833D9A"/>
    <w:rsid w:val="00886894"/>
    <w:rsid w:val="00890095"/>
    <w:rsid w:val="00905489"/>
    <w:rsid w:val="009250E5"/>
    <w:rsid w:val="00986612"/>
    <w:rsid w:val="009909B0"/>
    <w:rsid w:val="009920C6"/>
    <w:rsid w:val="009A60C6"/>
    <w:rsid w:val="009B4F44"/>
    <w:rsid w:val="00A3183B"/>
    <w:rsid w:val="00A43998"/>
    <w:rsid w:val="00A91588"/>
    <w:rsid w:val="00AB6C4C"/>
    <w:rsid w:val="00AB7907"/>
    <w:rsid w:val="00AE2C6C"/>
    <w:rsid w:val="00B13555"/>
    <w:rsid w:val="00B3003A"/>
    <w:rsid w:val="00B3119E"/>
    <w:rsid w:val="00B50947"/>
    <w:rsid w:val="00B60362"/>
    <w:rsid w:val="00B74A47"/>
    <w:rsid w:val="00BB192C"/>
    <w:rsid w:val="00BF6C03"/>
    <w:rsid w:val="00C64EB0"/>
    <w:rsid w:val="00C97C9B"/>
    <w:rsid w:val="00CA2AA9"/>
    <w:rsid w:val="00CE069C"/>
    <w:rsid w:val="00CF7517"/>
    <w:rsid w:val="00D27BB2"/>
    <w:rsid w:val="00D375C3"/>
    <w:rsid w:val="00E152B5"/>
    <w:rsid w:val="00E3307B"/>
    <w:rsid w:val="00E44A35"/>
    <w:rsid w:val="00E52205"/>
    <w:rsid w:val="00E62116"/>
    <w:rsid w:val="00E702CF"/>
    <w:rsid w:val="00F4089B"/>
    <w:rsid w:val="00F434E0"/>
    <w:rsid w:val="00F8463C"/>
    <w:rsid w:val="00F86DD3"/>
    <w:rsid w:val="00F87909"/>
    <w:rsid w:val="00F91EAA"/>
    <w:rsid w:val="00FB21C9"/>
    <w:rsid w:val="00FC758D"/>
    <w:rsid w:val="00FE04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6C4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22C1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22C1A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22C1A"/>
    <w:rPr>
      <w:rFonts w:cs="Arial" w:hAnsi="Arial" w:ascii="Arial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22C1A"/>
    <w:rPr>
      <w:rFonts w:cs="Arial" w:hAnsi="Arial" w:ascii="Arial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22C1A"/>
    <w:rPr>
      <w:rFonts w:cs="Arial" w:hAnsi="Arial" w:ascii="Arial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6C4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22C1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22C1A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22C1A"/>
    <w:rPr>
      <w:rFonts w:ascii="Arial" w:cs="Arial" w:hAnsi="Arial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22C1A"/>
    <w:rPr>
      <w:rFonts w:ascii="Arial" w:cs="Arial" w:hAnsi="Arial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22C1A"/>
    <w:rPr>
      <w:rFonts w:ascii="Arial" w:cs="Arial" w:hAnsi="Arial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66323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prosinca 2015.</izvorni_sadrzaj>
    <derivirana_varijabla naziv="DomainObject.DatumDonosenjaOdluke_1">24.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</izvorni_sadrzaj>
    <derivirana_varijabla naziv="DomainObject.Predmet.Broj_1">22</derivirana_varijabla>
  </DomainObject.Predmet.Broj>
  <DomainObject.Predmet.DatumApsolutneZastare>
    <izvorni_sadrzaj>28. veljače 2014.</izvorni_sadrzaj>
    <derivirana_varijabla naziv="DomainObject.Predmet.DatumApsolutneZastare_1">28. veljače 2014.</derivirana_varijabla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veljače 2014.</izvorni_sadrzaj>
    <derivirana_varijabla naziv="DomainObject.Predmet.DatumOsnivanja_1">27. veljače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St-22/2014</izvorni_sadrzaj>
    <derivirana_varijabla naziv="DomainObject.Predmet.OznakaBroj_1">St-22/2014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č.p.</izvorni_sadrzaj>
    <derivirana_varijabla naziv="DomainObject.Predmet.PrimjedbaSuca_1">č.p.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PLASTMAR d.o.o. za trgovinu i usluge</izvorni_sadrzaj>
    <derivirana_varijabla naziv="DomainObject.Predmet.ProtustrankaFormated_1">  PLASTMAR d.o.o. za trgovinu i usluge</derivirana_varijabla>
  </DomainObject.Predmet.ProtustrankaFormated>
  <DomainObject.Predmet.ProtustrankaFormatedOIB>
    <izvorni_sadrzaj>  PLASTMAR d.o.o. za trgovinu i usluge, OIB 11056256494</izvorni_sadrzaj>
    <derivirana_varijabla naziv="DomainObject.Predmet.ProtustrankaFormatedOIB_1">  PLASTMAR d.o.o. za trgovinu i usluge, OIB 11056256494</derivirana_varijabla>
  </DomainObject.Predmet.ProtustrankaFormatedOIB>
  <DomainObject.Predmet.ProtustrankaFormatedWithAdress>
    <izvorni_sadrzaj> PLASTMAR d.o.o. za trgovinu i usluge, Ulica Josipa Jurja Strossmayera 14, Zadar</izvorni_sadrzaj>
    <derivirana_varijabla naziv="DomainObject.Predmet.ProtustrankaFormatedWithAdress_1"> PLASTMAR d.o.o. za trgovinu i usluge, Ulica Josipa Jurja Strossmayera 14, Zadar</derivirana_varijabla>
  </DomainObject.Predmet.ProtustrankaFormatedWithAdress>
  <DomainObject.Predmet.ProtustrankaFormatedWithAdressOIB>
    <izvorni_sadrzaj> PLASTMAR d.o.o. za trgovinu i usluge, OIB 11056256494, Ulica Josipa Jurja Strossmayera 14, Zadar</izvorni_sadrzaj>
    <derivirana_varijabla naziv="DomainObject.Predmet.ProtustrankaFormatedWithAdressOIB_1"> PLASTMAR d.o.o. za trgovinu i usluge, OIB 11056256494, Ulica Josipa Jurja Strossmayera 14, Zadar</derivirana_varijabla>
  </DomainObject.Predmet.ProtustrankaFormatedWithAdressOIB>
  <DomainObject.Predmet.ProtustrankaWithAdress>
    <izvorni_sadrzaj>PLASTMAR d.o.o. za trgovinu i usluge Ulica Josipa Jurja Strossmayera 14, Zadar</izvorni_sadrzaj>
    <derivirana_varijabla naziv="DomainObject.Predmet.ProtustrankaWithAdress_1">PLASTMAR d.o.o. za trgovinu i usluge Ulica Josipa Jurja Strossmayera 14, Zadar</derivirana_varijabla>
  </DomainObject.Predmet.ProtustrankaWithAdress>
  <DomainObject.Predmet.ProtustrankaWithAdressOIB>
    <izvorni_sadrzaj>PLASTMAR d.o.o. za trgovinu i usluge, OIB 11056256494, Ulica Josipa Jurja Strossmayera 14, Zadar</izvorni_sadrzaj>
    <derivirana_varijabla naziv="DomainObject.Predmet.ProtustrankaWithAdressOIB_1">PLASTMAR d.o.o. za trgovinu i usluge, OIB 11056256494, Ulica Josipa Jurja Strossmayera 14, Zadar</derivirana_varijabla>
  </DomainObject.Predmet.ProtustrankaWithAdressOIB>
  <DomainObject.Predmet.ProtustrankaNazivFormated>
    <izvorni_sadrzaj>PLASTMAR d.o.o. za trgovinu i usluge</izvorni_sadrzaj>
    <derivirana_varijabla naziv="DomainObject.Predmet.ProtustrankaNazivFormated_1">PLASTMAR d.o.o. za trgovinu i usluge</derivirana_varijabla>
  </DomainObject.Predmet.ProtustrankaNazivFormated>
  <DomainObject.Predmet.ProtustrankaNazivFormatedOIB>
    <izvorni_sadrzaj>PLASTMAR d.o.o. za trgovinu i usluge, OIB 11056256494</izvorni_sadrzaj>
    <derivirana_varijabla naziv="DomainObject.Predmet.ProtustrankaNazivFormatedOIB_1">PLASTMAR d.o.o. za trgovinu i usluge, OIB 11056256494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TANJA POLOMBITO</izvorni_sadrzaj>
    <derivirana_varijabla naziv="DomainObject.Predmet.StrankaFormated_1">  TANJA POLOMBITO</derivirana_varijabla>
  </DomainObject.Predmet.StrankaFormated>
  <DomainObject.Predmet.StrankaFormatedOIB>
    <izvorni_sadrzaj>  TANJA POLOMBITO, OIB 82786353247</izvorni_sadrzaj>
    <derivirana_varijabla naziv="DomainObject.Predmet.StrankaFormatedOIB_1">  TANJA POLOMBITO, OIB 82786353247</derivirana_varijabla>
  </DomainObject.Predmet.StrankaFormatedOIB>
  <DomainObject.Predmet.StrankaFormatedWithAdress>
    <izvorni_sadrzaj> TANJA POLOMBITO, J.J. Strossmayera 14, 23000 Zadar</izvorni_sadrzaj>
    <derivirana_varijabla naziv="DomainObject.Predmet.StrankaFormatedWithAdress_1"> TANJA POLOMBITO, J.J. Strossmayera 14, 23000 Zadar</derivirana_varijabla>
  </DomainObject.Predmet.StrankaFormatedWithAdress>
  <DomainObject.Predmet.StrankaFormatedWithAdressOIB>
    <izvorni_sadrzaj> TANJA POLOMBITO, OIB 82786353247, J.J. Strossmayera 14, 23000 Zadar</izvorni_sadrzaj>
    <derivirana_varijabla naziv="DomainObject.Predmet.StrankaFormatedWithAdressOIB_1"> TANJA POLOMBITO, OIB 82786353247, J.J. Strossmayera 14, 23000 Zadar</derivirana_varijabla>
  </DomainObject.Predmet.StrankaFormatedWithAdressOIB>
  <DomainObject.Predmet.StrankaWithAdress>
    <izvorni_sadrzaj>TANJA POLOMBITO J.J. Strossmayera 14,23000 Zadar</izvorni_sadrzaj>
    <derivirana_varijabla naziv="DomainObject.Predmet.StrankaWithAdress_1">TANJA POLOMBITO J.J. Strossmayera 14,23000 Zadar</derivirana_varijabla>
  </DomainObject.Predmet.StrankaWithAdress>
  <DomainObject.Predmet.StrankaWithAdressOIB>
    <izvorni_sadrzaj>TANJA POLOMBITO, OIB 82786353247, J.J. Strossmayera 14,23000 Zadar</izvorni_sadrzaj>
    <derivirana_varijabla naziv="DomainObject.Predmet.StrankaWithAdressOIB_1">TANJA POLOMBITO, OIB 82786353247, J.J. Strossmayera 14,23000 Zadar</derivirana_varijabla>
  </DomainObject.Predmet.StrankaWithAdressOIB>
  <DomainObject.Predmet.StrankaNazivFormated>
    <izvorni_sadrzaj>TANJA POLOMBITO</izvorni_sadrzaj>
    <derivirana_varijabla naziv="DomainObject.Predmet.StrankaNazivFormated_1">TANJA POLOMBITO</derivirana_varijabla>
  </DomainObject.Predmet.StrankaNazivFormated>
  <DomainObject.Predmet.StrankaNazivFormatedOIB>
    <izvorni_sadrzaj>TANJA POLOMBITO, OIB 82786353247</izvorni_sadrzaj>
    <derivirana_varijabla naziv="DomainObject.Predmet.StrankaNazivFormatedOIB_1">TANJA POLOMBITO, OIB 82786353247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17221.09</izvorni_sadrzaj>
    <derivirana_varijabla naziv="DomainObject.Predmet.TrenutnaVrijednost_1">17221.09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TANJA POLOMBITO</item>
    </izvorni_sadrzaj>
    <derivirana_varijabla naziv="DomainObject.Predmet.StrankaListFormated_1">
      <item>TANJA POLOMBITO</item>
    </derivirana_varijabla>
  </DomainObject.Predmet.StrankaListFormated>
  <DomainObject.Predmet.StrankaListFormatedOIB>
    <izvorni_sadrzaj>
      <item>TANJA POLOMBITO, OIB 82786353247</item>
    </izvorni_sadrzaj>
    <derivirana_varijabla naziv="DomainObject.Predmet.StrankaListFormatedOIB_1">
      <item>TANJA POLOMBITO, OIB 82786353247</item>
    </derivirana_varijabla>
  </DomainObject.Predmet.StrankaListFormatedOIB>
  <DomainObject.Predmet.StrankaListFormatedWithAdress>
    <izvorni_sadrzaj>
      <item>TANJA POLOMBITO, J.J. Strossmayera 14, 23000 Zadar</item>
    </izvorni_sadrzaj>
    <derivirana_varijabla naziv="DomainObject.Predmet.StrankaListFormatedWithAdress_1">
      <item>TANJA POLOMBITO, J.J. Strossmayera 14, 23000 Zadar</item>
    </derivirana_varijabla>
  </DomainObject.Predmet.StrankaListFormatedWithAdress>
  <DomainObject.Predmet.StrankaListFormatedWithAdressOIB>
    <izvorni_sadrzaj>
      <item>TANJA POLOMBITO, OIB 82786353247, J.J. Strossmayera 14, 23000 Zadar</item>
    </izvorni_sadrzaj>
    <derivirana_varijabla naziv="DomainObject.Predmet.StrankaListFormatedWithAdressOIB_1">
      <item>TANJA POLOMBITO, OIB 82786353247, J.J. Strossmayera 14, 23000 Zadar</item>
    </derivirana_varijabla>
  </DomainObject.Predmet.StrankaListFormatedWithAdressOIB>
  <DomainObject.Predmet.StrankaListNazivFormated>
    <izvorni_sadrzaj>
      <item>TANJA POLOMBITO</item>
    </izvorni_sadrzaj>
    <derivirana_varijabla naziv="DomainObject.Predmet.StrankaListNazivFormated_1">
      <item>TANJA POLOMBITO</item>
    </derivirana_varijabla>
  </DomainObject.Predmet.StrankaListNazivFormated>
  <DomainObject.Predmet.StrankaListNazivFormatedOIB>
    <izvorni_sadrzaj>
      <item>TANJA POLOMBITO, OIB 82786353247</item>
    </izvorni_sadrzaj>
    <derivirana_varijabla naziv="DomainObject.Predmet.StrankaListNazivFormatedOIB_1">
      <item>TANJA POLOMBITO, OIB 82786353247</item>
    </derivirana_varijabla>
  </DomainObject.Predmet.StrankaListNazivFormatedOIB>
  <DomainObject.Predmet.ProtuStrankaListFormated>
    <izvorni_sadrzaj>
      <item>PLASTMAR d.o.o. za trgovinu i usluge</item>
    </izvorni_sadrzaj>
    <derivirana_varijabla naziv="DomainObject.Predmet.ProtuStrankaListFormated_1">
      <item>PLASTMAR d.o.o. za trgovinu i usluge</item>
    </derivirana_varijabla>
  </DomainObject.Predmet.ProtuStrankaListFormated>
  <DomainObject.Predmet.ProtuStrankaListFormatedOIB>
    <izvorni_sadrzaj>
      <item>PLASTMAR d.o.o. za trgovinu i usluge, OIB 11056256494</item>
    </izvorni_sadrzaj>
    <derivirana_varijabla naziv="DomainObject.Predmet.ProtuStrankaListFormatedOIB_1">
      <item>PLASTMAR d.o.o. za trgovinu i usluge, OIB 11056256494</item>
    </derivirana_varijabla>
  </DomainObject.Predmet.ProtuStrankaListFormatedOIB>
  <DomainObject.Predmet.ProtuStrankaListFormatedWithAdress>
    <izvorni_sadrzaj>
      <item>PLASTMAR d.o.o. za trgovinu i usluge, Ulica Josipa Jurja Strossmayera 14, Zadar</item>
    </izvorni_sadrzaj>
    <derivirana_varijabla naziv="DomainObject.Predmet.ProtuStrankaListFormatedWithAdress_1">
      <item>PLASTMAR d.o.o. za trgovinu i usluge, Ulica Josipa Jurja Strossmayera 14, Zadar</item>
    </derivirana_varijabla>
  </DomainObject.Predmet.ProtuStrankaListFormatedWithAdress>
  <DomainObject.Predmet.ProtuStrankaListFormatedWithAdressOIB>
    <izvorni_sadrzaj>
      <item>PLASTMAR d.o.o. za trgovinu i usluge, OIB 11056256494, Ulica Josipa Jurja Strossmayera 14, Zadar</item>
    </izvorni_sadrzaj>
    <derivirana_varijabla naziv="DomainObject.Predmet.ProtuStrankaListFormatedWithAdressOIB_1">
      <item>PLASTMAR d.o.o. za trgovinu i usluge, OIB 11056256494, Ulica Josipa Jurja Strossmayera 14, Zadar</item>
    </derivirana_varijabla>
  </DomainObject.Predmet.ProtuStrankaListFormatedWithAdressOIB>
  <DomainObject.Predmet.ProtuStrankaListNazivFormated>
    <izvorni_sadrzaj>
      <item>PLASTMAR d.o.o. za trgovinu i usluge</item>
    </izvorni_sadrzaj>
    <derivirana_varijabla naziv="DomainObject.Predmet.ProtuStrankaListNazivFormated_1">
      <item>PLASTMAR d.o.o. za trgovinu i usluge</item>
    </derivirana_varijabla>
  </DomainObject.Predmet.ProtuStrankaListNazivFormated>
  <DomainObject.Predmet.ProtuStrankaListNazivFormatedOIB>
    <izvorni_sadrzaj>
      <item>PLASTMAR d.o.o. za trgovinu i usluge, OIB 11056256494</item>
    </izvorni_sadrzaj>
    <derivirana_varijabla naziv="DomainObject.Predmet.ProtuStrankaListNazivFormatedOIB_1">
      <item>PLASTMAR d.o.o. za trgovinu i usluge, OIB 11056256494</item>
    </derivirana_varijabla>
  </DomainObject.Predmet.ProtuStrankaListNazivFormatedOIB>
  <DomainObject.Predmet.OstaliListFormated>
    <izvorni_sadrzaj>
      <item>Ivanka Bosotina</item>
    </izvorni_sadrzaj>
    <derivirana_varijabla naziv="DomainObject.Predmet.OstaliListFormated_1">
      <item>Ivanka Bosotina</item>
    </derivirana_varijabla>
  </DomainObject.Predmet.OstaliListFormated>
  <DomainObject.Predmet.OstaliListFormatedOIB>
    <izvorni_sadrzaj>
      <item>Ivanka Bosotina, OIB 81654623800</item>
    </izvorni_sadrzaj>
    <derivirana_varijabla naziv="DomainObject.Predmet.OstaliListFormatedOIB_1">
      <item>Ivanka Bosotina, OIB 81654623800</item>
    </derivirana_varijabla>
  </DomainObject.Predmet.OstaliListFormatedOIB>
  <DomainObject.Predmet.OstaliListFormatedWithAdress>
    <izvorni_sadrzaj>
      <item>Ivanka Bosotina</item>
    </izvorni_sadrzaj>
    <derivirana_varijabla naziv="DomainObject.Predmet.OstaliListFormatedWithAdress_1">
      <item>Ivanka Bosotina</item>
    </derivirana_varijabla>
  </DomainObject.Predmet.OstaliListFormatedWithAdress>
  <DomainObject.Predmet.OstaliListFormatedWithAdressOIB>
    <izvorni_sadrzaj>
      <item>Ivanka Bosotina, OIB 81654623800</item>
    </izvorni_sadrzaj>
    <derivirana_varijabla naziv="DomainObject.Predmet.OstaliListFormatedWithAdressOIB_1">
      <item>Ivanka Bosotina, OIB 81654623800</item>
    </derivirana_varijabla>
  </DomainObject.Predmet.OstaliListFormatedWithAdressOIB>
  <DomainObject.Predmet.OstaliListNazivFormated>
    <izvorni_sadrzaj>
      <item>Ivanka Bosotina</item>
    </izvorni_sadrzaj>
    <derivirana_varijabla naziv="DomainObject.Predmet.OstaliListNazivFormated_1">
      <item>Ivanka Bosotina</item>
    </derivirana_varijabla>
  </DomainObject.Predmet.OstaliListNazivFormated>
  <DomainObject.Predmet.OstaliListNazivFormatedOIB>
    <izvorni_sadrzaj>
      <item>Ivanka Bosotina, OIB 81654623800</item>
    </izvorni_sadrzaj>
    <derivirana_varijabla naziv="DomainObject.Predmet.OstaliListNazivFormatedOIB_1">
      <item>Ivanka Bosotina, OIB 81654623800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prosinca 2015.</izvorni_sadrzaj>
    <derivirana_varijabla naziv="DomainObject.Datum_1">24.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TANJA POLOMBITO</izvorni_sadrzaj>
    <derivirana_varijabla naziv="DomainObject.Predmet.StrankaIDrugi_1">TANJA POLOMBITO</derivirana_varijabla>
  </DomainObject.Predmet.StrankaIDrugi>
  <DomainObject.Predmet.ProtustrankaIDrugi>
    <izvorni_sadrzaj>PLASTMAR d.o.o. za trgovinu i usluge</izvorni_sadrzaj>
    <derivirana_varijabla naziv="DomainObject.Predmet.ProtustrankaIDrugi_1">PLASTMAR d.o.o. za trgovinu i usluge</derivirana_varijabla>
  </DomainObject.Predmet.ProtustrankaIDrugi>
  <DomainObject.Predmet.StrankaIDrugiAdressOIB>
    <izvorni_sadrzaj>TANJA POLOMBITO, OIB 82786353247, J.J. Strossmayera 14, 23000 Zadar</izvorni_sadrzaj>
    <derivirana_varijabla naziv="DomainObject.Predmet.StrankaIDrugiAdressOIB_1">TANJA POLOMBITO, OIB 82786353247, J.J. Strossmayera 14, 23000 Zadar</derivirana_varijabla>
  </DomainObject.Predmet.StrankaIDrugiAdressOIB>
  <DomainObject.Predmet.ProtustrankaIDrugiAdressOIB>
    <izvorni_sadrzaj>PLASTMAR d.o.o. za trgovinu i usluge, OIB 11056256494, Ulica Josipa Jurja Strossmayera 14, Zadar</izvorni_sadrzaj>
    <derivirana_varijabla naziv="DomainObject.Predmet.ProtustrankaIDrugiAdressOIB_1">PLASTMAR d.o.o. za trgovinu i usluge, OIB 11056256494, Ulica Josipa Jurja Strossmayera 14,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TANJA POLOMBITO</item>
      <item>PLASTMAR d.o.o. za trgovinu i usluge</item>
      <item>Ivanka Bosotina</item>
    </izvorni_sadrzaj>
    <derivirana_varijabla naziv="DomainObject.Predmet.SudioniciListNaziv_1">
      <item>TANJA POLOMBITO</item>
      <item>PLASTMAR d.o.o. za trgovinu i usluge</item>
      <item>Ivanka Bosotina</item>
    </derivirana_varijabla>
  </DomainObject.Predmet.SudioniciListNaziv>
  <DomainObject.Predmet.SudioniciListAdressOIB>
    <izvorni_sadrzaj>
      <item>TANJA POLOMBITO, OIB 82786353247, J.J. Strossmayera 14,23000 Zadar</item>
      <item>PLASTMAR d.o.o. za trgovinu i usluge, OIB 11056256494, Ulica Josipa Jurja Strossmayera 14,Zadar</item>
      <item>Ivanka Bosotina, OIB 81654623800</item>
    </izvorni_sadrzaj>
    <derivirana_varijabla naziv="DomainObject.Predmet.SudioniciListAdressOIB_1">
      <item>TANJA POLOMBITO, OIB 82786353247, J.J. Strossmayera 14,23000 Zadar</item>
      <item>PLASTMAR d.o.o. za trgovinu i usluge, OIB 11056256494, Ulica Josipa Jurja Strossmayera 14,Zadar</item>
      <item>Ivanka Bosotina, OIB 81654623800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82786353247</item>
      <item>, OIB 11056256494</item>
      <item>, OIB 81654623800</item>
    </izvorni_sadrzaj>
    <derivirana_varijabla naziv="DomainObject.Predmet.SudioniciListNazivOIB_1">
      <item>, OIB 82786353247</item>
      <item>, OIB 11056256494</item>
      <item>, OIB 81654623800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TSZD</properties:Company>
  <properties:Pages>1</properties:Pages>
  <properties:Words>178</properties:Words>
  <properties:Characters>858</properties:Characters>
  <properties:Lines>46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2015-12-23T13:01:00Z</dcterms:created>
  <dc:creator>abajlo</dc:creator>
  <cp:lastModifiedBy>wsadmin</cp:lastModifiedBy>
  <cp:lastPrinted>2015-03-02T10:16:00Z</cp:lastPrinted>
  <dcterms:modified xmlns:xsi="http://www.w3.org/2001/XMLSchema-instance" xsi:type="dcterms:W3CDTF">2015-12-24T09:22:00Z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