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2f4d" w14:paraId="de62f4d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E5319">
        <w:rPr>
          <w:lang w:val="hr-HR"/>
        </w:rPr>
        <w:t>750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560C2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AE5319">
        <w:t xml:space="preserve"> EURO LOBOREC </w:t>
      </w:r>
      <w:r w:rsidR="00560C2B">
        <w:t xml:space="preserve"> </w:t>
      </w:r>
      <w:r w:rsidR="00AE5319">
        <w:t>j.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AE5319">
        <w:t>12007496311</w:t>
      </w:r>
      <w:r w:rsidR="00D07ECC">
        <w:t xml:space="preserve"> s</w:t>
      </w:r>
      <w:r w:rsidR="007A0FF6">
        <w:t>a s</w:t>
      </w:r>
      <w:r w:rsidR="00AE5319">
        <w:t>jedištem u Mlinska 10, Ključ, 42220 Novi Marof</w:t>
      </w:r>
      <w:r w:rsidR="00247894">
        <w:t>,</w:t>
      </w:r>
      <w:r w:rsidR="00AD67CB">
        <w:t xml:space="preserve"> d</w:t>
      </w:r>
      <w:r w:rsidR="00560C2B">
        <w:t>ana 12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AE5319" w:rsidRPr="00AE5319">
        <w:t xml:space="preserve"> </w:t>
      </w:r>
      <w:r w:rsidR="00AE5319">
        <w:t>EURO LOBOREC  j.d.o.o., OIB: 12007496311 sa sjedištem u Mlinska 10, Ključ, 42220 Novi Marof</w:t>
      </w:r>
      <w:r>
        <w:t>,</w:t>
      </w:r>
      <w:r w:rsidR="002E00D7">
        <w:t xml:space="preserve"> </w:t>
      </w:r>
      <w:r w:rsidR="00B82432">
        <w:t>iznosi</w:t>
      </w:r>
      <w:r w:rsidR="00AE5319">
        <w:t xml:space="preserve"> 13.111,27 </w:t>
      </w:r>
      <w:r w:rsidR="00560C2B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AE5319">
        <w:t xml:space="preserve"> Danijel Loborec</w:t>
      </w:r>
      <w:r w:rsidR="00247894">
        <w:t>,</w:t>
      </w:r>
      <w:r w:rsidR="00AE5319">
        <w:t xml:space="preserve"> iz Ključa, Ulica Viktora Čolje 124, OIB: 70663616158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AE5319">
        <w:rPr>
          <w:lang w:val="hr-HR"/>
        </w:rPr>
        <w:t xml:space="preserve">Dana </w:t>
      </w:r>
      <w:r w:rsidR="005612AF">
        <w:rPr>
          <w:lang w:val="hr-HR"/>
        </w:rPr>
        <w:t>0</w:t>
      </w:r>
      <w:r w:rsidR="00AE5319">
        <w:rPr>
          <w:lang w:val="hr-HR"/>
        </w:rPr>
        <w:t>9</w:t>
      </w:r>
      <w:r w:rsidR="00560C2B">
        <w:rPr>
          <w:lang w:val="hr-HR"/>
        </w:rPr>
        <w:t>. studenog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</w:t>
      </w:r>
      <w:r w:rsidR="00AE5319" w:rsidRPr="00AE5319">
        <w:t xml:space="preserve"> </w:t>
      </w:r>
      <w:r w:rsidR="00AE5319">
        <w:t>EURO LOBOREC  j.d.o.o., OIB: 12007496311 sa sjedištem u Mlinska 10, Ključ, 42220 Novi Marof</w:t>
      </w:r>
      <w:r>
        <w:t>, navodeći da du</w:t>
      </w:r>
      <w:r w:rsidR="00560C2B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AE5319">
        <w:t xml:space="preserve"> 13.111,27</w:t>
      </w:r>
      <w:r w:rsidR="007A0FF6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60C2B">
        <w:rPr>
          <w:lang w:val="hr-HR"/>
        </w:rPr>
        <w:t>12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560C2B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793" w:rsidP="007F64E0" w:rsidR="002C4793">
      <w:r>
        <w:separator/>
      </w:r>
    </w:p>
  </w:endnote>
  <w:endnote w:id="0" w:type="continuationSeparator">
    <w:p w:rsidRDefault="002C4793" w:rsidP="007F64E0" w:rsidR="002C4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793" w:rsidP="007F64E0" w:rsidR="002C4793">
      <w:r>
        <w:separator/>
      </w:r>
    </w:p>
  </w:footnote>
  <w:footnote w:id="0" w:type="continuationSeparator">
    <w:p w:rsidRDefault="002C4793" w:rsidP="007F64E0" w:rsidR="002C4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AE5319">
      <w:rPr>
        <w:lang w:val="hr-HR"/>
      </w:rPr>
      <w:t>750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560C2B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2C48" w:rsidRPr="00022C48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2C48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4793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0C2B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5319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516D"/>
    <w:rsid w:val="00F67A4F"/>
    <w:rsid w:val="00F70D41"/>
    <w:rsid w:val="00F73333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2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2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LOBOREC jednostavno društvo s ograničenom odgovornošću za preradu drveta i trgovinu</izvorni_sadrzaj>
    <derivirana_varijabla naziv="DomainObject.Predmet.ProtustrankaFormated_1">  EURO LOBOREC jednostavno društvo s ograničenom odgovornošću za preradu drveta i trgovinu</derivirana_varijabla>
  </DomainObject.Predmet.ProtustrankaFormated>
  <DomainObject.Predmet.ProtustrankaFormatedOIB>
    <izvorni_sadrzaj>  EURO LOBOREC jednostavno društvo s ograničenom odgovornošću za preradu drveta i trgovinu, OIB 12007496311</izvorni_sadrzaj>
    <derivirana_varijabla naziv="DomainObject.Predmet.ProtustrankaFormatedOIB_1">  EURO LOBOREC jednostavno društvo s ograničenom odgovornošću za preradu drveta i trgovinu, OIB 12007496311</derivirana_varijabla>
  </DomainObject.Predmet.ProtustrankaFormatedOIB>
  <DomainObject.Predmet.ProtustrankaFormatedWithAdress>
    <izvorni_sadrzaj> EURO LOBOREC jednostavno društvo s ograničenom odgovornošću za preradu drveta i trgovinu, Mlinska 10, 42220 Ključ</izvorni_sadrzaj>
    <derivirana_varijabla naziv="DomainObject.Predmet.ProtustrankaFormatedWithAdress_1"> EURO LOBOREC jednostavno društvo s ograničenom odgovornošću za preradu drveta i trgovinu, Mlinska 10, 42220 Ključ</derivirana_varijabla>
  </DomainObject.Predmet.ProtustrankaFormatedWithAdress>
  <DomainObject.Predmet.ProtustrankaFormatedWithAdressOIB>
    <izvorni_sadrzaj> EURO LOBOREC jednostavno društvo s ograničenom odgovornošću za preradu drveta i trgovinu, OIB 12007496311, Mlinska 10, 42220 Ključ</izvorni_sadrzaj>
    <derivirana_varijabla naziv="DomainObject.Predmet.ProtustrankaFormatedWithAdressOIB_1"> EURO LOBOREC jednostavno društvo s ograničenom odgovornošću za preradu drveta i trgovinu, OIB 12007496311, Mlinska 10, 42220 Ključ</derivirana_varijabla>
  </DomainObject.Predmet.ProtustrankaFormatedWithAdressOIB>
  <DomainObject.Predmet.ProtustrankaWithAdress>
    <izvorni_sadrzaj>EURO LOBOREC jednostavno društvo s ograničenom odgovornošću za preradu drveta i trgovinu Mlinska 10, 42220 Ključ</izvorni_sadrzaj>
    <derivirana_varijabla naziv="DomainObject.Predmet.ProtustrankaWithAdress_1">EURO LOBOREC jednostavno društvo s ograničenom odgovornošću za preradu drveta i trgovinu Mlinska 10, 42220 Ključ</derivirana_varijabla>
  </DomainObject.Predmet.ProtustrankaWithAdress>
  <DomainObject.Predmet.ProtustrankaWithAdressOIB>
    <izvorni_sadrzaj>EURO LOBOREC jednostavno društvo s ograničenom odgovornošću za preradu drveta i trgovinu, OIB 12007496311, Mlinska 10, 42220 Ključ</izvorni_sadrzaj>
    <derivirana_varijabla naziv="DomainObject.Predmet.ProtustrankaWithAdressOIB_1">EURO LOBOREC jednostavno društvo s ograničenom odgovornošću za preradu drveta i trgovinu, OIB 12007496311, Mlinska 10, 42220 Ključ</derivirana_varijabla>
  </DomainObject.Predmet.ProtustrankaWithAdressOIB>
  <DomainObject.Predmet.ProtustrankaNazivFormated>
    <izvorni_sadrzaj>EURO LOBOREC jednostavno društvo s ograničenom odgovornošću za preradu drveta i trgovinu</izvorni_sadrzaj>
    <derivirana_varijabla naziv="DomainObject.Predmet.ProtustrankaNazivFormated_1">EURO LOBOREC jednostavno društvo s ograničenom odgovornošću za preradu drveta i trgovinu</derivirana_varijabla>
  </DomainObject.Predmet.ProtustrankaNazivFormated>
  <DomainObject.Predmet.ProtustrankaNazivFormatedOIB>
    <izvorni_sadrzaj>EURO LOBOREC jednostavno društvo s ograničenom odgovornošću za preradu drveta i trgovinu, OIB 12007496311</izvorni_sadrzaj>
    <derivirana_varijabla naziv="DomainObject.Predmet.ProtustrankaNazivFormatedOIB_1">EURO LOBOREC jednostavno društvo s ograničenom odgovornošću za preradu drveta i trgovinu, OIB 12007496311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13111.27</izvorni_sadrzaj>
    <derivirana_varijabla naziv="DomainObject.Predmet.TrenutnaVrijednost_1">13111.27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LOBOREC jednostavno društvo s ograničenom odgovornošću za preradu drveta i trgovinu</item>
    </izvorni_sadrzaj>
    <derivirana_varijabla naziv="DomainObject.Predmet.ProtuStrankaListFormated_1">
      <item>EURO LOBOREC jednostavno društvo s ograničenom odgovornošću za preradu drveta i trgovinu</item>
    </derivirana_varijabla>
  </DomainObject.Predmet.ProtuStrankaListFormated>
  <DomainObject.Predmet.ProtuStrankaListFormatedOIB>
    <izvorni_sadrzaj>
      <item>EURO LOBOREC jednostavno društvo s ograničenom odgovornošću za preradu drveta i trgovinu, OIB 12007496311</item>
    </izvorni_sadrzaj>
    <derivirana_varijabla naziv="DomainObject.Predmet.ProtuStrankaListFormatedOIB_1">
      <item>EURO LOBOREC jednostavno društvo s ograničenom odgovornošću za preradu drveta i trgovinu, OIB 12007496311</item>
    </derivirana_varijabla>
  </DomainObject.Predmet.ProtuStrankaListFormatedOIB>
  <DomainObject.Predmet.ProtuStrankaListFormatedWithAdress>
    <izvorni_sadrzaj>
      <item>EURO LOBOREC jednostavno društvo s ograničenom odgovornošću za preradu drveta i trgovinu, Mlinska 10, 42220 Ključ</item>
    </izvorni_sadrzaj>
    <derivirana_varijabla naziv="DomainObject.Predmet.ProtuStrankaListFormatedWithAdress_1">
      <item>EURO LOBOREC jednostavno društvo s ograničenom odgovornošću za preradu drveta i trgovinu, Mlinska 10, 42220 Ključ</item>
    </derivirana_varijabla>
  </DomainObject.Predmet.ProtuStrankaListFormatedWithAdress>
  <DomainObject.Predmet.ProtuStrankaListFormatedWithAdressOIB>
    <izvorni_sadrzaj>
      <item>EURO LOBOREC jednostavno društvo s ograničenom odgovornošću za preradu drveta i trgovinu, OIB 12007496311, Mlinska 10, 42220 Ključ</item>
    </izvorni_sadrzaj>
    <derivirana_varijabla naziv="DomainObject.Predmet.ProtuStrankaListFormatedWithAdressOIB_1">
      <item>EURO LOBOREC jednostavno društvo s ograničenom odgovornošću za preradu drveta i trgovinu, OIB 12007496311, Mlinska 10, 42220 Ključ</item>
    </derivirana_varijabla>
  </DomainObject.Predmet.ProtuStrankaListFormatedWithAdressOIB>
  <DomainObject.Predmet.ProtuStrankaListNazivFormated>
    <izvorni_sadrzaj>
      <item>EURO LOBOREC jednostavno društvo s ograničenom odgovornošću za preradu drveta i trgovinu</item>
    </izvorni_sadrzaj>
    <derivirana_varijabla naziv="DomainObject.Predmet.ProtuStrankaListNazivFormated_1">
      <item>EURO LOBOREC jednostavno društvo s ograničenom odgovornošću za preradu drveta i trgovinu</item>
    </derivirana_varijabla>
  </DomainObject.Predmet.ProtuStrankaListNazivFormated>
  <DomainObject.Predmet.ProtuStrankaListNazivFormatedOIB>
    <izvorni_sadrzaj>
      <item>EURO LOBOREC jednostavno društvo s ograničenom odgovornošću za preradu drveta i trgovinu, OIB 12007496311</item>
    </izvorni_sadrzaj>
    <derivirana_varijabla naziv="DomainObject.Predmet.ProtuStrankaListNazivFormatedOIB_1">
      <item>EURO LOBOREC jednostavno društvo s ograničenom odgovornošću za preradu drveta i trgovinu, OIB 12007496311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LOBOREC jednostavno društvo s ograničenom odgovornošću za preradu drveta i trgovinu</izvorni_sadrzaj>
    <derivirana_varijabla naziv="DomainObject.Predmet.ProtustrankaIDrugi_1">EURO LOBOREC jednostavno društvo s ograničenom odgovornošću za preradu drveta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 LOBOREC jednostavno društvo s ograničenom odgovornošću za preradu drveta i trgovinu, OIB 12007496311, Mlinska 10, 42220 Ključ</izvorni_sadrzaj>
    <derivirana_varijabla naziv="DomainObject.Predmet.ProtustrankaIDrugiAdressOIB_1">EURO LOBOREC jednostavno društvo s ograničenom odgovornošću za preradu drveta i trgovinu, OIB 12007496311, Mlinska 10, 42220 Ključ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LOBOREC jednostavno društvo s ograničenom odgovornošću za preradu drveta i trgovinu</item>
      <item>E-oglasna ploča</item>
      <item>Sudski registar, Trgovački sud u Varaždinu</item>
    </izvorni_sadrzaj>
    <derivirana_varijabla naziv="DomainObject.Predmet.SudioniciListNaziv_1">
      <item>Financijska agencija</item>
      <item>EURO LOBOREC jednostavno društvo s ograničenom odgovornošću za preradu drveta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 LOBOREC jednostavno društvo s ograničenom odgovornošću za preradu drveta i trgovinu, OIB 12007496311, Mlinska 10,42220 Ključ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 LOBOREC jednostavno društvo s ograničenom odgovornošću za preradu drveta i trgovinu, OIB 12007496311, Mlinska 10,42220 Ključ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12007496311</item>
      <item>, OIB null</item>
      <item>, OIB null</item>
    </izvorni_sadrzaj>
    <derivirana_varijabla naziv="DomainObject.Predmet.SudioniciListNazivOIB_1">
      <item>, OIB 85821130368</item>
      <item>, OIB 12007496311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2503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2015-11-12T08:10:00Z</dcterms:created>
  <dc:creator>user</dc:creator>
  <cp:lastModifiedBy>Maja Marčec</cp:lastModifiedBy>
  <cp:lastPrinted>2015-11-12T08:00:00Z</cp:lastPrinted>
  <dcterms:modified xmlns:xsi="http://www.w3.org/2001/XMLSchema-instance" xsi:type="dcterms:W3CDTF">2015-11-12T08:16:00Z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