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40C0" w:rsidP="00B440C0" w:rsidR="0055534C" w:rsidRPr="00525C75">
            <w:pPr>
              <w:tabs>
                <w:tab w:pos="390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14:textId="ef40d80" w14:paraId="ef40d80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440C0" w:rsidR="00B440C0" w:rsidRPr="00B440C0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 w:rsidR="00B440C0" w:rsidRPr="00332AE2">
        <w:rPr>
          <w:rFonts w:hAnsi="Times New Roman" w:ascii="Times New Roman"/>
          <w:sz w:val="24"/>
          <w:szCs w:val="24"/>
        </w:rPr>
        <w:t>3 St-</w:t>
      </w:r>
      <w:r w:rsidR="0027346E">
        <w:rPr>
          <w:rFonts w:hAnsi="Times New Roman" w:ascii="Times New Roman"/>
          <w:sz w:val="24"/>
          <w:szCs w:val="24"/>
        </w:rPr>
        <w:t>105/14-52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REPUBLIKA HRVATSKA</w:t>
      </w: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27346E" w:rsidRPr="000569C4">
        <w:rPr>
          <w:rFonts w:hAnsi="Times New Roman" w:ascii="Times New Roman"/>
          <w:sz w:val="24"/>
        </w:rPr>
        <w:t>DELAMARIS-ST d.o.o. u stečaju, Samobor, Vukovarska 26, OIB: 55826056974,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1.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z a k l j u č i o   j e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Tablica prijavljenih tražbina – drugi viši isplatni red,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27346E" w:rsidRPr="000569C4">
        <w:rPr>
          <w:rFonts w:hAnsi="Times New Roman" w:ascii="Times New Roman"/>
          <w:sz w:val="24"/>
        </w:rPr>
        <w:t>DELAMARIS-ST d.o.o. u stečaju, Samobor, Vukovarska 26, OIB: 55826056974,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 w:rsidR="0027346E">
        <w:rPr>
          <w:rFonts w:hAnsi="Times New Roman" w:ascii="Times New Roman"/>
          <w:sz w:val="24"/>
          <w:szCs w:val="24"/>
        </w:rPr>
        <w:t xml:space="preserve">posebno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>
        <w:rPr>
          <w:rFonts w:hAnsi="Times New Roman" w:ascii="Times New Roman"/>
          <w:sz w:val="24"/>
          <w:szCs w:val="24"/>
        </w:rPr>
        <w:t>10. rujna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 w:rsidR="00367FA4"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27346E" w:rsidR="00B440C0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Zagrebu, 1.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27346E" w:rsidP="0027346E" w:rsidR="0027346E" w:rsidRPr="00367FA4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MIHAEL KOVAČIĆ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Pravna pouka: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DNA: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1. Oglasna ploča / 3 dana</w:t>
      </w:r>
    </w:p>
    <w:p w:rsidRDefault="00CF67E5" w:rsidP="00B440C0" w:rsidR="00CF67E5" w:rsidRPr="00367FA4"/>
    <w:sectPr w:rsidR="00CF67E5" w:rsidRPr="00367F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7346E"/>
    <w:rsid w:val="00367FA4"/>
    <w:rsid w:val="0055534C"/>
    <w:rsid w:val="009A3C5E"/>
    <w:rsid w:val="00A440FA"/>
    <w:rsid w:val="00B224E2"/>
    <w:rsid w:val="00B440C0"/>
    <w:rsid w:val="00CF67E5"/>
    <w:rsid w:val="00DA3249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DA3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2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2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2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2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DA3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2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2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2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2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se nalazi u Su-500/15 od 15.5.15.</izvorni_sadrzaj>
    <derivirana_varijabla naziv="DomainObject.Predmet.Opis_1">spis se nalazi u Su-500/15 od 15.5.15.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 - 40. ST-1263/13</izvorni_sadrzaj>
    <derivirana_varijabla naziv="DomainObject.Predmet.PrimjedbaSuca_1">veza - 40. ST-1263/13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DELAMARIS-ST d.o.o. za trgovinu i graditeljstvo</izvorni_sadrzaj>
    <derivirana_varijabla naziv="DomainObject.Predmet.ProtustrankaFormated_1">  DELAMARIS-ST d.o.o. za trgovinu i graditeljstvo</derivirana_varijabla>
  </DomainObject.Predmet.ProtustrankaFormated>
  <DomainObject.Predmet.ProtustrankaFormatedOIB>
    <izvorni_sadrzaj>  DELAMARIS-ST d.o.o. za trgovinu i graditeljstvo, OIB 55826056974</izvorni_sadrzaj>
    <derivirana_varijabla naziv="DomainObject.Predmet.ProtustrankaFormatedOIB_1">  DELAMARIS-ST d.o.o. za trgovinu i graditeljstvo, OIB 55826056974</derivirana_varijabla>
  </DomainObject.Predmet.ProtustrankaFormatedOIB>
  <DomainObject.Predmet.ProtustrankaFormatedWithAdress>
    <izvorni_sadrzaj> DELAMARIS-ST d.o.o. za trgovinu i graditeljstvo, Fakultetsko dobro 4, 10000 Zagreb</izvorni_sadrzaj>
    <derivirana_varijabla naziv="DomainObject.Predmet.ProtustrankaFormatedWithAdress_1"> DELAMARIS-ST d.o.o. za trgovinu i graditeljstvo, Fakultetsko dobro 4, 10000 Zagreb</derivirana_varijabla>
  </DomainObject.Predmet.ProtustrankaFormatedWithAdress>
  <DomainObject.Predmet.ProtustrankaFormatedWithAdressOIB>
    <izvorni_sadrzaj> DELAMARIS-ST d.o.o. za trgovinu i graditeljstvo, OIB 55826056974, Fakultetsko dobro 4, 10000 Zagreb</izvorni_sadrzaj>
    <derivirana_varijabla naziv="DomainObject.Predmet.ProtustrankaFormatedWithAdressOIB_1"> DELAMARIS-ST d.o.o. za trgovinu i graditeljstvo, OIB 55826056974, Fakultetsko dobro 4, 10000 Zagreb</derivirana_varijabla>
  </DomainObject.Predmet.ProtustrankaFormatedWithAdressOIB>
  <DomainObject.Predmet.ProtustrankaWithAdress>
    <izvorni_sadrzaj>DELAMARIS-ST d.o.o. za trgovinu i graditeljstvo Fakultetsko dobro 4, 10000 Zagreb</izvorni_sadrzaj>
    <derivirana_varijabla naziv="DomainObject.Predmet.ProtustrankaWithAdress_1">DELAMARIS-ST d.o.o. za trgovinu i graditeljstvo Fakultetsko dobro 4, 10000 Zagreb</derivirana_varijabla>
  </DomainObject.Predmet.ProtustrankaWithAdress>
  <DomainObject.Predmet.ProtustrankaWithAdressOIB>
    <izvorni_sadrzaj>DELAMARIS-ST d.o.o. za trgovinu i graditeljstvo, OIB 55826056974, Fakultetsko dobro 4, 10000 Zagreb</izvorni_sadrzaj>
    <derivirana_varijabla naziv="DomainObject.Predmet.ProtustrankaWithAdressOIB_1">DELAMARIS-ST d.o.o. za trgovinu i graditeljstvo, OIB 55826056974, Fakultetsko dobro 4, 10000 Zagreb</derivirana_varijabla>
  </DomainObject.Predmet.ProtustrankaWithAdressOIB>
  <DomainObject.Predmet.ProtustrankaNazivFormated>
    <izvorni_sadrzaj>DELAMARIS-ST d.o.o. za trgovinu i graditeljstvo</izvorni_sadrzaj>
    <derivirana_varijabla naziv="DomainObject.Predmet.ProtustrankaNazivFormated_1">DELAMARIS-ST d.o.o. za trgovinu i graditeljstvo</derivirana_varijabla>
  </DomainObject.Predmet.ProtustrankaNazivFormated>
  <DomainObject.Predmet.ProtustrankaNazivFormatedOIB>
    <izvorni_sadrzaj>DELAMARIS-ST d.o.o. za trgovinu i graditeljstvo, OIB 55826056974</izvorni_sadrzaj>
    <derivirana_varijabla naziv="DomainObject.Predmet.ProtustrankaNazivFormatedOIB_1">DELAMARIS-ST d.o.o. za trgovinu i graditeljstvo, OIB 55826056974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DUŠIĆ-PETRIĆ; VODOOPSKRBA I ODVODNJA CRES LOŠINJ društvo s ograničenom odgovornošću za vodoopskrbu i odvodnju; H-abduco d.o.o.</izvorni_sadrzaj>
    <derivirana_varijabla naziv="DomainObject.Predmet.StrankaFormated_1">  EMIL DUŠIĆ-PETRIĆ; VODOOPSKRBA I ODVODNJA CRES LOŠINJ društvo s ograničenom odgovornošću za vodoopskrbu i odvodnju; H-abduco d.o.o.</derivirana_varijabla>
  </DomainObject.Predmet.StrankaFormated>
  <DomainObject.Predmet.StrankaFormatedOIB>
    <izvorni_sadrzaj>  EMIL DUŠIĆ-PETRIĆ, OIB 76633570346; VODOOPSKRBA I ODVODNJA CRES LOŠINJ društvo s ograničenom odgovornošću za vodoopskrbu i odvodnju, OIB 55232800223; H-abduco d.o.o.</izvorni_sadrzaj>
    <derivirana_varijabla naziv="DomainObject.Predmet.StrankaFormatedOIB_1">  EMIL DUŠIĆ-PETRIĆ, OIB 76633570346; VODOOPSKRBA I ODVODNJA CRES LOŠINJ društvo s ograničenom odgovornošću za vodoopskrbu i odvodnju, OIB 55232800223; H-abduco d.o.o.</derivirana_varijabla>
  </DomainObject.Predmet.StrankaFormatedOIB>
  <DomainObject.Predmet.StrankaFormatedWithAdress>
    <izvorni_sadrzaj> EMIL DUŠIĆ-PETRIĆ, LACO SERCIO BB, 52210 Rovinj; VODOOPSKRBA I ODVODNJA CRES LOŠINJ društvo s ograničenom odgovornošću za vodoopskrbu i odvodnju, Turion 20/A, 51557 Cres; H-abduco d.o.o.</izvorni_sadrzaj>
    <derivirana_varijabla naziv="DomainObject.Predmet.StrankaFormatedWithAdress_1"> EMIL DUŠIĆ-PETRIĆ, LACO SERCIO BB, 52210 Rovinj; VODOOPSKRBA I ODVODNJA CRES LOŠINJ društvo s ograničenom odgovornošću za vodoopskrbu i odvodnju, Turion 20/A, 51557 Cres; H-abduco d.o.o.</derivirana_varijabla>
  </DomainObject.Predmet.StrankaFormatedWithAdress>
  <DomainObject.Predmet.StrankaFormatedWithAdressOIB>
    <izvorni_sadrzaj> EMIL DUŠIĆ-PETRIĆ, OIB 76633570346, LACO SERCIO BB, 52210 Rovinj; VODOOPSKRBA I ODVODNJA CRES LOŠINJ društvo s ograničenom odgovornošću za vodoopskrbu i odvodnju, OIB 55232800223, Turion 20/A, 51557 Cres; H-abduco d.o.o.</izvorni_sadrzaj>
    <derivirana_varijabla naziv="DomainObject.Predmet.StrankaFormatedWithAdressOIB_1"> EMIL DUŠIĆ-PETRIĆ, OIB 76633570346, LACO SERCIO BB, 52210 Rovinj; VODOOPSKRBA I ODVODNJA CRES LOŠINJ društvo s ograničenom odgovornošću za vodoopskrbu i odvodnju, OIB 55232800223, Turion 20/A, 51557 Cres; H-abduco d.o.o.</derivirana_varijabla>
  </DomainObject.Predmet.StrankaFormatedWithAdressOIB>
  <DomainObject.Predmet.StrankaWithAdress>
    <izvorni_sadrzaj>EMIL DUŠIĆ-PETRIĆ LACO SERCIO BB,52210 Rovinj,VODOOPSKRBA I ODVODNJA CRES LOŠINJ društvo s ograničenom odgovornošću za vodoopskrbu i odvodnju Turion 20/A,51557 Cres,H-abduco d.o.o. </izvorni_sadrzaj>
    <derivirana_varijabla naziv="DomainObject.Predmet.StrankaWithAdress_1">EMIL DUŠIĆ-PETRIĆ LACO SERCIO BB,52210 Rovinj,VODOOPSKRBA I ODVODNJA CRES LOŠINJ društvo s ograničenom odgovornošću za vodoopskrbu i odvodnju Turion 20/A,51557 Cres,H-abduco d.o.o. </derivirana_varijabla>
  </DomainObject.Predmet.StrankaWithAdress>
  <DomainObject.Predmet.StrankaWithAdressOIB>
    <izvorni_sadrzaj>EMIL DUŠIĆ-PETRIĆ, OIB 76633570346, LACO SERCIO BB,52210 Rovinj,VODOOPSKRBA I ODVODNJA CRES LOŠINJ društvo s ograničenom odgovornošću za vodoopskrbu i odvodnju, OIB 55232800223, Turion 20/A,51557 Cres,H-abduco d.o.o.</izvorni_sadrzaj>
    <derivirana_varijabla naziv="DomainObject.Predmet.StrankaWithAdressOIB_1">EMIL DUŠIĆ-PETRIĆ, OIB 76633570346, LACO SERCIO BB,52210 Rovinj,VODOOPSKRBA I ODVODNJA CRES LOŠINJ društvo s ograničenom odgovornošću za vodoopskrbu i odvodnju, OIB 55232800223, Turion 20/A,51557 Cres,H-abduco d.o.o.</derivirana_varijabla>
  </DomainObject.Predmet.StrankaWithAdressOIB>
  <DomainObject.Predmet.StrankaNazivFormated>
    <izvorni_sadrzaj>EMIL DUŠIĆ-PETRIĆ,VODOOPSKRBA I ODVODNJA CRES LOŠINJ društvo s ograničenom odgovornošću za vodoopskrbu i odvodnju,H-abduco d.o.o.</izvorni_sadrzaj>
    <derivirana_varijabla naziv="DomainObject.Predmet.StrankaNazivFormated_1">EMIL DUŠIĆ-PETRIĆ,VODOOPSKRBA I ODVODNJA CRES LOŠINJ društvo s ograničenom odgovornošću za vodoopskrbu i odvodnju,H-abduco d.o.o.</derivirana_varijabla>
  </DomainObject.Predmet.StrankaNazivFormated>
  <DomainObject.Predmet.StrankaNazivFormatedOIB>
    <izvorni_sadrzaj>EMIL DUŠIĆ-PETRIĆ, OIB 76633570346,VODOOPSKRBA I ODVODNJA CRES LOŠINJ društvo s ograničenom odgovornošću za vodoopskrbu i odvodnju, OIB 55232800223,H-abduco d.o.o.</izvorni_sadrzaj>
    <derivirana_varijabla naziv="DomainObject.Predmet.StrankaNazivFormatedOIB_1">EMIL DUŠIĆ-PETRIĆ, OIB 76633570346,VODOOPSKRBA I ODVODNJA CRES LOŠINJ društvo s ograničenom odgovornošću za vodoopskrbu i odvodnju, OIB 55232800223,H-abduco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Formated_1">
      <item>EMIL DUŠIĆ-PETRIĆ</item>
      <item>VODOOPSKRBA I ODVODNJA CRES LOŠINJ društvo s ograničenom odgovornošću za vodoopskrbu i odvodnju</item>
      <item>H-abduco d.o.o.</item>
    </derivirana_varijabla>
  </DomainObject.Predmet.StrankaListFormated>
  <DomainObject.Predmet.StrankaList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FormatedOIB>
  <DomainObject.Predmet.StrankaListFormatedWithAdress>
    <izvorni_sadrzaj>
      <item>EMIL DUŠIĆ-PETRIĆ, LACO SERCIO BB, 52210 Rovinj</item>
      <item>VODOOPSKRBA I ODVODNJA CRES LOŠINJ društvo s ograničenom odgovornošću za vodoopskrbu i odvodnju, Turion 20/A, 51557 Cres</item>
      <item>H-abduco d.o.o.</item>
    </izvorni_sadrzaj>
    <derivirana_varijabla naziv="DomainObject.Predmet.StrankaListFormatedWithAdress_1">
      <item>EMIL DUŠIĆ-PETRIĆ, LACO SERCIO BB, 52210 Rovinj</item>
      <item>VODOOPSKRBA I ODVODNJA CRES LOŠINJ društvo s ograničenom odgovornošću za vodoopskrbu i odvodnju, Turion 20/A, 51557 Cres</item>
      <item>H-abduco d.o.o.</item>
    </derivirana_varijabla>
  </DomainObject.Predmet.StrankaListFormatedWithAdress>
  <DomainObject.Predmet.StrankaListFormatedWithAdressOIB>
    <izvorni_sadrzaj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izvorni_sadrzaj>
    <derivirana_varijabla naziv="DomainObject.Predmet.StrankaListFormatedWithAdressOIB_1"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derivirana_varijabla>
  </DomainObject.Predmet.StrankaListFormatedWithAdressOIB>
  <DomainObject.Predmet.StrankaListNaziv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NazivFormated_1">
      <item>EMIL DUŠIĆ-PETRIĆ</item>
      <item>VODOOPSKRBA I ODVODNJA CRES LOŠINJ društvo s ograničenom odgovornošću za vodoopskrbu i odvodnju</item>
      <item>H-abduco d.o.o.</item>
    </derivirana_varijabla>
  </DomainObject.Predmet.StrankaListNazivFormated>
  <DomainObject.Predmet.StrankaListNaziv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Naziv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NazivFormatedOIB>
  <DomainObject.Predmet.ProtuStrankaListFormated>
    <izvorni_sadrzaj>
      <item>DELAMARIS-ST d.o.o. za trgovinu i graditeljstvo</item>
    </izvorni_sadrzaj>
    <derivirana_varijabla naziv="DomainObject.Predmet.ProtuStrankaListFormated_1">
      <item>DELAMARIS-ST d.o.o. za trgovinu i graditeljstvo</item>
    </derivirana_varijabla>
  </DomainObject.Predmet.ProtuStrankaListFormated>
  <DomainObject.Predmet.ProtuStrankaListFormatedOIB>
    <izvorni_sadrzaj>
      <item>DELAMARIS-ST d.o.o. za trgovinu i graditeljstvo, OIB 55826056974</item>
    </izvorni_sadrzaj>
    <derivirana_varijabla naziv="DomainObject.Predmet.ProtuStrankaListFormatedOIB_1">
      <item>DELAMARIS-ST d.o.o. za trgovinu i graditeljstvo, OIB 55826056974</item>
    </derivirana_varijabla>
  </DomainObject.Predmet.ProtuStrankaListFormatedOIB>
  <DomainObject.Predmet.ProtuStrankaListFormatedWithAdress>
    <izvorni_sadrzaj>
      <item>DELAMARIS-ST d.o.o. za trgovinu i graditeljstvo, Fakultetsko dobro 4, 10000 Zagreb</item>
    </izvorni_sadrzaj>
    <derivirana_varijabla naziv="DomainObject.Predmet.ProtuStrankaListFormatedWithAdress_1">
      <item>DELAMARIS-ST d.o.o. za trgovinu i graditeljstvo, Fakultetsko dobro 4, 10000 Zagreb</item>
    </derivirana_varijabla>
  </DomainObject.Predmet.ProtuStrankaListFormatedWithAdress>
  <DomainObject.Predmet.ProtuStrankaListFormatedWithAdressOIB>
    <izvorni_sadrzaj>
      <item>DELAMARIS-ST d.o.o. za trgovinu i graditeljstvo, OIB 55826056974, Fakultetsko dobro 4, 10000 Zagreb</item>
    </izvorni_sadrzaj>
    <derivirana_varijabla naziv="DomainObject.Predmet.ProtuStrankaListFormatedWithAdressOIB_1">
      <item>DELAMARIS-ST d.o.o. za trgovinu i graditeljstvo, OIB 55826056974, Fakultetsko dobro 4, 10000 Zagreb</item>
    </derivirana_varijabla>
  </DomainObject.Predmet.ProtuStrankaListFormatedWithAdressOIB>
  <DomainObject.Predmet.ProtuStrankaListNazivFormated>
    <izvorni_sadrzaj>
      <item>DELAMARIS-ST d.o.o. za trgovinu i graditeljstvo</item>
    </izvorni_sadrzaj>
    <derivirana_varijabla naziv="DomainObject.Predmet.ProtuStrankaListNazivFormated_1">
      <item>DELAMARIS-ST d.o.o. za trgovinu i graditeljstvo</item>
    </derivirana_varijabla>
  </DomainObject.Predmet.ProtuStrankaListNazivFormated>
  <DomainObject.Predmet.ProtuStrankaListNazivFormatedOIB>
    <izvorni_sadrzaj>
      <item>DELAMARIS-ST d.o.o. za trgovinu i graditeljstvo, OIB 55826056974</item>
    </izvorni_sadrzaj>
    <derivirana_varijabla naziv="DomainObject.Predmet.ProtuStrankaListNazivFormatedOIB_1">
      <item>DELAMARIS-ST d.o.o. za trgovinu i graditeljstvo, OIB 55826056974</item>
    </derivirana_varijabla>
  </DomainObject.Predmet.ProtuStrankaListNazivFormatedOIB>
  <DomainObject.Predmet.OstaliListFormated>
    <izvorni_sadrzaj>
      <item>Josip Lončarić</item>
      <item>hrvoje kraljičković</item>
    </izvorni_sadrzaj>
    <derivirana_varijabla naziv="DomainObject.Predmet.OstaliListFormated_1">
      <item>Josip Lončarić</item>
      <item>hrvoje kraljičković</item>
    </derivirana_varijabla>
  </DomainObject.Predmet.OstaliListFormated>
  <DomainObject.Predmet.OstaliListFormatedOIB>
    <izvorni_sadrzaj>
      <item>Josip Lončarić, OIB 14673501229</item>
      <item>hrvoje kraljičković</item>
    </izvorni_sadrzaj>
    <derivirana_varijabla naziv="DomainObject.Predmet.OstaliListFormatedOIB_1">
      <item>Josip Lončarić, OIB 14673501229</item>
      <item>hrvoje kraljičković</item>
    </derivirana_varijabla>
  </DomainObject.Predmet.OstaliListFormatedOIB>
  <DomainObject.Predmet.OstaliListFormatedWithAdress>
    <izvorni_sadrzaj>
      <item>Josip Lončarić, Kosirnikova 9, Zagreb</item>
      <item>hrvoje kraljičković, Trg hrvatskih velikana 4, 10000 Zagreb</item>
    </izvorni_sadrzaj>
    <derivirana_varijabla naziv="DomainObject.Predmet.OstaliListFormatedWithAdress_1">
      <item>Josip Lončarić, Kosirnikova 9, Zagreb</item>
      <item>hrvoje kraljičković, Trg hrvatskih velikana 4, 10000 Zagreb</item>
    </derivirana_varijabla>
  </DomainObject.Predmet.OstaliListFormatedWithAdress>
  <DomainObject.Predmet.OstaliListFormatedWithAdressOIB>
    <izvorni_sadrzaj>
      <item>Josip Lončarić, OIB 14673501229, Kosirnikova 9, Zagreb</item>
      <item>hrvoje kraljičković, Trg hrvatskih velikana 4, 10000 Zagreb</item>
    </izvorni_sadrzaj>
    <derivirana_varijabla naziv="DomainObject.Predmet.OstaliListFormatedWithAdressOIB_1">
      <item>Josip Lončarić, OIB 14673501229, Kosirnikova 9, Zagreb</item>
      <item>hrvoje kraljičković, Trg hrvatskih velikana 4, 10000 Zagreb</item>
    </derivirana_varijabla>
  </DomainObject.Predmet.OstaliListFormatedWithAdressOIB>
  <DomainObject.Predmet.OstaliListNazivFormated>
    <izvorni_sadrzaj>
      <item>Josip Lončarić</item>
      <item>hrvoje kraljičković</item>
    </izvorni_sadrzaj>
    <derivirana_varijabla naziv="DomainObject.Predmet.OstaliListNazivFormated_1">
      <item>Josip Lončarić</item>
      <item>hrvoje kraljičković</item>
    </derivirana_varijabla>
  </DomainObject.Predmet.OstaliListNazivFormated>
  <DomainObject.Predmet.OstaliListNazivFormatedOIB>
    <izvorni_sadrzaj>
      <item>Josip Lončarić, OIB 14673501229</item>
      <item>hrvoje kraljičković</item>
    </izvorni_sadrzaj>
    <derivirana_varijabla naziv="DomainObject.Predmet.OstaliListNazivFormatedOIB_1">
      <item>Josip Lončarić, OIB 14673501229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 DUŠIĆ-PETRIĆ i dr.</izvorni_sadrzaj>
    <derivirana_varijabla naziv="DomainObject.Predmet.StrankaIDrugi_1">EMIL DUŠIĆ-PETRIĆ i dr.</derivirana_varijabla>
  </DomainObject.Predmet.StrankaIDrugi>
  <DomainObject.Predmet.ProtustrankaIDrugi>
    <izvorni_sadrzaj>DELAMARIS-ST d.o.o. za trgovinu i graditeljstvo</izvorni_sadrzaj>
    <derivirana_varijabla naziv="DomainObject.Predmet.ProtustrankaIDrugi_1">DELAMARIS-ST d.o.o. za trgovinu i graditeljstvo</derivirana_varijabla>
  </DomainObject.Predmet.ProtustrankaIDrugi>
  <DomainObject.Predmet.StrankaIDrugiAdressOIB>
    <izvorni_sadrzaj>EMIL DUŠIĆ-PETRIĆ, OIB 76633570346, LACO SERCIO BB, 52210 Rovinj i dr.</izvorni_sadrzaj>
    <derivirana_varijabla naziv="DomainObject.Predmet.StrankaIDrugiAdressOIB_1">EMIL DUŠIĆ-PETRIĆ, OIB 76633570346, LACO SERCIO BB, 52210 Rovinj i dr.</derivirana_varijabla>
  </DomainObject.Predmet.StrankaIDrugiAdressOIB>
  <DomainObject.Predmet.ProtustrankaIDrugiAdressOIB>
    <izvorni_sadrzaj>DELAMARIS-ST d.o.o. za trgovinu i graditeljstvo, OIB 55826056974, Fakultetsko dobro 4, 10000 Zagreb</izvorni_sadrzaj>
    <derivirana_varijabla naziv="DomainObject.Predmet.ProtustrankaIDrugiAdressOIB_1">DELAMARIS-ST d.o.o. za trgovinu i graditeljstvo, OIB 55826056974, Fakultetsko dobro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2014.</izvorni_sadrzaj>
    <derivirana_varijabla naziv="DomainObject.Predmet.OdlukaRjesenje.DatumDonosenjaOdluke_1">21. veljače 2014.</derivirana_varijabla>
  </DomainObject.Predmet.OdlukaRjesenje.DatumDonosenjaOdluke>
  <DomainObject.Predmet.OdlukaRjesenje.DatumPravomocnosti>
    <izvorni_sadrzaj>27. veljače 2014.</izvorni_sadrzaj>
    <derivirana_varijabla naziv="DomainObject.Predmet.OdlukaRjesenje.DatumPravomocnosti_1">27. veljače 2014.</derivirana_varijabla>
  </DomainObject.Predmet.OdlukaRjesenje.DatumPravomocnosti>
  <DomainObject.Predmet.OdlukaRjesenje.Oznaka>
    <izvorni_sadrzaj>St-105/2014-2</izvorni_sadrzaj>
    <derivirana_varijabla naziv="DomainObject.Predmet.OdlukaRjesenje.Oznaka_1">St-105/2014-2</derivirana_varijabla>
  </DomainObject.Predmet.OdlukaRjesenje.Oznaka>
  <DomainObject.Predmet.SudioniciListNaziv>
    <izvorni_sadrzaj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izvorni_sadrzaj>
    <derivirana_varijabla naziv="DomainObject.Predmet.SudioniciListNaziv_1"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derivirana_varijabla>
  </DomainObject.Predmet.SudioniciListNaziv>
  <DomainObject.Predmet.SudioniciListAdressOIB>
    <izvorni_sadrzaj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izvorni_sadrzaj>
    <derivirana_varijabla naziv="DomainObject.Predmet.SudioniciListAdressOIB_1"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76633570346</item>
      <item>, OIB 55826056974</item>
      <item>, OIB 14673501229</item>
      <item>, OIB null</item>
      <item>, OIB 55232800223</item>
      <item>, OIB null</item>
    </izvorni_sadrzaj>
    <derivirana_varijabla naziv="DomainObject.Predmet.SudioniciListNazivOIB_1">
      <item>, OIB 76633570346</item>
      <item>, OIB 55826056974</item>
      <item>, OIB 14673501229</item>
      <item>, OIB null</item>
      <item>, OIB 55232800223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1DB8A-B578-40A8-952B-726C92E3B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648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2015-09-01T09:46:00Z</dcterms:created>
  <dc:creator>Aleksandra Mažić</dc:creator>
  <cp:lastModifiedBy>Sonja Pilić</cp:lastModifiedBy>
  <cp:lastPrinted>2015-09-01T09:46:00Z</cp:lastPrinted>
  <dcterms:modified xmlns:xsi="http://www.w3.org/2001/XMLSchema-instance" xsi:type="dcterms:W3CDTF">2015-09-01T09:47:00Z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