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1bc3" w14:paraId="b221bc3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P="00AC6832" w:rsidR="00AC6832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7741CC">
      <w:r>
        <w:t xml:space="preserve">35000 Slavonski Brod          </w:t>
      </w:r>
      <w:r w:rsidR="00BB2B2B">
        <w:t xml:space="preserve">                                                        </w:t>
      </w:r>
    </w:p>
    <w:p w:rsidRDefault="00BB2B2B" w:rsidP="007741CC" w:rsidR="00C327DB" w:rsidRPr="007741CC">
      <w:pPr>
        <w:jc w:val="right"/>
        <w:rPr>
          <w:b/>
        </w:rPr>
      </w:pPr>
      <w:r w:rsidRPr="007741CC">
        <w:rPr>
          <w:b/>
        </w:rPr>
        <w:t xml:space="preserve">Broj: </w:t>
      </w:r>
      <w:r w:rsidR="00E65016" w:rsidRPr="007741CC">
        <w:rPr>
          <w:b/>
        </w:rPr>
        <w:t>1/</w:t>
      </w:r>
      <w:r w:rsidRPr="007741CC">
        <w:rPr>
          <w:b/>
        </w:rPr>
        <w:t>St-</w:t>
      </w:r>
      <w:r w:rsidR="00BE18CC">
        <w:rPr>
          <w:b/>
        </w:rPr>
        <w:t>78/2018-8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  <w:r w:rsidR="00E65016">
        <w:rPr>
          <w:b/>
        </w:rPr>
        <w:t xml:space="preserve"> </w:t>
      </w:r>
      <w:r w:rsidR="00EC45E3">
        <w:rPr>
          <w:b/>
        </w:rPr>
        <w:t xml:space="preserve">RC </w:t>
      </w:r>
      <w:r w:rsidR="003130E1">
        <w:rPr>
          <w:b/>
        </w:rPr>
        <w:t>OSIJEK</w:t>
      </w:r>
    </w:p>
    <w:p w:rsidRDefault="00CC3C4F" w:rsidP="00F770AA" w:rsidR="001D3D4F">
      <w:pPr>
        <w:jc w:val="center"/>
        <w:rPr>
          <w:b/>
        </w:rPr>
      </w:pPr>
      <w:r>
        <w:rPr>
          <w:b/>
        </w:rPr>
        <w:t>Podružnica Slavonski Brod</w:t>
      </w:r>
    </w:p>
    <w:p w:rsidRDefault="00CC3C4F" w:rsidP="00F770AA" w:rsidR="00CC3C4F">
      <w:pPr>
        <w:jc w:val="center"/>
        <w:rPr>
          <w:b/>
        </w:rPr>
      </w:pPr>
      <w:r>
        <w:rPr>
          <w:b/>
        </w:rPr>
        <w:t>Petra Krešimira IV br. 20</w:t>
      </w:r>
    </w:p>
    <w:p w:rsidRDefault="00CC3C4F" w:rsidP="00F770AA" w:rsidR="00CC3C4F">
      <w:pPr>
        <w:jc w:val="center"/>
        <w:rPr>
          <w:b/>
        </w:rPr>
      </w:pPr>
      <w:r>
        <w:rPr>
          <w:b/>
        </w:rPr>
        <w:t>Slavonski Brod</w:t>
      </w:r>
    </w:p>
    <w:p w:rsidRDefault="00E65016" w:rsidP="00F770AA" w:rsidR="00E65016">
      <w:pPr>
        <w:jc w:val="center"/>
        <w:rPr>
          <w:b/>
        </w:rPr>
      </w:pPr>
    </w:p>
    <w:p w:rsidRDefault="0084166E" w:rsidP="00F770AA" w:rsidR="0084166E">
      <w:pPr>
        <w:jc w:val="center"/>
        <w:rPr>
          <w:b/>
        </w:rPr>
      </w:pPr>
    </w:p>
    <w:p w:rsidRDefault="0084166E" w:rsidP="00547F6D" w:rsidR="00547F6D">
      <w:pPr>
        <w:rPr>
          <w:b/>
        </w:rPr>
      </w:pPr>
      <w:r>
        <w:rPr>
          <w:b/>
        </w:rPr>
        <w:t>Na vaš broj:</w:t>
      </w:r>
      <w:r w:rsidR="001D3D4F">
        <w:rPr>
          <w:b/>
        </w:rPr>
        <w:t xml:space="preserve"> </w:t>
      </w:r>
      <w:r w:rsidR="00547F6D">
        <w:rPr>
          <w:b/>
        </w:rPr>
        <w:t>Klasa:</w:t>
      </w:r>
      <w:r w:rsidR="007741CC">
        <w:rPr>
          <w:b/>
        </w:rPr>
        <w:t xml:space="preserve"> 120-11/18-</w:t>
      </w:r>
      <w:r w:rsidR="00CC3C4F">
        <w:rPr>
          <w:b/>
        </w:rPr>
        <w:t>02/40</w:t>
      </w:r>
    </w:p>
    <w:p w:rsidRDefault="0084166E" w:rsidP="00547F6D" w:rsidR="00547F6D">
      <w:pPr>
        <w:rPr>
          <w:b/>
        </w:rPr>
      </w:pPr>
      <w:r>
        <w:rPr>
          <w:b/>
        </w:rPr>
        <w:t xml:space="preserve">                     </w:t>
      </w:r>
      <w:proofErr w:type="spellStart"/>
      <w:r w:rsidR="00547F6D">
        <w:rPr>
          <w:b/>
        </w:rPr>
        <w:t>Urbroj</w:t>
      </w:r>
      <w:proofErr w:type="spellEnd"/>
      <w:r w:rsidR="00547F6D">
        <w:rPr>
          <w:b/>
        </w:rPr>
        <w:t>:</w:t>
      </w:r>
      <w:r w:rsidR="007741CC">
        <w:rPr>
          <w:b/>
        </w:rPr>
        <w:t xml:space="preserve"> 08-</w:t>
      </w:r>
      <w:r w:rsidR="00CC3C4F">
        <w:rPr>
          <w:b/>
        </w:rPr>
        <w:t>6201-18-</w:t>
      </w:r>
      <w:r w:rsidR="00BE18CC">
        <w:rPr>
          <w:b/>
        </w:rPr>
        <w:t>159</w:t>
      </w:r>
    </w:p>
    <w:p w:rsidRDefault="00542C22" w:rsidP="00547F6D" w:rsidR="00542C22">
      <w:pPr>
        <w:rPr>
          <w:b/>
        </w:rPr>
      </w:pPr>
    </w:p>
    <w:p w:rsidRDefault="00542C22" w:rsidP="00BE18CC" w:rsidR="00BE18CC">
      <w:pPr>
        <w:ind w:firstLine="708"/>
        <w:rPr>
          <w:b/>
        </w:rPr>
      </w:pPr>
      <w:r>
        <w:rPr>
          <w:b/>
        </w:rPr>
        <w:t xml:space="preserve">Predmet: stečajni dužnik </w:t>
      </w:r>
      <w:r w:rsidR="00BE18CC">
        <w:rPr>
          <w:b/>
        </w:rPr>
        <w:t xml:space="preserve">KOMGRAD d.o.o. Slavonski Brod, </w:t>
      </w:r>
    </w:p>
    <w:p w:rsidRDefault="00BE18CC" w:rsidP="00BE18CC" w:rsidR="00F770AA" w:rsidRPr="00F770AA">
      <w:pPr>
        <w:ind w:firstLine="708"/>
        <w:rPr>
          <w:b/>
        </w:rPr>
      </w:pPr>
      <w:r>
        <w:rPr>
          <w:b/>
        </w:rPr>
        <w:t xml:space="preserve">                 Petra Krešimira IV 41, OIB 94727001556</w:t>
      </w:r>
    </w:p>
    <w:p w:rsidRDefault="00F770AA" w:rsidP="00F770AA" w:rsidR="00F770AA" w:rsidRPr="00F770AA">
      <w:pPr>
        <w:jc w:val="center"/>
        <w:rPr>
          <w:b/>
        </w:rPr>
      </w:pPr>
    </w:p>
    <w:p w:rsidRDefault="00547F6D" w:rsidP="00BE18CC" w:rsidR="00BE18CC">
      <w:pPr>
        <w:ind w:firstLine="708"/>
        <w:rPr>
          <w:b/>
        </w:rPr>
      </w:pPr>
      <w:r w:rsidRPr="00F23383">
        <w:t xml:space="preserve">U svezi Vašeg dopisa od </w:t>
      </w:r>
      <w:r w:rsidR="00BE18CC">
        <w:t>18.travnja</w:t>
      </w:r>
      <w:r w:rsidR="007741CC">
        <w:t xml:space="preserve"> 2018</w:t>
      </w:r>
      <w:r w:rsidRPr="00F23383">
        <w:t>.</w:t>
      </w:r>
      <w:r w:rsidR="002E7A5B">
        <w:t>g.</w:t>
      </w:r>
      <w:r w:rsidR="00C44C24" w:rsidRPr="00F23383">
        <w:t xml:space="preserve">, </w:t>
      </w:r>
      <w:r w:rsidR="00DB4236" w:rsidRPr="00F23383">
        <w:t xml:space="preserve">izvješćujemo Vas da </w:t>
      </w:r>
      <w:r w:rsidR="00FD3C5A">
        <w:t>je</w:t>
      </w:r>
      <w:r w:rsidR="00DB4236" w:rsidRPr="00F23383">
        <w:t xml:space="preserve"> iznos od </w:t>
      </w:r>
      <w:r w:rsidR="00BE18CC">
        <w:rPr>
          <w:b/>
        </w:rPr>
        <w:t>5.000,00</w:t>
      </w:r>
      <w:r w:rsidR="00CC3C4F">
        <w:rPr>
          <w:b/>
        </w:rPr>
        <w:t xml:space="preserve"> kn</w:t>
      </w:r>
      <w:r w:rsidR="00542C22">
        <w:t>,</w:t>
      </w:r>
      <w:r w:rsidR="00DB4236" w:rsidRPr="00F23383">
        <w:t xml:space="preserve"> </w:t>
      </w:r>
      <w:r w:rsidR="00F23383" w:rsidRPr="00F23383">
        <w:t xml:space="preserve">koji je zaplijenjen s računa dužnika </w:t>
      </w:r>
      <w:r w:rsidR="00BE18CC">
        <w:rPr>
          <w:b/>
        </w:rPr>
        <w:t xml:space="preserve">KOMGRAD d.o.o. Slavonski Brod, </w:t>
      </w:r>
    </w:p>
    <w:p w:rsidRDefault="00BE18CC" w:rsidP="00BE18CC" w:rsidR="00DB4236" w:rsidRPr="00A82EE3">
      <w:pPr>
        <w:ind w:firstLine="708"/>
        <w:rPr>
          <w:b/>
        </w:rPr>
      </w:pPr>
      <w:r>
        <w:rPr>
          <w:b/>
        </w:rPr>
        <w:t xml:space="preserve">                 Petra Krešimira IV 41, OIB 94727001556</w:t>
      </w:r>
      <w:r w:rsidR="00F23383" w:rsidRPr="00542C22">
        <w:rPr>
          <w:b/>
        </w:rPr>
        <w:t>,</w:t>
      </w:r>
      <w:r w:rsidR="00F23383" w:rsidRPr="00F23383">
        <w:t xml:space="preserve"> potrebno uplatiti </w:t>
      </w:r>
      <w:r w:rsidR="00DB4236" w:rsidRPr="00F23383">
        <w:t xml:space="preserve">na depozitni račun Trgovačkog suda u Osijeku IBAN HR31 2390001-1300000200 poziv na broj odobrenja HR </w:t>
      </w:r>
      <w:r w:rsidR="00FD5DBA">
        <w:t>02 8550</w:t>
      </w:r>
      <w:r w:rsidR="00DB4236" w:rsidRPr="00F23383">
        <w:t>-</w:t>
      </w:r>
      <w:r>
        <w:t>78</w:t>
      </w:r>
      <w:r w:rsidR="00DB4236" w:rsidRPr="00F23383">
        <w:t>-201</w:t>
      </w:r>
      <w:r>
        <w:t>8</w:t>
      </w:r>
      <w:r w:rsidR="00DB4236" w:rsidRPr="00F23383">
        <w:t>.</w:t>
      </w:r>
    </w:p>
    <w:p w:rsidRDefault="00F770AA" w:rsidR="00F770AA"/>
    <w:p w:rsidRDefault="00CC3C4F" w:rsidR="00CC3C4F" w:rsidRPr="00F23383"/>
    <w:p w:rsidRDefault="007741CC" w:rsidP="00F770AA" w:rsidR="00F770AA" w:rsidRPr="00F23383">
      <w:pPr>
        <w:jc w:val="center"/>
      </w:pPr>
      <w:r>
        <w:t xml:space="preserve">U Slavonskom </w:t>
      </w:r>
      <w:r w:rsidR="00A7106D" w:rsidRPr="00F23383">
        <w:t xml:space="preserve">Brodu, </w:t>
      </w:r>
      <w:r w:rsidR="00BE18CC">
        <w:t>24.travnja</w:t>
      </w:r>
      <w:r>
        <w:t xml:space="preserve"> 2018</w:t>
      </w:r>
      <w:r w:rsidR="00F770AA" w:rsidRPr="00F23383">
        <w:t>.g.</w:t>
      </w: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right"/>
      </w:pPr>
    </w:p>
    <w:p w:rsidRDefault="00542C22" w:rsidP="00F770AA" w:rsidR="00F770AA" w:rsidRPr="00F23383">
      <w:pPr>
        <w:jc w:val="right"/>
      </w:pPr>
      <w:r>
        <w:t>STEČAJNA</w:t>
      </w:r>
      <w:r w:rsidR="00F770AA" w:rsidRPr="00F23383">
        <w:t xml:space="preserve"> SU</w:t>
      </w:r>
      <w:r>
        <w:t>TKINJA</w:t>
      </w:r>
      <w:r w:rsidR="00F770AA" w:rsidRPr="00F23383">
        <w:t>:</w:t>
      </w:r>
    </w:p>
    <w:p w:rsidRDefault="00F770AA" w:rsidP="007741CC" w:rsidR="00F770AA" w:rsidRPr="00F23383">
      <w:pPr>
        <w:ind w:firstLine="708" w:left="5664"/>
        <w:jc w:val="center"/>
      </w:pPr>
      <w:r w:rsidRPr="00F23383">
        <w:t>Vesna Vukelić</w:t>
      </w:r>
    </w:p>
    <w:p w:rsidRDefault="00A7106D" w:rsidP="00A7106D" w:rsidR="00A7106D" w:rsidRPr="00F23383"/>
    <w:p w:rsidRDefault="007741CC" w:rsidP="00A7106D" w:rsidR="007741CC"/>
    <w:p w:rsidRDefault="00A7106D" w:rsidP="00A7106D" w:rsidR="00A7106D" w:rsidRPr="00F23383">
      <w:r w:rsidRPr="00F23383">
        <w:t>Dostaviti</w:t>
      </w:r>
      <w:r w:rsidR="00603307" w:rsidRPr="00F23383">
        <w:t xml:space="preserve"> putem </w:t>
      </w:r>
      <w:r w:rsidR="0084166E" w:rsidRPr="00F23383">
        <w:t>mrežne st</w:t>
      </w:r>
      <w:r w:rsidR="007741CC">
        <w:t>r</w:t>
      </w:r>
      <w:r w:rsidR="0084166E" w:rsidRPr="00F23383">
        <w:t>anice e-Oglasna ploča suda</w:t>
      </w:r>
      <w:r w:rsidRPr="00F23383">
        <w:t>:</w:t>
      </w:r>
    </w:p>
    <w:p w:rsidRDefault="00A7106D" w:rsidP="00A7106D" w:rsidR="00A7106D" w:rsidRPr="00F23383">
      <w:r w:rsidRPr="00F23383">
        <w:t xml:space="preserve">1. </w:t>
      </w:r>
      <w:r w:rsidR="00603307" w:rsidRPr="00F23383">
        <w:t xml:space="preserve">FINA RC </w:t>
      </w:r>
      <w:r w:rsidR="003130E1">
        <w:t>Osijek</w:t>
      </w:r>
      <w:r w:rsidR="00CC3C4F">
        <w:t>, Podružnica Slavonski Brod</w:t>
      </w:r>
    </w:p>
    <w:p w:rsidRDefault="003B395D" w:rsidP="003B395D" w:rsidR="003B395D" w:rsidRPr="00F23383">
      <w:pPr>
        <w:ind w:firstLine="720" w:left="4320"/>
        <w:jc w:val="both"/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F12B6"/>
    <w:rsid w:val="001D15D5"/>
    <w:rsid w:val="001D3D4F"/>
    <w:rsid w:val="00231B23"/>
    <w:rsid w:val="00276726"/>
    <w:rsid w:val="002860DD"/>
    <w:rsid w:val="002E7A5B"/>
    <w:rsid w:val="003130E1"/>
    <w:rsid w:val="003A2A0C"/>
    <w:rsid w:val="003B367C"/>
    <w:rsid w:val="003B395D"/>
    <w:rsid w:val="00445355"/>
    <w:rsid w:val="00460A14"/>
    <w:rsid w:val="00473352"/>
    <w:rsid w:val="004A7F59"/>
    <w:rsid w:val="00530CB4"/>
    <w:rsid w:val="00542C22"/>
    <w:rsid w:val="00547F6D"/>
    <w:rsid w:val="0055632B"/>
    <w:rsid w:val="005C4426"/>
    <w:rsid w:val="00603307"/>
    <w:rsid w:val="00697DB5"/>
    <w:rsid w:val="00743FAA"/>
    <w:rsid w:val="007741CC"/>
    <w:rsid w:val="00775892"/>
    <w:rsid w:val="00777DF7"/>
    <w:rsid w:val="007973C0"/>
    <w:rsid w:val="007D3499"/>
    <w:rsid w:val="0080437D"/>
    <w:rsid w:val="0081234E"/>
    <w:rsid w:val="0084166E"/>
    <w:rsid w:val="00897B6C"/>
    <w:rsid w:val="009904DC"/>
    <w:rsid w:val="009B00D6"/>
    <w:rsid w:val="009E2C9B"/>
    <w:rsid w:val="00A02EF6"/>
    <w:rsid w:val="00A377E5"/>
    <w:rsid w:val="00A7106D"/>
    <w:rsid w:val="00A81588"/>
    <w:rsid w:val="00A82EE3"/>
    <w:rsid w:val="00AC6832"/>
    <w:rsid w:val="00AF1EAB"/>
    <w:rsid w:val="00B4134E"/>
    <w:rsid w:val="00BB2B2B"/>
    <w:rsid w:val="00BE18CC"/>
    <w:rsid w:val="00C10F72"/>
    <w:rsid w:val="00C327DB"/>
    <w:rsid w:val="00C44C24"/>
    <w:rsid w:val="00CC3C4F"/>
    <w:rsid w:val="00CC79AA"/>
    <w:rsid w:val="00D50398"/>
    <w:rsid w:val="00D52C4C"/>
    <w:rsid w:val="00DB3B69"/>
    <w:rsid w:val="00DB4236"/>
    <w:rsid w:val="00E13506"/>
    <w:rsid w:val="00E27F32"/>
    <w:rsid w:val="00E35886"/>
    <w:rsid w:val="00E50249"/>
    <w:rsid w:val="00E530EA"/>
    <w:rsid w:val="00E65016"/>
    <w:rsid w:val="00E81E5A"/>
    <w:rsid w:val="00E85BC0"/>
    <w:rsid w:val="00E92C45"/>
    <w:rsid w:val="00EA2744"/>
    <w:rsid w:val="00EC45E3"/>
    <w:rsid w:val="00EC6B7B"/>
    <w:rsid w:val="00EF0423"/>
    <w:rsid w:val="00EF70DE"/>
    <w:rsid w:val="00F03B6F"/>
    <w:rsid w:val="00F16705"/>
    <w:rsid w:val="00F23383"/>
    <w:rsid w:val="00F770AA"/>
    <w:rsid w:val="00FC14EF"/>
    <w:rsid w:val="00FD3C5A"/>
    <w:rsid w:val="00FD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286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0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0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0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0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286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0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0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0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0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2018.</izvorni_sadrzaj>
    <derivirana_varijabla naziv="DomainObject.Predmet.DatumRjesavanja_1">18.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362079.12</izvorni_sadrzaj>
    <derivirana_varijabla naziv="DomainObject.Predmet.InicijalnaVrijednost_1">362079.12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St-78/2018</izvorni_sadrzaj>
    <derivirana_varijabla naziv="DomainObject.Predmet.OznakaBroj_1">St-78/2018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 429 . ST.1 SZ</izvorni_sadrzaj>
    <derivirana_varijabla naziv="DomainObject.Predmet.PrimjedbaSuca_1">ČL. 429 . ST.1 SZ</derivirana_varijabla>
  </DomainObject.Predmet.PrimjedbaSuca>
  <DomainObject.Predmet.ProtustrankaFormated>
    <izvorni_sadrzaj>  KOMGRAD d.o.o. za graditeljstvo</izvorni_sadrzaj>
    <derivirana_varijabla naziv="DomainObject.Predmet.ProtustrankaFormated_1">  KOMGRAD d.o.o. za graditeljstvo</derivirana_varijabla>
  </DomainObject.Predmet.ProtustrankaFormated>
  <DomainObject.Predmet.ProtustrankaFormatedOIB>
    <izvorni_sadrzaj>  KOMGRAD d.o.o. za graditeljstvo, OIB 94727001556</izvorni_sadrzaj>
    <derivirana_varijabla naziv="DomainObject.Predmet.ProtustrankaFormatedOIB_1">  KOMGRAD d.o.o. za graditeljstvo, OIB 94727001556</derivirana_varijabla>
  </DomainObject.Predmet.ProtustrankaFormatedOIB>
  <DomainObject.Predmet.ProtustrankaFormatedWithAdress>
    <izvorni_sadrzaj> KOMGRAD d.o.o. za graditeljstvo, P.Krešimira Iv 41, 35000 Slavonski Brod</izvorni_sadrzaj>
    <derivirana_varijabla naziv="DomainObject.Predmet.ProtustrankaFormatedWithAdress_1"> KOMGRAD d.o.o. za graditeljstvo, P.Krešimira Iv 41, 35000 Slavonski Brod</derivirana_varijabla>
  </DomainObject.Predmet.ProtustrankaFormatedWithAdress>
  <DomainObject.Predmet.ProtustrankaFormatedWithAdressOIB>
    <izvorni_sadrzaj> KOMGRAD d.o.o. za graditeljstvo, OIB 94727001556, P.Krešimira Iv 41, 35000 Slavonski Brod</izvorni_sadrzaj>
    <derivirana_varijabla naziv="DomainObject.Predmet.ProtustrankaFormatedWithAdressOIB_1"> KOMGRAD d.o.o. za graditeljstvo, OIB 94727001556, P.Krešimira Iv 41, 35000 Slavonski Brod</derivirana_varijabla>
  </DomainObject.Predmet.ProtustrankaFormatedWithAdressOIB>
  <DomainObject.Predmet.ProtustrankaWithAdress>
    <izvorni_sadrzaj>KOMGRAD d.o.o. za graditeljstvo P.Krešimira Iv 41, 35000 Slavonski Brod</izvorni_sadrzaj>
    <derivirana_varijabla naziv="DomainObject.Predmet.ProtustrankaWithAdress_1">KOMGRAD d.o.o. za graditeljstvo P.Krešimira Iv 41, 35000 Slavonski Brod</derivirana_varijabla>
  </DomainObject.Predmet.ProtustrankaWithAdress>
  <DomainObject.Predmet.ProtustrankaWithAdressOIB>
    <izvorni_sadrzaj>KOMGRAD d.o.o. za graditeljstvo, OIB 94727001556, P.Krešimira Iv 41, 35000 Slavonski Brod</izvorni_sadrzaj>
    <derivirana_varijabla naziv="DomainObject.Predmet.ProtustrankaWithAdressOIB_1">KOMGRAD d.o.o. za graditeljstvo, OIB 94727001556, P.Krešimira Iv 41, 35000 Slavonski Brod</derivirana_varijabla>
  </DomainObject.Predmet.ProtustrankaWithAdressOIB>
  <DomainObject.Predmet.ProtustrankaNazivFormated>
    <izvorni_sadrzaj>KOMGRAD d.o.o. za graditeljstvo</izvorni_sadrzaj>
    <derivirana_varijabla naziv="DomainObject.Predmet.ProtustrankaNazivFormated_1">KOMGRAD d.o.o. za graditeljstvo</derivirana_varijabla>
  </DomainObject.Predmet.ProtustrankaNazivFormated>
  <DomainObject.Predmet.ProtustrankaNazivFormatedOIB>
    <izvorni_sadrzaj>KOMGRAD d.o.o. za graditeljstvo, OIB 94727001556</izvorni_sadrzaj>
    <derivirana_varijabla naziv="DomainObject.Predmet.ProtustrankaNazivFormatedOIB_1">KOMGRAD d.o.o. za graditeljstvo, OIB 94727001556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KOMGRAD d.o.o. za graditeljstvo</item>
    </izvorni_sadrzaj>
    <derivirana_varijabla naziv="DomainObject.Predmet.ProtuStrankaListFormated_1">
      <item>KOMGRAD d.o.o. za graditeljstvo</item>
    </derivirana_varijabla>
  </DomainObject.Predmet.ProtuStrankaListFormated>
  <DomainObject.Predmet.ProtuStrankaListFormatedOIB>
    <izvorni_sadrzaj>
      <item>KOMGRAD d.o.o. za graditeljstvo, OIB 94727001556</item>
    </izvorni_sadrzaj>
    <derivirana_varijabla naziv="DomainObject.Predmet.ProtuStrankaListFormatedOIB_1">
      <item>KOMGRAD d.o.o. za graditeljstvo, OIB 94727001556</item>
    </derivirana_varijabla>
  </DomainObject.Predmet.ProtuStrankaListFormatedOIB>
  <DomainObject.Predmet.ProtuStrankaListFormatedWithAdress>
    <izvorni_sadrzaj>
      <item>KOMGRAD d.o.o. za graditeljstvo, P.Krešimira Iv 41, 35000 Slavonski Brod</item>
    </izvorni_sadrzaj>
    <derivirana_varijabla naziv="DomainObject.Predmet.ProtuStrankaListFormatedWithAdress_1">
      <item>KOMGRAD d.o.o. za graditeljstvo, P.Krešimira Iv 41, 35000 Slavonski Brod</item>
    </derivirana_varijabla>
  </DomainObject.Predmet.ProtuStrankaListFormatedWithAdress>
  <DomainObject.Predmet.ProtuStrankaListFormatedWithAdressOIB>
    <izvorni_sadrzaj>
      <item>KOMGRAD d.o.o. za graditeljstvo, OIB 94727001556, P.Krešimira Iv 41, 35000 Slavonski Brod</item>
    </izvorni_sadrzaj>
    <derivirana_varijabla naziv="DomainObject.Predmet.ProtuStrankaListFormatedWithAdressOIB_1">
      <item>KOMGRAD d.o.o. za graditeljstvo, OIB 94727001556, P.Krešimira Iv 41, 35000 Slavonski Brod</item>
    </derivirana_varijabla>
  </DomainObject.Predmet.ProtuStrankaListFormatedWithAdressOIB>
  <DomainObject.Predmet.ProtuStrankaListNazivFormated>
    <izvorni_sadrzaj>
      <item>KOMGRAD d.o.o. za graditeljstvo</item>
    </izvorni_sadrzaj>
    <derivirana_varijabla naziv="DomainObject.Predmet.ProtuStrankaListNazivFormated_1">
      <item>KOMGRAD d.o.o. za graditeljstvo</item>
    </derivirana_varijabla>
  </DomainObject.Predmet.ProtuStrankaListNazivFormated>
  <DomainObject.Predmet.ProtuStrankaListNazivFormatedOIB>
    <izvorni_sadrzaj>
      <item>KOMGRAD d.o.o. za graditeljstvo, OIB 94727001556</item>
    </izvorni_sadrzaj>
    <derivirana_varijabla naziv="DomainObject.Predmet.ProtuStrankaListNazivFormatedOIB_1">
      <item>KOMGRAD d.o.o. za graditeljstvo, OIB 94727001556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KOMGRAD d.o.o. za graditeljstvo</izvorni_sadrzaj>
    <derivirana_varijabla naziv="DomainObject.Predmet.ProtustrankaIDrugi_1">KOMGRAD d.o.o.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KOMGRAD d.o.o. za graditeljstvo, OIB 94727001556, P.Krešimira Iv 41, 35000 Slavonski Brod</izvorni_sadrzaj>
    <derivirana_varijabla naziv="DomainObject.Predmet.ProtustrankaIDrugiAdressOIB_1">KOMGRAD d.o.o. za graditeljstvo, OIB 94727001556, P.Krešimira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2018.</izvorni_sadrzaj>
    <derivirana_varijabla naziv="DomainObject.Predmet.OdlukaRjesenje.DatumDonosenjaOdluke_1">16.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St-78/2018-6</izvorni_sadrzaj>
    <derivirana_varijabla naziv="DomainObject.Predmet.OdlukaRjesenje.Oznaka_1">St-78/2018-6</derivirana_varijabla>
  </DomainObject.Predmet.OdlukaRjesenje.Oznaka>
  <DomainObject.Predmet.SudioniciListNaziv>
    <izvorni_sadrzaj>
      <item>Financijska agencija</item>
      <item>KOMGRAD d.o.o. za graditeljstvo</item>
    </izvorni_sadrzaj>
    <derivirana_varijabla naziv="DomainObject.Predmet.SudioniciListNaziv_1">
      <item>Financijska agencija</item>
      <item>KOMGRAD d.o.o. za graditeljstvo</item>
    </derivirana_varijabla>
  </DomainObject.Predmet.SudioniciListNaziv>
  <DomainObject.Predmet.SudioniciListAdressOIB>
    <izvorni_sadrzaj>
      <item>Financijska agencija, OIB 85821130368, Ulica grada Vukovara 70,10000 Zagreb</item>
      <item>KOMGRAD d.o.o. za graditeljstvo, OIB 94727001556, P.Krešimira Iv 41,35000 Slavonski Brod</item>
    </izvorni_sadrzaj>
    <derivirana_varijabla naziv="DomainObject.Predmet.SudioniciListAdressOIB_1">
      <item>Financijska agencija, OIB 85821130368, Ulica grada Vukovara 70,10000 Zagreb</item>
      <item>KOMGRAD d.o.o. za graditeljstvo, OIB 94727001556, P.Krešimira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94727001556</item>
    </izvorni_sadrzaj>
    <derivirana_varijabla naziv="DomainObject.Predmet.SudioniciListNazivOIB_1">
      <item>, OIB 85821130368</item>
      <item>, OIB 94727001556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126</properties:Words>
  <properties:Characters>763</properties:Characters>
  <properties:Lines>45</properties:Lines>
  <properties:Paragraphs>21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2017-09-07T11:41:00Z</dcterms:created>
  <dc:creator>Korisnik</dc:creator>
  <cp:lastModifiedBy>wsadmin</cp:lastModifiedBy>
  <cp:lastPrinted>2018-03-13T10:45:00Z</cp:lastPrinted>
  <dcterms:modified xmlns:xsi="http://www.w3.org/2001/XMLSchema-instance" xsi:type="dcterms:W3CDTF">2018-04-25T12:23:00Z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 FINI-zaplijenjena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