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4d5a" w14:paraId="dfd4d5a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9E6932">
        <w:t>6</w:t>
      </w:r>
      <w:r w:rsidR="00C96D7D">
        <w:t>347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9E6932">
        <w:t>6</w:t>
      </w:r>
      <w:r w:rsidR="00C96D7D">
        <w:t>347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C96D7D">
        <w:t>BILJARSKI ŠPORTSKI KLUB "ZAGREB", Zagreb, Ksaver 195, OIB 25028132320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C96D7D">
        <w:t>2.036,07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148" w:rsidR="00495148">
      <w:r>
        <w:separator/>
      </w:r>
    </w:p>
  </w:endnote>
  <w:endnote w:id="0" w:type="continuationSeparator">
    <w:p w:rsidRDefault="00495148" w:rsidR="00495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148" w:rsidR="00495148">
      <w:r>
        <w:separator/>
      </w:r>
    </w:p>
  </w:footnote>
  <w:footnote w:id="0" w:type="continuationSeparator">
    <w:p w:rsidRDefault="00495148" w:rsidR="004951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43AE"/>
    <w:rsid w:val="00057523"/>
    <w:rsid w:val="000858AE"/>
    <w:rsid w:val="000B4426"/>
    <w:rsid w:val="000E7C58"/>
    <w:rsid w:val="000F0A0A"/>
    <w:rsid w:val="00217CDB"/>
    <w:rsid w:val="00221AF6"/>
    <w:rsid w:val="0027227B"/>
    <w:rsid w:val="0027745F"/>
    <w:rsid w:val="00277F8E"/>
    <w:rsid w:val="0028644D"/>
    <w:rsid w:val="00295F32"/>
    <w:rsid w:val="002D16B2"/>
    <w:rsid w:val="002D49A0"/>
    <w:rsid w:val="00303AF7"/>
    <w:rsid w:val="003126C7"/>
    <w:rsid w:val="00340D5E"/>
    <w:rsid w:val="00343119"/>
    <w:rsid w:val="0035731B"/>
    <w:rsid w:val="003746BE"/>
    <w:rsid w:val="003F3D73"/>
    <w:rsid w:val="00416614"/>
    <w:rsid w:val="00495148"/>
    <w:rsid w:val="004B4514"/>
    <w:rsid w:val="004D27C4"/>
    <w:rsid w:val="0053264E"/>
    <w:rsid w:val="00582442"/>
    <w:rsid w:val="005B101E"/>
    <w:rsid w:val="00652AC8"/>
    <w:rsid w:val="00671891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9E6932"/>
    <w:rsid w:val="00A2314B"/>
    <w:rsid w:val="00AB4786"/>
    <w:rsid w:val="00B1314F"/>
    <w:rsid w:val="00B209EA"/>
    <w:rsid w:val="00B20B42"/>
    <w:rsid w:val="00B71F98"/>
    <w:rsid w:val="00BA5EF8"/>
    <w:rsid w:val="00BE3247"/>
    <w:rsid w:val="00C10819"/>
    <w:rsid w:val="00C108CF"/>
    <w:rsid w:val="00C22761"/>
    <w:rsid w:val="00C82C2F"/>
    <w:rsid w:val="00C96D7D"/>
    <w:rsid w:val="00CA64D1"/>
    <w:rsid w:val="00CB0B8D"/>
    <w:rsid w:val="00CB6C29"/>
    <w:rsid w:val="00D17A09"/>
    <w:rsid w:val="00DE54B3"/>
    <w:rsid w:val="00DE7512"/>
    <w:rsid w:val="00DF1B94"/>
    <w:rsid w:val="00F11929"/>
    <w:rsid w:val="00F17825"/>
    <w:rsid w:val="00F2244C"/>
    <w:rsid w:val="00F42DED"/>
    <w:rsid w:val="00F67CA9"/>
    <w:rsid w:val="00F746A9"/>
    <w:rsid w:val="00F86FC3"/>
    <w:rsid w:val="00F94337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4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4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4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4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5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4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4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4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4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6347</izvorni_sadrzaj>
    <derivirana_varijabla naziv="DomainObject.Predmet.Broj_1">6347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St-6347/2015</izvorni_sadrzaj>
    <derivirana_varijabla naziv="DomainObject.Predmet.OznakaBroj_1">St-6347/2015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BILJARSKI ŠPORTSKI KLUB ZAGREB</izvorni_sadrzaj>
    <derivirana_varijabla naziv="DomainObject.Predmet.ProtustrankaFormated_1">  BILJARSKI ŠPORTSKI KLUB ZAGREB</derivirana_varijabla>
  </DomainObject.Predmet.ProtustrankaFormated>
  <DomainObject.Predmet.ProtustrankaFormatedOIB>
    <izvorni_sadrzaj>  BILJARSKI ŠPORTSKI KLUB ZAGREB, OIB 25028132320</izvorni_sadrzaj>
    <derivirana_varijabla naziv="DomainObject.Predmet.ProtustrankaFormatedOIB_1">  BILJARSKI ŠPORTSKI KLUB ZAGREB, OIB 25028132320</derivirana_varijabla>
  </DomainObject.Predmet.ProtustrankaFormatedOIB>
  <DomainObject.Predmet.ProtustrankaFormatedWithAdress>
    <izvorni_sadrzaj> BILJARSKI ŠPORTSKI KLUB ZAGREB, KSAVER 195, 10000 Zagreb</izvorni_sadrzaj>
    <derivirana_varijabla naziv="DomainObject.Predmet.ProtustrankaFormatedWithAdress_1"> BILJARSKI ŠPORTSKI KLUB ZAGREB, KSAVER 195, 10000 Zagreb</derivirana_varijabla>
  </DomainObject.Predmet.ProtustrankaFormatedWithAdress>
  <DomainObject.Predmet.ProtustrankaFormatedWithAdressOIB>
    <izvorni_sadrzaj> BILJARSKI ŠPORTSKI KLUB ZAGREB, OIB 25028132320, KSAVER 195, 10000 Zagreb</izvorni_sadrzaj>
    <derivirana_varijabla naziv="DomainObject.Predmet.ProtustrankaFormatedWithAdressOIB_1"> BILJARSKI ŠPORTSKI KLUB ZAGREB, OIB 25028132320, KSAVER 195, 10000 Zagreb</derivirana_varijabla>
  </DomainObject.Predmet.ProtustrankaFormatedWithAdressOIB>
  <DomainObject.Predmet.ProtustrankaWithAdress>
    <izvorni_sadrzaj>BILJARSKI ŠPORTSKI KLUB ZAGREB KSAVER 195, 10000 Zagreb</izvorni_sadrzaj>
    <derivirana_varijabla naziv="DomainObject.Predmet.ProtustrankaWithAdress_1">BILJARSKI ŠPORTSKI KLUB ZAGREB KSAVER 195, 10000 Zagreb</derivirana_varijabla>
  </DomainObject.Predmet.ProtustrankaWithAdress>
  <DomainObject.Predmet.ProtustrankaWithAdressOIB>
    <izvorni_sadrzaj>BILJARSKI ŠPORTSKI KLUB ZAGREB, OIB 25028132320, KSAVER 195, 10000 Zagreb</izvorni_sadrzaj>
    <derivirana_varijabla naziv="DomainObject.Predmet.ProtustrankaWithAdressOIB_1">BILJARSKI ŠPORTSKI KLUB ZAGREB, OIB 25028132320, KSAVER 195, 10000 Zagreb</derivirana_varijabla>
  </DomainObject.Predmet.ProtustrankaWithAdressOIB>
  <DomainObject.Predmet.ProtustrankaNazivFormated>
    <izvorni_sadrzaj>BILJARSKI ŠPORTSKI KLUB ZAGREB</izvorni_sadrzaj>
    <derivirana_varijabla naziv="DomainObject.Predmet.ProtustrankaNazivFormated_1">BILJARSKI ŠPORTSKI KLUB ZAGREB</derivirana_varijabla>
  </DomainObject.Predmet.ProtustrankaNazivFormated>
  <DomainObject.Predmet.ProtustrankaNazivFormatedOIB>
    <izvorni_sadrzaj>BILJARSKI ŠPORTSKI KLUB ZAGREB, OIB 25028132320</izvorni_sadrzaj>
    <derivirana_varijabla naziv="DomainObject.Predmet.ProtustrankaNazivFormatedOIB_1">BILJARSKI ŠPORTSKI KLUB ZAGREB, OIB 25028132320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BILJARSKI ŠPORTSKI KLUB ZAGREB</item>
    </izvorni_sadrzaj>
    <derivirana_varijabla naziv="DomainObject.Predmet.ProtuStrankaListFormated_1">
      <item>BILJARSKI ŠPORTSKI KLUB ZAGREB</item>
    </derivirana_varijabla>
  </DomainObject.Predmet.ProtuStrankaListFormated>
  <DomainObject.Predmet.ProtuStrankaListFormatedOIB>
    <izvorni_sadrzaj>
      <item>BILJARSKI ŠPORTSKI KLUB ZAGREB, OIB 25028132320</item>
    </izvorni_sadrzaj>
    <derivirana_varijabla naziv="DomainObject.Predmet.ProtuStrankaListFormatedOIB_1">
      <item>BILJARSKI ŠPORTSKI KLUB ZAGREB, OIB 25028132320</item>
    </derivirana_varijabla>
  </DomainObject.Predmet.ProtuStrankaListFormatedOIB>
  <DomainObject.Predmet.ProtuStrankaListFormatedWithAdress>
    <izvorni_sadrzaj>
      <item>BILJARSKI ŠPORTSKI KLUB ZAGREB, KSAVER 195, 10000 Zagreb</item>
    </izvorni_sadrzaj>
    <derivirana_varijabla naziv="DomainObject.Predmet.ProtuStrankaListFormatedWithAdress_1">
      <item>BILJARSKI ŠPORTSKI KLUB ZAGREB, KSAVER 195, 10000 Zagreb</item>
    </derivirana_varijabla>
  </DomainObject.Predmet.ProtuStrankaListFormatedWithAdress>
  <DomainObject.Predmet.ProtuStrankaListFormatedWithAdressOIB>
    <izvorni_sadrzaj>
      <item>BILJARSKI ŠPORTSKI KLUB ZAGREB, OIB 25028132320, KSAVER 195, 10000 Zagreb</item>
    </izvorni_sadrzaj>
    <derivirana_varijabla naziv="DomainObject.Predmet.ProtuStrankaListFormatedWithAdressOIB_1">
      <item>BILJARSKI ŠPORTSKI KLUB ZAGREB, OIB 25028132320, KSAVER 195, 10000 Zagreb</item>
    </derivirana_varijabla>
  </DomainObject.Predmet.ProtuStrankaListFormatedWithAdressOIB>
  <DomainObject.Predmet.ProtuStrankaListNazivFormated>
    <izvorni_sadrzaj>
      <item>BILJARSKI ŠPORTSKI KLUB ZAGREB</item>
    </izvorni_sadrzaj>
    <derivirana_varijabla naziv="DomainObject.Predmet.ProtuStrankaListNazivFormated_1">
      <item>BILJARSKI ŠPORTSKI KLUB ZAGREB</item>
    </derivirana_varijabla>
  </DomainObject.Predmet.ProtuStrankaListNazivFormated>
  <DomainObject.Predmet.ProtuStrankaListNazivFormatedOIB>
    <izvorni_sadrzaj>
      <item>BILJARSKI ŠPORTSKI KLUB ZAGREB, OIB 25028132320</item>
    </izvorni_sadrzaj>
    <derivirana_varijabla naziv="DomainObject.Predmet.ProtuStrankaListNazivFormatedOIB_1">
      <item>BILJARSKI ŠPORTSKI KLUB ZAGREB, OIB 25028132320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BILJARSKI ŠPORTSKI KLUB ZAGREB</izvorni_sadrzaj>
    <derivirana_varijabla naziv="DomainObject.Predmet.ProtustrankaIDrugi_1">BILJARSKI ŠPORTSKI KLUB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BILJARSKI ŠPORTSKI KLUB ZAGREB, OIB 25028132320, KSAVER 195, 10000 Zagreb</izvorni_sadrzaj>
    <derivirana_varijabla naziv="DomainObject.Predmet.ProtustrankaIDrugiAdressOIB_1">BILJARSKI ŠPORTSKI KLUB ZAGREB, OIB 25028132320, KSAVER 195,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BILJARSKI ŠPORTSKI KLUB ZAGREB</item>
    </izvorni_sadrzaj>
    <derivirana_varijabla naziv="DomainObject.Predmet.SudioniciListNaziv_1">
      <item>FINA Regionalni centar Zagreb</item>
      <item>BILJARSKI ŠPORTSKI KLUB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BILJARSKI ŠPORTSKI KLUB ZAGREB, OIB 25028132320, KSAVER 195,10000 Zagreb</item>
    </izvorni_sadrzaj>
    <derivirana_varijabla naziv="DomainObject.Predmet.SudioniciListAdressOIB_1">
      <item>FINA Regionalni centar Zagreb, OIB 85821130368, Trg svibanjskih žrtava 1995. 1,10000 Zagreb</item>
      <item>BILJARSKI ŠPORTSKI KLUB ZAGREB, OIB 25028132320, KSAVER 195,10000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25028132320</item>
    </izvorni_sadrzaj>
    <derivirana_varijabla naziv="DomainObject.Predmet.SudioniciListNazivOIB_1">
      <item>, OIB 85821130368</item>
      <item>, OIB 25028132320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1374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2016-02-03T09:27:00Z</dcterms:created>
  <dc:creator>gboljkovac</dc:creator>
  <cp:lastModifiedBy>Renata Klokočki</cp:lastModifiedBy>
  <cp:lastPrinted>2016-02-03T09:28:00Z</cp:lastPrinted>
  <dcterms:modified xmlns:xsi="http://www.w3.org/2001/XMLSchema-instance" xsi:type="dcterms:W3CDTF">2016-02-03T09:28:00Z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