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7a82" w14:paraId="2f47a82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8C42CC">
        <w:t>90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8C42CC">
        <w:t>1</w:t>
      </w:r>
      <w:r w:rsidR="007E3E17">
        <w:t>2</w:t>
      </w:r>
      <w:r w:rsidR="003057A9" w:rsidRPr="003057A9">
        <w:t xml:space="preserve">. </w:t>
      </w:r>
      <w:r w:rsidR="008C42CC">
        <w:t>rujn</w:t>
      </w:r>
      <w:r w:rsidR="00BA7B27">
        <w:t>a</w:t>
      </w:r>
      <w:r w:rsidR="003057A9" w:rsidRPr="003057A9">
        <w:t xml:space="preserve">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8C42CC">
        <w:t>os</w:t>
      </w:r>
      <w:r w:rsidR="003D616D">
        <w:t>m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3D616D">
        <w:t>1</w:t>
      </w:r>
      <w:r w:rsidR="008C42CC">
        <w:t>6</w:t>
      </w:r>
      <w:r w:rsidR="003D616D">
        <w:t>.</w:t>
      </w:r>
      <w:r w:rsidR="008C42CC">
        <w:t>903</w:t>
      </w:r>
      <w:r w:rsidR="003D616D">
        <w:t>,</w:t>
      </w:r>
      <w:r w:rsidR="008C42CC">
        <w:t>71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E42A66">
        <w:rPr>
          <w:bCs/>
        </w:rPr>
        <w:t>4</w:t>
      </w:r>
      <w:r w:rsidR="00AC75F1">
        <w:rPr>
          <w:bCs/>
        </w:rPr>
        <w:t xml:space="preserve">. </w:t>
      </w:r>
      <w:r w:rsidR="00E42A66">
        <w:rPr>
          <w:bCs/>
        </w:rPr>
        <w:t>listopad</w:t>
      </w:r>
      <w:r w:rsidR="00A92863">
        <w:rPr>
          <w:bCs/>
        </w:rPr>
        <w:t>a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3D616D">
        <w:rPr>
          <w:bCs/>
        </w:rPr>
        <w:t>9</w:t>
      </w:r>
      <w:r w:rsidR="00AC75F1">
        <w:rPr>
          <w:bCs/>
        </w:rPr>
        <w:t>,</w:t>
      </w:r>
      <w:r w:rsidR="00FA22B3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E42A66">
        <w:t>1</w:t>
      </w:r>
      <w:r w:rsidR="008C0515">
        <w:t>.</w:t>
      </w:r>
      <w:r w:rsidR="00E42A66">
        <w:t>1</w:t>
      </w:r>
      <w:r w:rsidR="00496805">
        <w:t>0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E42A66">
        <w:t>1</w:t>
      </w:r>
      <w:r w:rsidR="007E3E17">
        <w:t>2</w:t>
      </w:r>
      <w:r w:rsidR="00CB61B7">
        <w:t>.</w:t>
      </w:r>
      <w:r w:rsidR="0009291B">
        <w:t>0</w:t>
      </w:r>
      <w:r w:rsidR="00E42A66">
        <w:t>9</w:t>
      </w:r>
      <w:r w:rsidR="00CB61B7">
        <w:t>.201</w:t>
      </w:r>
      <w:r w:rsidR="0009291B">
        <w:t>8</w:t>
      </w:r>
      <w:r w:rsidR="00CB61B7">
        <w:t>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</w:t>
      </w:r>
      <w:r w:rsidR="0009291B">
        <w:t xml:space="preserve"> i 104/17</w:t>
      </w:r>
      <w:r w:rsidR="0008463C" w:rsidRPr="0008463C">
        <w:t>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616A92" w:rsidRPr="00616A92">
        <w:rPr>
          <w:bCs/>
        </w:rPr>
        <w:t xml:space="preserve">12. rujna </w:t>
      </w:r>
      <w:r w:rsidR="003057A9" w:rsidRPr="003057A9">
        <w:rPr>
          <w:bCs/>
        </w:rPr>
        <w:t>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  <w:r w:rsidR="00E81091">
        <w:t xml:space="preserve"> Sanda Pašuld odvjetnica u Osijeku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8C42CC">
      <w:t>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9291B"/>
    <w:rsid w:val="000A57B8"/>
    <w:rsid w:val="000C3FDC"/>
    <w:rsid w:val="000C51E4"/>
    <w:rsid w:val="000C6284"/>
    <w:rsid w:val="000D032B"/>
    <w:rsid w:val="000D3700"/>
    <w:rsid w:val="000E3517"/>
    <w:rsid w:val="000F2B2A"/>
    <w:rsid w:val="00101819"/>
    <w:rsid w:val="00102928"/>
    <w:rsid w:val="001047DB"/>
    <w:rsid w:val="00105297"/>
    <w:rsid w:val="00117977"/>
    <w:rsid w:val="001279BC"/>
    <w:rsid w:val="00140FC2"/>
    <w:rsid w:val="00150682"/>
    <w:rsid w:val="001772F0"/>
    <w:rsid w:val="0019087D"/>
    <w:rsid w:val="00194418"/>
    <w:rsid w:val="001B1445"/>
    <w:rsid w:val="001B5325"/>
    <w:rsid w:val="001C245B"/>
    <w:rsid w:val="001E492D"/>
    <w:rsid w:val="001F5DAC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537D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D616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31AA8"/>
    <w:rsid w:val="005443B1"/>
    <w:rsid w:val="00565B8D"/>
    <w:rsid w:val="00581C09"/>
    <w:rsid w:val="005821CC"/>
    <w:rsid w:val="005A1C87"/>
    <w:rsid w:val="005A7C2B"/>
    <w:rsid w:val="005B2FA6"/>
    <w:rsid w:val="005D6010"/>
    <w:rsid w:val="00606305"/>
    <w:rsid w:val="0061684F"/>
    <w:rsid w:val="00616A92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56227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7E3E17"/>
    <w:rsid w:val="007F3D1F"/>
    <w:rsid w:val="00804356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C42CC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92863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A7B27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35420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2A66"/>
    <w:rsid w:val="00E441DB"/>
    <w:rsid w:val="00E4598E"/>
    <w:rsid w:val="00E46E1F"/>
    <w:rsid w:val="00E74F15"/>
    <w:rsid w:val="00E8109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A22B3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5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59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59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9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9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5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59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59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9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9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DC6B1-A9D4-41FA-924E-4525A9803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538</properties:Words>
  <properties:Characters>2817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2018-09-12T07:48:00Z</dcterms:created>
  <dc:creator>Željko</dc:creator>
  <cp:lastModifiedBy>Elizabeta Đeke</cp:lastModifiedBy>
  <cp:lastPrinted>2018-02-01T10:59:00Z</cp:lastPrinted>
  <dcterms:modified xmlns:xsi="http://www.w3.org/2001/XMLSchema-instance" xsi:type="dcterms:W3CDTF">2018-09-12T10:11:00Z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prodaji 12.9.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