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d46d" w14:paraId="bbad46d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911A75">
      <w:pPr>
        <w:jc w:val="center"/>
      </w:pPr>
      <w:r w:rsidRPr="00911A75">
        <w:t>R E P U B L I K A  H R V A T S K A</w:t>
      </w:r>
    </w:p>
    <w:p w:rsidRDefault="008615FD" w:rsidP="008615FD" w:rsidR="008615FD" w:rsidRPr="00911A75">
      <w:pPr>
        <w:jc w:val="center"/>
      </w:pP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9F75B9" w:rsidRPr="009F75B9">
        <w:rPr>
          <w:b/>
          <w:sz w:val="24"/>
        </w:rPr>
        <w:t>ANIMUS d.o.o. Višnjevac, Josipa bana Jelačića 194, OIB: 03016818844, MBS: 030119261</w:t>
      </w:r>
      <w:r w:rsidRPr="00A8162D">
        <w:rPr>
          <w:sz w:val="24"/>
        </w:rPr>
        <w:t xml:space="preserve">, dana </w:t>
      </w:r>
      <w:r w:rsidR="000C6578">
        <w:rPr>
          <w:sz w:val="24"/>
        </w:rPr>
        <w:t>1</w:t>
      </w:r>
      <w:r w:rsidR="00DE15C1">
        <w:rPr>
          <w:sz w:val="24"/>
        </w:rPr>
        <w:t>7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9F75B9" w:rsidRPr="009F75B9">
        <w:t xml:space="preserve">Franjo </w:t>
      </w:r>
      <w:proofErr w:type="spellStart"/>
      <w:r w:rsidR="009F75B9" w:rsidRPr="009F75B9">
        <w:t>Januš</w:t>
      </w:r>
      <w:proofErr w:type="spellEnd"/>
      <w:r w:rsidR="009F75B9" w:rsidRPr="009F75B9">
        <w:t xml:space="preserve">, OIB: 24795426508, </w:t>
      </w:r>
      <w:proofErr w:type="spellStart"/>
      <w:r w:rsidR="009F75B9" w:rsidRPr="009F75B9">
        <w:t>Josipovac</w:t>
      </w:r>
      <w:proofErr w:type="spellEnd"/>
      <w:r w:rsidR="009F75B9" w:rsidRPr="009F75B9">
        <w:t>, Ante Starčevića 1</w:t>
      </w:r>
      <w:r w:rsidR="00AD11C0">
        <w:t>1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9F75B9">
        <w:rPr>
          <w:b/>
        </w:rPr>
        <w:t>501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9F75B9" w:rsidRPr="009F75B9">
        <w:rPr>
          <w:b/>
        </w:rPr>
        <w:t>ANIMUS d.o.o. Višnjevac, Josipa bana Jelačića 194, OIB: 03016818844, MBS: 030119261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8615FD" w:rsidRPr="00A8162D">
        <w:t xml:space="preserve"> dužnika </w:t>
      </w:r>
      <w:r w:rsidR="009F75B9" w:rsidRPr="009F75B9">
        <w:t xml:space="preserve"> Franjo </w:t>
      </w:r>
      <w:proofErr w:type="spellStart"/>
      <w:r w:rsidR="009F75B9" w:rsidRPr="009F75B9">
        <w:t>Januš</w:t>
      </w:r>
      <w:proofErr w:type="spellEnd"/>
      <w:r w:rsidR="009F75B9" w:rsidRPr="009F75B9">
        <w:t xml:space="preserve">, </w:t>
      </w:r>
      <w:proofErr w:type="spellStart"/>
      <w:r w:rsidR="009F75B9" w:rsidRPr="009F75B9">
        <w:t>Josipovac</w:t>
      </w:r>
      <w:proofErr w:type="spellEnd"/>
      <w:r w:rsidR="009F75B9" w:rsidRPr="009F75B9">
        <w:t>, Ante Starčevića 1</w:t>
      </w:r>
      <w:r w:rsidR="00AD11C0">
        <w:t>1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8152E3">
        <w:rPr>
          <w:sz w:val="24"/>
        </w:rPr>
        <w:t>1</w:t>
      </w:r>
      <w:r w:rsidR="00DE15C1">
        <w:rPr>
          <w:sz w:val="24"/>
        </w:rPr>
        <w:t>7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9F75B9" w:rsidR="002A3DEE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9F75B9" w:rsidRPr="009F75B9">
        <w:t xml:space="preserve"> Franjo </w:t>
      </w:r>
      <w:proofErr w:type="spellStart"/>
      <w:r w:rsidR="009F75B9" w:rsidRPr="009F75B9">
        <w:t>Januš</w:t>
      </w:r>
      <w:proofErr w:type="spellEnd"/>
      <w:r w:rsidR="009F75B9" w:rsidRPr="009F75B9">
        <w:t xml:space="preserve">, </w:t>
      </w:r>
      <w:proofErr w:type="spellStart"/>
      <w:r w:rsidR="009F75B9" w:rsidRPr="009F75B9">
        <w:t>Josipovac</w:t>
      </w:r>
      <w:proofErr w:type="spellEnd"/>
      <w:r w:rsidR="009F75B9" w:rsidRPr="009F75B9">
        <w:t>, Ante Starčevića 1</w:t>
      </w:r>
      <w:r w:rsidR="00AD11C0">
        <w:t>1</w:t>
      </w:r>
    </w:p>
    <w:p w:rsidRDefault="008615FD" w:rsidP="002A3DEE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2A3DEE">
        <w:t>1</w:t>
      </w:r>
      <w:r w:rsidR="00892C5D">
        <w:t>7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CD3" w:rsidR="00870CD3">
      <w:r>
        <w:separator/>
      </w:r>
    </w:p>
  </w:endnote>
  <w:endnote w:id="0" w:type="continuationSeparator">
    <w:p w:rsidRDefault="00870CD3" w:rsidR="00870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CD3" w:rsidR="00870CD3">
      <w:r>
        <w:separator/>
      </w:r>
    </w:p>
  </w:footnote>
  <w:footnote w:id="0" w:type="continuationSeparator">
    <w:p w:rsidRDefault="00870CD3" w:rsidR="00870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5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E0141" w:rsidR="00FE01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E0141">
      <w:t>6 St-501/16-8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E0141">
      <w:t>501</w:t>
    </w:r>
    <w:r w:rsidR="00240528">
      <w:t>/16-</w:t>
    </w:r>
    <w:r w:rsidR="00FE0141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55F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0CD3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01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5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55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55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5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5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01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5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55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55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5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5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d.o.o. za ugostiteljstvo i trgovinu</izvorni_sadrzaj>
    <derivirana_varijabla naziv="DomainObject.Predmet.ProtustrankaFormated_1">  ANIMUS d.o.o. za ugostiteljstvo i trgovinu</derivirana_varijabla>
  </DomainObject.Predmet.ProtustrankaFormated>
  <DomainObject.Predmet.ProtustrankaFormatedOIB>
    <izvorni_sadrzaj>  ANIMUS d.o.o. za ugostiteljstvo i trgovinu, OIB 03016818844</izvorni_sadrzaj>
    <derivirana_varijabla naziv="DomainObject.Predmet.ProtustrankaFormatedOIB_1">  ANIMUS d.o.o. za ugostiteljstvo i trgovinu, OIB 03016818844</derivirana_varijabla>
  </DomainObject.Predmet.ProtustrankaFormatedOIB>
  <DomainObject.Predmet.ProtustrankaFormatedWithAdress>
    <izvorni_sadrzaj> ANIMUS d.o.o. za ugostiteljstvo i trgovinu, Josipa bana Jelačića 194, 31220 Višnjevac</izvorni_sadrzaj>
    <derivirana_varijabla naziv="DomainObject.Predmet.ProtustrankaFormatedWithAdress_1"> ANIMUS d.o.o. za ugostiteljstvo i trgovinu, Josipa bana Jelačića 194, 31220 Višnjevac</derivirana_varijabla>
  </DomainObject.Predmet.ProtustrankaFormatedWithAdress>
  <DomainObject.Predmet.ProtustrankaFormatedWithAdressOIB>
    <izvorni_sadrzaj> ANIMUS d.o.o. za ugostiteljstvo i trgovinu, OIB 03016818844, Josipa bana Jelačića 194, 31220 Višnjevac</izvorni_sadrzaj>
    <derivirana_varijabla naziv="DomainObject.Predmet.ProtustrankaFormatedWithAdressOIB_1"> ANIMUS d.o.o. za ugostiteljstvo i trgovinu, OIB 03016818844, Josipa bana Jelačića 194, 31220 Višnjevac</derivirana_varijabla>
  </DomainObject.Predmet.ProtustrankaFormatedWithAdressOIB>
  <DomainObject.Predmet.ProtustrankaWithAdress>
    <izvorni_sadrzaj>ANIMUS d.o.o. za ugostiteljstvo i trgovinu Josipa bana Jelačića 194, 31220 Višnjevac</izvorni_sadrzaj>
    <derivirana_varijabla naziv="DomainObject.Predmet.ProtustrankaWithAdress_1">ANIMUS d.o.o. za ugostiteljstvo i trgovinu Josipa bana Jelačića 194, 31220 Višnjevac</derivirana_varijabla>
  </DomainObject.Predmet.ProtustrankaWithAdress>
  <DomainObject.Predmet.ProtustrankaWithAdressOIB>
    <izvorni_sadrzaj>ANIMUS d.o.o. za ugostiteljstvo i trgovinu, OIB 03016818844, Josipa bana Jelačića 194, 31220 Višnjevac</izvorni_sadrzaj>
    <derivirana_varijabla naziv="DomainObject.Predmet.ProtustrankaWithAdressOIB_1">ANIMUS d.o.o. za ugostiteljstvo i trgovinu, OIB 03016818844, Josipa bana Jelačića 194, 31220 Višnjevac</derivirana_varijabla>
  </DomainObject.Predmet.ProtustrankaWithAdressOIB>
  <DomainObject.Predmet.ProtustrankaNazivFormated>
    <izvorni_sadrzaj>ANIMUS d.o.o. za ugostiteljstvo i trgovinu</izvorni_sadrzaj>
    <derivirana_varijabla naziv="DomainObject.Predmet.ProtustrankaNazivFormated_1">ANIMUS d.o.o. za ugostiteljstvo i trgovinu</derivirana_varijabla>
  </DomainObject.Predmet.ProtustrankaNazivFormated>
  <DomainObject.Predmet.ProtustrankaNazivFormatedOIB>
    <izvorni_sadrzaj>ANIMUS d.o.o. za ugostiteljstvo i trgovinu, OIB 03016818844</izvorni_sadrzaj>
    <derivirana_varijabla naziv="DomainObject.Predmet.ProtustrankaNazivFormatedOIB_1">ANIMUS d.o.o. za ugostiteljstvo i trgovinu, OIB 03016818844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ANIMUS d.o.o. za ugostiteljstvo i trgovinu</item>
    </izvorni_sadrzaj>
    <derivirana_varijabla naziv="DomainObject.Predmet.ProtuStrankaListFormated_1">
      <item>ANIMUS d.o.o. za ugostiteljstvo i trgovinu</item>
    </derivirana_varijabla>
  </DomainObject.Predmet.ProtuStrankaListFormated>
  <DomainObject.Predmet.ProtuStrankaListFormatedOIB>
    <izvorni_sadrzaj>
      <item>ANIMUS d.o.o. za ugostiteljstvo i trgovinu, OIB 03016818844</item>
    </izvorni_sadrzaj>
    <derivirana_varijabla naziv="DomainObject.Predmet.ProtuStrankaListFormatedOIB_1">
      <item>ANIMUS d.o.o. za ugostiteljstvo i trgovinu, OIB 03016818844</item>
    </derivirana_varijabla>
  </DomainObject.Predmet.ProtuStrankaListFormatedOIB>
  <DomainObject.Predmet.ProtuStrankaListFormatedWithAdress>
    <izvorni_sadrzaj>
      <item>ANIMUS d.o.o. za ugostiteljstvo i trgovinu, Josipa bana Jelačića 194, 31220 Višnjevac</item>
    </izvorni_sadrzaj>
    <derivirana_varijabla naziv="DomainObject.Predmet.ProtuStrankaListFormatedWithAdress_1">
      <item>ANIMUS d.o.o. za ugostiteljstvo i trgovinu, Josipa bana Jelačića 194, 31220 Višnjevac</item>
    </derivirana_varijabla>
  </DomainObject.Predmet.ProtuStrankaListFormatedWithAdress>
  <DomainObject.Predmet.ProtuStrankaListFormatedWithAdressOIB>
    <izvorni_sadrzaj>
      <item>ANIMUS d.o.o. za ugostiteljstvo i trgovinu, OIB 03016818844, Josipa bana Jelačića 194, 31220 Višnjevac</item>
    </izvorni_sadrzaj>
    <derivirana_varijabla naziv="DomainObject.Predmet.ProtuStrankaListFormatedWithAdressOIB_1">
      <item>ANIMUS d.o.o. za ugostiteljstvo i trgovinu, OIB 03016818844, Josipa bana Jelačića 194, 31220 Višnjevac</item>
    </derivirana_varijabla>
  </DomainObject.Predmet.ProtuStrankaListFormatedWithAdressOIB>
  <DomainObject.Predmet.ProtuStrankaListNazivFormated>
    <izvorni_sadrzaj>
      <item>ANIMUS d.o.o. za ugostiteljstvo i trgovinu</item>
    </izvorni_sadrzaj>
    <derivirana_varijabla naziv="DomainObject.Predmet.ProtuStrankaListNazivFormated_1">
      <item>ANIMUS d.o.o. za ugostiteljstvo i trgovinu</item>
    </derivirana_varijabla>
  </DomainObject.Predmet.ProtuStrankaListNazivFormated>
  <DomainObject.Predmet.ProtuStrankaListNazivFormatedOIB>
    <izvorni_sadrzaj>
      <item>ANIMUS d.o.o. za ugostiteljstvo i trgovinu, OIB 03016818844</item>
    </izvorni_sadrzaj>
    <derivirana_varijabla naziv="DomainObject.Predmet.ProtuStrankaListNazivFormatedOIB_1">
      <item>ANIMUS d.o.o. za ugostiteljstvo i trgovinu, OIB 03016818844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ANIMUS d.o.o. za ugostiteljstvo i trgovinu</izvorni_sadrzaj>
    <derivirana_varijabla naziv="DomainObject.Predmet.ProtustrankaIDrugi_1">ANIMUS d.o.o. za ugostiteljstvo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ANIMUS d.o.o. za ugostiteljstvo i trgovinu, OIB 03016818844, Josipa bana Jelačića 194, 31220 Višnjevac</izvorni_sadrzaj>
    <derivirana_varijabla naziv="DomainObject.Predmet.ProtustrankaIDrugiAdressOIB_1">ANIMUS d.o.o. za ugostiteljstvo i trgovinu, OIB 03016818844, Josipa bana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ANIMUS d.o.o. za ugostiteljstvo i trgovinu</item>
    </izvorni_sadrzaj>
    <derivirana_varijabla naziv="DomainObject.Predmet.SudioniciListNaziv_1">
      <item>FINA RC OSIJEK</item>
      <item>ANIMUS d.o.o. za ugostiteljstvo i trgovinu</item>
    </derivirana_varijabla>
  </DomainObject.Predmet.SudioniciListNaziv>
  <DomainObject.Predmet.SudioniciListAdressOIB>
    <izvorni_sadrzaj>
      <item>FINA RC OSIJEK, OIB 85821130368, L. JEGERA 3,31000 Osijek</item>
      <item>ANIMUS d.o.o. za ugostiteljstvo i trgovinu, OIB 03016818844, Josipa bana Jelačića 194,31220 Višnjevac</item>
    </izvorni_sadrzaj>
    <derivirana_varijabla naziv="DomainObject.Predmet.SudioniciListAdressOIB_1">
      <item>FINA RC OSIJEK, OIB 85821130368, L. JEGERA 3,31000 Osijek</item>
      <item>ANIMUS d.o.o. za ugostiteljstvo i trgovinu, OIB 03016818844, Josipa bana Jelačića 194,31220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03016818844</item>
    </izvorni_sadrzaj>
    <derivirana_varijabla naziv="DomainObject.Predmet.SudioniciListNazivOIB_1">
      <item>, OIB 85821130368</item>
      <item>, OIB 03016818844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CA075-3DB8-48B6-BC23-0D420BAB5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256</properties:Words>
  <properties:Characters>1241</properties:Characters>
  <properties:Lines>117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2016-06-17T10:14:00Z</dcterms:modified>
  <cp:revision>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