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28ba" w14:paraId="de328ba" w:rsidRDefault="00800C53" w:rsidP="00800C53" w:rsidR="00800C53" w:rsidRPr="00EA0D7E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EA0D7E">
      <w:pPr>
        <w:jc w:val="right"/>
      </w:pPr>
      <w:r w:rsidRPr="00EA0D7E">
        <w:t xml:space="preserve">                                                                                 </w:t>
      </w:r>
      <w:r w:rsidR="0070484E" w:rsidRPr="00EA0D7E">
        <w:t xml:space="preserve">Poslovni </w:t>
      </w:r>
      <w:r w:rsidR="00800C53" w:rsidRPr="00EA0D7E">
        <w:t>br</w:t>
      </w:r>
      <w:r w:rsidR="0070484E" w:rsidRPr="00EA0D7E">
        <w:t>oj:</w:t>
      </w:r>
      <w:r w:rsidR="00800C53" w:rsidRPr="00EA0D7E">
        <w:t xml:space="preserve"> </w:t>
      </w:r>
      <w:r w:rsidRPr="00EA0D7E">
        <w:t>1</w:t>
      </w:r>
      <w:r w:rsidR="00800C53" w:rsidRPr="00EA0D7E">
        <w:t xml:space="preserve"> St-</w:t>
      </w:r>
      <w:r w:rsidR="005038DB" w:rsidRPr="00EA0D7E">
        <w:t>740</w:t>
      </w:r>
      <w:r w:rsidR="00A73D9A" w:rsidRPr="00EA0D7E">
        <w:t>/</w:t>
      </w:r>
      <w:r w:rsidR="005038DB" w:rsidRPr="00EA0D7E">
        <w:t>2016-49</w:t>
      </w:r>
    </w:p>
    <w:p w:rsidRDefault="00290A67" w:rsidP="00290A67" w:rsidR="00290A67" w:rsidRPr="00EA0D7E">
      <w:pPr>
        <w:jc w:val="center"/>
      </w:pPr>
    </w:p>
    <w:p w:rsidRDefault="0065719A" w:rsidP="00C435A4" w:rsidR="0065719A" w:rsidRPr="00EA0D7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EA0D7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EA0D7E">
        <w:rPr>
          <w:rFonts w:cs="Times New Roman" w:hAnsi="Times New Roman" w:ascii="Times New Roman"/>
          <w:b w:val="false"/>
          <w:sz w:val="24"/>
        </w:rPr>
        <w:t>R</w:t>
      </w:r>
      <w:r w:rsidR="007557FD" w:rsidRPr="00EA0D7E">
        <w:rPr>
          <w:rFonts w:cs="Times New Roman" w:hAnsi="Times New Roman" w:ascii="Times New Roman"/>
          <w:b w:val="false"/>
          <w:sz w:val="24"/>
        </w:rPr>
        <w:t>E</w:t>
      </w:r>
      <w:r w:rsidR="00863BE5" w:rsidRPr="00EA0D7E">
        <w:rPr>
          <w:rFonts w:cs="Times New Roman" w:hAnsi="Times New Roman" w:ascii="Times New Roman"/>
          <w:b w:val="false"/>
          <w:sz w:val="24"/>
        </w:rPr>
        <w:t>P</w:t>
      </w:r>
      <w:r w:rsidR="007557FD" w:rsidRPr="00EA0D7E">
        <w:rPr>
          <w:rFonts w:cs="Times New Roman" w:hAnsi="Times New Roman" w:ascii="Times New Roman"/>
          <w:b w:val="false"/>
          <w:sz w:val="24"/>
        </w:rPr>
        <w:t>UBLIKA  HRVATSK</w:t>
      </w:r>
      <w:r w:rsidRPr="00EA0D7E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EA0D7E">
      <w:pPr>
        <w:jc w:val="both"/>
        <w:rPr>
          <w:bCs/>
        </w:rPr>
      </w:pPr>
      <w:r w:rsidRPr="00EA0D7E">
        <w:rPr>
          <w:bCs/>
        </w:rPr>
        <w:t>TRGOVAČKI SUD U ZADRU</w:t>
      </w:r>
    </w:p>
    <w:p w:rsidRDefault="009C5789" w:rsidP="00C435A4" w:rsidR="009C5789" w:rsidRPr="00EA0D7E">
      <w:pPr>
        <w:jc w:val="both"/>
        <w:rPr>
          <w:bCs/>
        </w:rPr>
      </w:pPr>
      <w:r w:rsidRPr="00EA0D7E">
        <w:rPr>
          <w:bCs/>
        </w:rPr>
        <w:t>Dr. Franje Tuđmana 35</w:t>
      </w:r>
      <w:r w:rsidR="0070484E" w:rsidRPr="00EA0D7E">
        <w:rPr>
          <w:bCs/>
        </w:rPr>
        <w:t>.</w:t>
      </w:r>
    </w:p>
    <w:p w:rsidRDefault="00C435A4" w:rsidP="00800C53" w:rsidR="00C435A4" w:rsidRPr="00EA0D7E">
      <w:pPr>
        <w:jc w:val="center"/>
        <w:rPr>
          <w:bCs/>
        </w:rPr>
      </w:pPr>
    </w:p>
    <w:p w:rsidRDefault="008A50E3" w:rsidP="00800C53" w:rsidR="008A50E3" w:rsidRPr="00EA0D7E">
      <w:pPr>
        <w:jc w:val="center"/>
        <w:rPr>
          <w:bCs/>
        </w:rPr>
      </w:pPr>
    </w:p>
    <w:p w:rsidRDefault="009C5789" w:rsidP="00800C53" w:rsidR="009C5789" w:rsidRPr="00EA0D7E">
      <w:pPr>
        <w:jc w:val="center"/>
        <w:rPr>
          <w:bCs/>
        </w:rPr>
      </w:pPr>
      <w:r w:rsidRPr="00EA0D7E">
        <w:rPr>
          <w:bCs/>
        </w:rPr>
        <w:t>R E P U B L I K A   H R V A T S K A</w:t>
      </w:r>
    </w:p>
    <w:p w:rsidRDefault="009C5789" w:rsidP="00800C53" w:rsidR="009C5789" w:rsidRPr="00EA0D7E">
      <w:pPr>
        <w:jc w:val="center"/>
        <w:rPr>
          <w:bCs/>
        </w:rPr>
      </w:pPr>
    </w:p>
    <w:p w:rsidRDefault="00800C53" w:rsidP="00800C53" w:rsidR="00800C53" w:rsidRPr="00EA0D7E">
      <w:pPr>
        <w:jc w:val="center"/>
        <w:rPr>
          <w:bCs/>
        </w:rPr>
      </w:pPr>
      <w:r w:rsidRPr="00EA0D7E">
        <w:rPr>
          <w:bCs/>
        </w:rPr>
        <w:t xml:space="preserve">R J  E Š E N J E </w:t>
      </w:r>
    </w:p>
    <w:p w:rsidRDefault="00800C53" w:rsidP="00800C53" w:rsidR="00800C53" w:rsidRPr="00EA0D7E">
      <w:pPr>
        <w:jc w:val="center"/>
      </w:pPr>
    </w:p>
    <w:p w:rsidRDefault="00800C53" w:rsidP="002E525E" w:rsidR="00800C53" w:rsidRPr="00EA0D7E">
      <w:pPr>
        <w:pStyle w:val="Tijeloteksta2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ab/>
        <w:t>Trgovački sud u Zadru</w:t>
      </w:r>
      <w:r w:rsidR="009C5789" w:rsidRPr="00EA0D7E">
        <w:rPr>
          <w:rFonts w:cs="Times New Roman" w:hAnsi="Times New Roman" w:ascii="Times New Roman"/>
          <w:sz w:val="24"/>
        </w:rPr>
        <w:t>, OIB: 39670464653,</w:t>
      </w:r>
      <w:r w:rsidR="008F257B" w:rsidRPr="00EA0D7E">
        <w:rPr>
          <w:rFonts w:cs="Times New Roman" w:hAnsi="Times New Roman" w:ascii="Times New Roman"/>
          <w:sz w:val="24"/>
        </w:rPr>
        <w:t xml:space="preserve"> po sutkinji</w:t>
      </w:r>
      <w:r w:rsidRPr="00EA0D7E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EA0D7E">
        <w:rPr>
          <w:rFonts w:cs="Times New Roman" w:hAnsi="Times New Roman" w:ascii="Times New Roman"/>
          <w:sz w:val="24"/>
        </w:rPr>
        <w:t>stečajnim dužnikom</w:t>
      </w:r>
      <w:r w:rsidR="00DD3974" w:rsidRPr="00EA0D7E">
        <w:rPr>
          <w:rFonts w:cs="Times New Roman" w:hAnsi="Times New Roman" w:ascii="Times New Roman"/>
          <w:sz w:val="24"/>
        </w:rPr>
        <w:t xml:space="preserve"> </w:t>
      </w:r>
      <w:r w:rsidR="005038DB" w:rsidRPr="00EA0D7E">
        <w:rPr>
          <w:rFonts w:cs="Times New Roman" w:hAnsi="Times New Roman" w:ascii="Times New Roman"/>
          <w:sz w:val="24"/>
        </w:rPr>
        <w:t>HERES UGLJAN d.o.o., Ugljan, Put Mulina 81, OIB: 29238763987,</w:t>
      </w:r>
      <w:r w:rsidR="009132E9" w:rsidRPr="00EA0D7E">
        <w:rPr>
          <w:rFonts w:cs="Times New Roman" w:hAnsi="Times New Roman" w:ascii="Times New Roman"/>
          <w:sz w:val="24"/>
        </w:rPr>
        <w:t xml:space="preserve"> zastupanom po stečajno</w:t>
      </w:r>
      <w:r w:rsidR="00F9750E" w:rsidRPr="00EA0D7E">
        <w:rPr>
          <w:rFonts w:cs="Times New Roman" w:hAnsi="Times New Roman" w:ascii="Times New Roman"/>
          <w:sz w:val="24"/>
        </w:rPr>
        <w:t xml:space="preserve">m upravitelju </w:t>
      </w:r>
      <w:r w:rsidR="005038DB" w:rsidRPr="00EA0D7E">
        <w:rPr>
          <w:rFonts w:cs="Times New Roman" w:hAnsi="Times New Roman" w:ascii="Times New Roman"/>
          <w:sz w:val="24"/>
        </w:rPr>
        <w:t>Anti Poljaku</w:t>
      </w:r>
      <w:r w:rsidR="00850698" w:rsidRPr="00EA0D7E">
        <w:rPr>
          <w:rFonts w:cs="Times New Roman" w:hAnsi="Times New Roman" w:ascii="Times New Roman"/>
          <w:sz w:val="24"/>
        </w:rPr>
        <w:t xml:space="preserve">, </w:t>
      </w:r>
      <w:r w:rsidR="00F9750E" w:rsidRPr="00EA0D7E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74756C">
        <w:rPr>
          <w:rFonts w:cs="Times New Roman" w:hAnsi="Times New Roman" w:ascii="Times New Roman"/>
          <w:sz w:val="24"/>
        </w:rPr>
        <w:t>14.</w:t>
      </w:r>
      <w:r w:rsidR="005038DB" w:rsidRPr="00EA0D7E">
        <w:rPr>
          <w:rFonts w:cs="Times New Roman" w:hAnsi="Times New Roman" w:ascii="Times New Roman"/>
          <w:sz w:val="24"/>
        </w:rPr>
        <w:t xml:space="preserve"> rujna</w:t>
      </w:r>
      <w:r w:rsidR="00F9750E" w:rsidRPr="00EA0D7E">
        <w:rPr>
          <w:rFonts w:cs="Times New Roman" w:hAnsi="Times New Roman" w:ascii="Times New Roman"/>
          <w:sz w:val="24"/>
        </w:rPr>
        <w:t xml:space="preserve"> 2017.</w:t>
      </w:r>
      <w:r w:rsidR="00850698" w:rsidRPr="00EA0D7E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EA0D7E">
      <w:pPr>
        <w:jc w:val="both"/>
      </w:pPr>
    </w:p>
    <w:p w:rsidRDefault="00800C53" w:rsidP="00800C53" w:rsidR="00800C53" w:rsidRPr="00EA0D7E">
      <w:pPr>
        <w:jc w:val="center"/>
        <w:rPr>
          <w:bCs/>
        </w:rPr>
      </w:pPr>
      <w:r w:rsidRPr="00EA0D7E">
        <w:rPr>
          <w:bCs/>
        </w:rPr>
        <w:t xml:space="preserve">r i j e š i o     j e </w:t>
      </w:r>
    </w:p>
    <w:p w:rsidRDefault="00800C53" w:rsidP="00800C53" w:rsidR="00800C53" w:rsidRPr="00EA0D7E">
      <w:pPr>
        <w:jc w:val="center"/>
      </w:pPr>
    </w:p>
    <w:p w:rsidRDefault="00F9750E" w:rsidP="00800C53" w:rsidR="00F9750E" w:rsidRPr="00EA0D7E">
      <w:pPr>
        <w:jc w:val="center"/>
      </w:pPr>
    </w:p>
    <w:p w:rsidRDefault="00F9750E" w:rsidP="00F9750E" w:rsidR="00F9750E" w:rsidRPr="00EA0D7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5038DB" w:rsidRPr="00EA0D7E">
        <w:rPr>
          <w:rFonts w:cs="Times New Roman" w:hAnsi="Times New Roman" w:ascii="Times New Roman"/>
          <w:sz w:val="24"/>
          <w:szCs w:val="24"/>
        </w:rPr>
        <w:t>HERES UGLJAN d.o.o., Ugljan</w:t>
      </w:r>
      <w:r w:rsidRPr="00EA0D7E">
        <w:rPr>
          <w:rFonts w:cs="Times New Roman" w:hAnsi="Times New Roman" w:ascii="Times New Roman"/>
          <w:sz w:val="24"/>
          <w:szCs w:val="24"/>
        </w:rPr>
        <w:t>, i to:</w:t>
      </w:r>
    </w:p>
    <w:p w:rsidRDefault="00F9750E" w:rsidP="00A3781D" w:rsidR="00F9750E" w:rsidRPr="00EA0D7E">
      <w:pPr>
        <w:ind w:left="709"/>
        <w:jc w:val="both"/>
      </w:pPr>
      <w:r w:rsidRPr="00EA0D7E">
        <w:t xml:space="preserve">- </w:t>
      </w:r>
      <w:r w:rsidR="005038DB" w:rsidRPr="00EA0D7E">
        <w:t>čest. zem</w:t>
      </w:r>
      <w:r w:rsidR="008D2FCF" w:rsidRPr="00EA0D7E">
        <w:t xml:space="preserve">. </w:t>
      </w:r>
      <w:r w:rsidR="005038DB" w:rsidRPr="00EA0D7E">
        <w:t>6716</w:t>
      </w:r>
      <w:r w:rsidR="008D2FCF" w:rsidRPr="00EA0D7E">
        <w:t xml:space="preserve"> k.o. </w:t>
      </w:r>
      <w:r w:rsidR="005038DB" w:rsidRPr="00EA0D7E">
        <w:t>Žman</w:t>
      </w:r>
      <w:r w:rsidR="008D2FCF" w:rsidRPr="00EA0D7E">
        <w:t xml:space="preserve">, zk. ul. </w:t>
      </w:r>
      <w:r w:rsidR="005038DB" w:rsidRPr="00EA0D7E">
        <w:t>769</w:t>
      </w:r>
      <w:r w:rsidR="008D2FCF" w:rsidRPr="00EA0D7E">
        <w:t xml:space="preserve">, površine </w:t>
      </w:r>
      <w:r w:rsidR="005038DB" w:rsidRPr="00EA0D7E">
        <w:t>1914</w:t>
      </w:r>
      <w:r w:rsidR="008D2FCF" w:rsidRPr="00EA0D7E">
        <w:t xml:space="preserve"> m2, u naravi </w:t>
      </w:r>
      <w:r w:rsidR="005038DB" w:rsidRPr="00EA0D7E">
        <w:t>maslinik</w:t>
      </w:r>
      <w:r w:rsidRPr="00EA0D7E">
        <w:t xml:space="preserve"> dosuđuju se kupcu </w:t>
      </w:r>
      <w:r w:rsidR="005038DB" w:rsidRPr="00EA0D7E">
        <w:t>MARKU DUILU iz Zagreba, Puklavčeva 18, OIB: 20325880669</w:t>
      </w:r>
      <w:r w:rsidRPr="00EA0D7E">
        <w:t>, te se utvrđuje da je ovaj kupac ponudio najveću cijenu i da su ispunjene pretpostavke da mu se ova imovina stečajnog dužnika dosudi.</w:t>
      </w:r>
    </w:p>
    <w:p w:rsidRDefault="00A3781D" w:rsidP="00F9750E" w:rsidR="00A3781D" w:rsidRPr="00EA0D7E">
      <w:pPr>
        <w:jc w:val="both"/>
      </w:pPr>
    </w:p>
    <w:p w:rsidRDefault="00F9750E" w:rsidP="00F9750E" w:rsidR="00F9750E" w:rsidRPr="00EA0D7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5038DB" w:rsidRPr="00EA0D7E">
        <w:rPr>
          <w:rFonts w:cs="Times New Roman" w:hAnsi="Times New Roman" w:ascii="Times New Roman"/>
          <w:sz w:val="24"/>
          <w:szCs w:val="24"/>
        </w:rPr>
        <w:t>MARKU DUILU iz Zagreba, Puklavčeva 18, OIB: 20325880669</w:t>
      </w:r>
      <w:r w:rsidRPr="00EA0D7E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5038DB" w:rsidRPr="00EA0D7E">
        <w:rPr>
          <w:rFonts w:cs="Times New Roman" w:hAnsi="Times New Roman" w:ascii="Times New Roman"/>
          <w:sz w:val="24"/>
          <w:szCs w:val="24"/>
        </w:rPr>
        <w:t>6.829,10</w:t>
      </w:r>
      <w:r w:rsidR="008B41CC" w:rsidRPr="00EA0D7E">
        <w:rPr>
          <w:rFonts w:cs="Times New Roman" w:hAnsi="Times New Roman" w:ascii="Times New Roman"/>
          <w:sz w:val="24"/>
          <w:szCs w:val="24"/>
        </w:rPr>
        <w:t xml:space="preserve"> </w:t>
      </w:r>
      <w:r w:rsidRPr="00EA0D7E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5038DB" w:rsidRPr="00EA0D7E">
        <w:rPr>
          <w:rFonts w:cs="Times New Roman" w:hAnsi="Times New Roman" w:ascii="Times New Roman"/>
          <w:sz w:val="24"/>
          <w:szCs w:val="24"/>
        </w:rPr>
        <w:t>40703</w:t>
      </w:r>
      <w:r w:rsidRPr="00EA0D7E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EA0D7E">
        <w:rPr>
          <w:rFonts w:cs="Times New Roman" w:hAnsi="Times New Roman" w:ascii="Times New Roman"/>
          <w:sz w:val="24"/>
          <w:szCs w:val="24"/>
        </w:rPr>
        <w:t>(</w:t>
      </w:r>
      <w:r w:rsidRPr="00EA0D7E">
        <w:rPr>
          <w:rFonts w:cs="Times New Roman" w:hAnsi="Times New Roman" w:ascii="Times New Roman"/>
          <w:sz w:val="24"/>
          <w:szCs w:val="24"/>
        </w:rPr>
        <w:t>P2</w:t>
      </w:r>
      <w:r w:rsidR="008D2FCF" w:rsidRPr="00EA0D7E">
        <w:rPr>
          <w:rFonts w:cs="Times New Roman" w:hAnsi="Times New Roman" w:ascii="Times New Roman"/>
          <w:sz w:val="24"/>
          <w:szCs w:val="24"/>
        </w:rPr>
        <w:t xml:space="preserve">) </w:t>
      </w:r>
      <w:r w:rsidR="005038DB" w:rsidRPr="00EA0D7E">
        <w:rPr>
          <w:rFonts w:cs="Times New Roman" w:hAnsi="Times New Roman" w:ascii="Times New Roman"/>
          <w:sz w:val="24"/>
          <w:szCs w:val="24"/>
        </w:rPr>
        <w:t>6432</w:t>
      </w:r>
      <w:r w:rsidRPr="00EA0D7E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EA0D7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A0D7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5038DB" w:rsidRPr="00EA0D7E">
        <w:rPr>
          <w:rFonts w:cs="Times New Roman" w:hAnsi="Times New Roman" w:ascii="Times New Roman"/>
          <w:sz w:val="24"/>
          <w:szCs w:val="24"/>
        </w:rPr>
        <w:t>4.019,40</w:t>
      </w:r>
      <w:r w:rsidRPr="00EA0D7E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EA0D7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A0D7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A3781D" w:rsidRPr="00EA0D7E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EA0D7E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EA0D7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A0D7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Smatrat će se da je ovo rješenje o dosudi dostavljeno svim osobama kojima se dostavlja zaključak o prodaji te svim sudionicima u dražbi istekom trećeg dana od </w:t>
      </w:r>
      <w:r w:rsidRPr="00EA0D7E">
        <w:rPr>
          <w:rFonts w:cs="Times New Roman" w:hAnsi="Times New Roman" w:ascii="Times New Roman"/>
          <w:sz w:val="24"/>
          <w:szCs w:val="24"/>
        </w:rPr>
        <w:lastRenderedPageBreak/>
        <w:t>dana njegova isticanja na oglasnoj ploči</w:t>
      </w:r>
      <w:r w:rsidR="002F14D0" w:rsidRPr="00EA0D7E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EA0D7E">
        <w:rPr>
          <w:rFonts w:cs="Times New Roman" w:hAnsi="Times New Roman" w:ascii="Times New Roman"/>
          <w:sz w:val="24"/>
          <w:szCs w:val="24"/>
        </w:rPr>
        <w:t>e osobe imaju pravo tražiti da im se u sudskoj pisarnici neposredno preda otpravak ovog rješenja.</w:t>
      </w:r>
    </w:p>
    <w:p w:rsidRDefault="00F9750E" w:rsidP="00F9750E" w:rsidR="00F9750E" w:rsidRPr="00EA0D7E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EA0D7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Nalaže se Općinskom sudu u Zadru, Zemljišno-knjižni odjel Zadar, da upiše zabilježbu toč. I. izreke ovog rješenja o dosudi za navedenu nekretninu.</w:t>
      </w:r>
    </w:p>
    <w:p w:rsidRDefault="00F9750E" w:rsidP="00F9750E" w:rsidR="00F9750E" w:rsidRPr="00EA0D7E">
      <w:pPr>
        <w:jc w:val="both"/>
      </w:pPr>
    </w:p>
    <w:p w:rsidRDefault="00F9750E" w:rsidP="00F9750E" w:rsidR="00F9750E" w:rsidRPr="00EA0D7E">
      <w:pPr>
        <w:jc w:val="center"/>
      </w:pPr>
      <w:r w:rsidRPr="00EA0D7E">
        <w:t>Obrazloženje</w:t>
      </w:r>
    </w:p>
    <w:p w:rsidRDefault="00F9750E" w:rsidP="00F9750E" w:rsidR="00F9750E" w:rsidRPr="00EA0D7E">
      <w:pPr>
        <w:jc w:val="center"/>
      </w:pPr>
    </w:p>
    <w:p w:rsidRDefault="00F9750E" w:rsidP="00F9750E" w:rsidR="00F9750E" w:rsidRPr="00EA0D7E">
      <w:pPr>
        <w:jc w:val="both"/>
      </w:pPr>
      <w:r w:rsidRPr="00EA0D7E">
        <w:tab/>
        <w:t xml:space="preserve">Financijska agencija je dostavila ovome sudu </w:t>
      </w:r>
      <w:r w:rsidR="005038DB" w:rsidRPr="00EA0D7E">
        <w:t xml:space="preserve">8. rujna </w:t>
      </w:r>
      <w:r w:rsidRPr="00EA0D7E">
        <w:t xml:space="preserve">2017. izvještaj o provedenoj elektroničkoj javnoj dražbi (identifikator nadmetanja </w:t>
      </w:r>
      <w:r w:rsidR="005038DB" w:rsidRPr="00EA0D7E">
        <w:t>4070</w:t>
      </w:r>
      <w:r w:rsidRPr="00EA0D7E">
        <w:t xml:space="preserve">) od </w:t>
      </w:r>
      <w:r w:rsidR="005038DB" w:rsidRPr="00EA0D7E">
        <w:t>7. lipnja</w:t>
      </w:r>
      <w:r w:rsidR="008D2FCF" w:rsidRPr="00EA0D7E">
        <w:t xml:space="preserve"> 2017., Klasa: O/110-10/16</w:t>
      </w:r>
      <w:r w:rsidRPr="00EA0D7E">
        <w:t>-01/</w:t>
      </w:r>
      <w:r w:rsidR="005038DB" w:rsidRPr="00EA0D7E">
        <w:t>710</w:t>
      </w:r>
      <w:r w:rsidRPr="00EA0D7E">
        <w:t>, Ur. br.: 04-09-17-</w:t>
      </w:r>
      <w:r w:rsidR="005038DB" w:rsidRPr="00EA0D7E">
        <w:t>62</w:t>
      </w:r>
      <w:r w:rsidRPr="00EA0D7E">
        <w:t xml:space="preserve">, kojim je obavijestila sud da je za nekretninu iz toč. I. izreke ovog rješenja o dosudi nadmetanje završeno </w:t>
      </w:r>
      <w:r w:rsidR="005038DB" w:rsidRPr="00EA0D7E">
        <w:t>4. rujna</w:t>
      </w:r>
      <w:r w:rsidR="008B41CC" w:rsidRPr="00EA0D7E">
        <w:t xml:space="preserve"> 2017</w:t>
      </w:r>
      <w:r w:rsidRPr="00EA0D7E">
        <w:t xml:space="preserve">. i da je najvišu ponudu na elektroničkoj javnoj dražbi za kupnju istih dao </w:t>
      </w:r>
      <w:r w:rsidR="005038DB" w:rsidRPr="00EA0D7E">
        <w:t>MARKO DUILO iz Zagreba, Puklavčeva 18, OIB: 20325880669</w:t>
      </w:r>
      <w:r w:rsidRPr="00EA0D7E">
        <w:t xml:space="preserve">, u iznosu od </w:t>
      </w:r>
      <w:r w:rsidR="005038DB" w:rsidRPr="00EA0D7E">
        <w:t>10.848,50</w:t>
      </w:r>
      <w:r w:rsidRPr="00EA0D7E">
        <w:t xml:space="preserve"> kn, čija je ponuda valjana.</w:t>
      </w:r>
    </w:p>
    <w:p w:rsidRDefault="00F9750E" w:rsidP="00F9750E" w:rsidR="00F9750E" w:rsidRPr="00EA0D7E">
      <w:pPr>
        <w:jc w:val="both"/>
      </w:pPr>
      <w:r w:rsidRPr="00EA0D7E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EA0D7E">
      <w:pPr>
        <w:ind w:firstLine="708"/>
        <w:jc w:val="both"/>
        <w:rPr>
          <w:lang w:eastAsia="hr-HR"/>
        </w:rPr>
      </w:pPr>
      <w:r w:rsidRPr="00EA0D7E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odrediti da će se nekretnina predate kupcu nakon što isti plati preostalu kupovninu u propisanom roku, nakon čega će se brisati i založna prava.</w:t>
      </w:r>
      <w:r w:rsidR="002F14D0" w:rsidRPr="00EA0D7E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EA0D7E">
      <w:pPr>
        <w:pStyle w:val="Tijeloteksta2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  <w:lang w:eastAsia="hr-HR"/>
        </w:rPr>
        <w:tab/>
      </w:r>
      <w:r w:rsidRPr="00EA0D7E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EA0D7E">
      <w:pPr>
        <w:jc w:val="both"/>
      </w:pPr>
    </w:p>
    <w:p w:rsidRDefault="008B41CC" w:rsidP="008B41CC" w:rsidR="008B41CC" w:rsidRPr="00EA0D7E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 xml:space="preserve">U Zadru, </w:t>
      </w:r>
      <w:r w:rsidR="0074756C">
        <w:rPr>
          <w:rFonts w:cs="Times New Roman" w:hAnsi="Times New Roman" w:ascii="Times New Roman"/>
          <w:sz w:val="24"/>
        </w:rPr>
        <w:t>14.</w:t>
      </w:r>
      <w:r w:rsidR="00EA0D7E" w:rsidRPr="00EA0D7E">
        <w:rPr>
          <w:rFonts w:cs="Times New Roman" w:hAnsi="Times New Roman" w:ascii="Times New Roman"/>
          <w:sz w:val="24"/>
        </w:rPr>
        <w:t xml:space="preserve"> rujna</w:t>
      </w:r>
      <w:r w:rsidRPr="00EA0D7E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EA0D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8B41CC" w:rsidP="008B41CC" w:rsidR="008B41CC" w:rsidRPr="00EA0D7E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EA0D7E">
        <w:rPr>
          <w:rFonts w:cs="Times New Roman" w:hAnsi="Times New Roman" w:ascii="Times New Roman"/>
          <w:sz w:val="24"/>
        </w:rPr>
        <w:t xml:space="preserve">         Ardena Bajlo </w:t>
      </w:r>
    </w:p>
    <w:p w:rsidRDefault="00F9750E" w:rsidP="00F9750E" w:rsidR="00F9750E" w:rsidRPr="00EA0D7E">
      <w:pPr>
        <w:ind w:left="5664"/>
        <w:jc w:val="both"/>
      </w:pPr>
    </w:p>
    <w:p w:rsidRDefault="00F9750E" w:rsidP="00F9750E" w:rsidR="00F9750E" w:rsidRPr="00EA0D7E">
      <w:pPr>
        <w:jc w:val="both"/>
      </w:pPr>
      <w:r w:rsidRPr="00EA0D7E">
        <w:t>Pouka o pravnom lijeku:</w:t>
      </w:r>
    </w:p>
    <w:p w:rsidRDefault="00F9750E" w:rsidP="00F9750E" w:rsidR="00F9750E" w:rsidRPr="00EA0D7E">
      <w:pPr>
        <w:jc w:val="both"/>
      </w:pPr>
      <w:r w:rsidRPr="00EA0D7E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EA0D7E">
      <w:pPr>
        <w:jc w:val="both"/>
      </w:pPr>
    </w:p>
    <w:p w:rsidRDefault="00F9750E" w:rsidP="00F9750E" w:rsidR="00F9750E" w:rsidRPr="00EA0D7E">
      <w:pPr>
        <w:jc w:val="both"/>
      </w:pPr>
    </w:p>
    <w:p w:rsidRDefault="00F9750E" w:rsidP="00F9750E" w:rsidR="00F9750E" w:rsidRPr="00EA0D7E">
      <w:r w:rsidRPr="00EA0D7E">
        <w:t>DNA:</w:t>
      </w:r>
    </w:p>
    <w:p w:rsidRDefault="00F9750E" w:rsidP="00F9750E" w:rsidR="00F9750E" w:rsidRPr="00EA0D7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F9750E" w:rsidR="00F9750E" w:rsidRPr="00EA0D7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8B41CC" w:rsidRPr="00EA0D7E">
        <w:rPr>
          <w:rFonts w:cs="Times New Roman" w:hAnsi="Times New Roman" w:ascii="Times New Roman"/>
          <w:sz w:val="24"/>
          <w:szCs w:val="24"/>
        </w:rPr>
        <w:t>Zadru</w:t>
      </w:r>
      <w:r w:rsidRPr="00EA0D7E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8B41CC" w:rsidRPr="00EA0D7E">
        <w:rPr>
          <w:rFonts w:cs="Times New Roman" w:hAnsi="Times New Roman" w:ascii="Times New Roman"/>
          <w:sz w:val="24"/>
          <w:szCs w:val="24"/>
        </w:rPr>
        <w:t>Zadar</w:t>
      </w:r>
      <w:r w:rsidRPr="00EA0D7E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 w:rsidRPr="00EA0D7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8D2FCF" w:rsidRPr="00EA0D7E">
        <w:rPr>
          <w:rFonts w:cs="Times New Roman" w:hAnsi="Times New Roman" w:ascii="Times New Roman"/>
          <w:sz w:val="24"/>
          <w:szCs w:val="24"/>
        </w:rPr>
        <w:t>Split</w:t>
      </w:r>
      <w:r w:rsidRPr="00EA0D7E">
        <w:rPr>
          <w:rFonts w:cs="Times New Roman" w:hAnsi="Times New Roman" w:ascii="Times New Roman"/>
          <w:sz w:val="24"/>
          <w:szCs w:val="24"/>
        </w:rPr>
        <w:t xml:space="preserve">, </w:t>
      </w:r>
      <w:r w:rsidR="008D2FCF" w:rsidRPr="00EA0D7E">
        <w:rPr>
          <w:rFonts w:cs="Times New Roman" w:hAnsi="Times New Roman" w:ascii="Times New Roman"/>
          <w:sz w:val="24"/>
          <w:szCs w:val="24"/>
        </w:rPr>
        <w:t>Mažuranićevo šetalište 24B</w:t>
      </w:r>
      <w:r w:rsidRPr="00EA0D7E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2F669D" w:rsidP="00F9750E" w:rsidR="008D2FCF" w:rsidRPr="00EA0D7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="008D2FCF" w:rsidRPr="00EA0D7E">
        <w:rPr>
          <w:rFonts w:cs="Times New Roman" w:hAnsi="Times New Roman" w:ascii="Times New Roman"/>
          <w:sz w:val="24"/>
          <w:szCs w:val="24"/>
        </w:rPr>
        <w:t>B2 KAPITAL d.o.o. Zagreb, Radnička 41</w:t>
      </w:r>
    </w:p>
    <w:p w:rsidRDefault="008B41CC" w:rsidP="008B41CC" w:rsidR="00F9750E" w:rsidRPr="00EA0D7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A0D7E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23DBF" w:rsidR="00F9750E" w:rsidRPr="00EA0D7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1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 w:rsidR="005038DB">
      <w:t>740</w:t>
    </w:r>
    <w:r w:rsidR="00F9750E">
      <w:t>/2016</w:t>
    </w:r>
    <w:r w:rsidR="009331D7">
      <w:t>-</w:t>
    </w:r>
    <w:r w:rsidR="005038DB">
      <w:t>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2F669D"/>
    <w:rsid w:val="00303A05"/>
    <w:rsid w:val="003E77E9"/>
    <w:rsid w:val="003F1847"/>
    <w:rsid w:val="00486635"/>
    <w:rsid w:val="004C74F1"/>
    <w:rsid w:val="004C7672"/>
    <w:rsid w:val="005038DB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4756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E68B2"/>
    <w:rsid w:val="00A241EB"/>
    <w:rsid w:val="00A3781D"/>
    <w:rsid w:val="00A651E4"/>
    <w:rsid w:val="00A73D9A"/>
    <w:rsid w:val="00A97BCD"/>
    <w:rsid w:val="00AF4DFF"/>
    <w:rsid w:val="00B509C8"/>
    <w:rsid w:val="00C435A4"/>
    <w:rsid w:val="00CA183F"/>
    <w:rsid w:val="00CD0DAB"/>
    <w:rsid w:val="00CD7189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175"/>
    <w:rsid w:val="00E323FE"/>
    <w:rsid w:val="00E32B4D"/>
    <w:rsid w:val="00E8758E"/>
    <w:rsid w:val="00EA0D7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0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0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742</properties:Words>
  <properties:Characters>3813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2017-09-14T07:14:00Z</dcterms:created>
  <dc:creator>Administrator</dc:creator>
  <cp:lastModifiedBy>Martina Kalmeta</cp:lastModifiedBy>
  <cp:lastPrinted>2017-07-12T07:52:00Z</cp:lastPrinted>
  <dcterms:modified xmlns:xsi="http://www.w3.org/2001/XMLSchema-instance" xsi:type="dcterms:W3CDTF">2017-09-19T12:15:00Z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