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41d6" w14:paraId="a7041d6" w:rsidRDefault="00017FBD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="005E3EB7" w:rsidRPr="00FA23DA">
        <w:rPr>
          <w:sz w:val="16"/>
          <w:szCs w:val="16"/>
        </w:rPr>
        <w:t xml:space="preserve">        </w:t>
      </w:r>
      <w:r w:rsidR="005E3EB7"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FA23DA">
        <w:rPr>
          <w:sz w:val="16"/>
          <w:szCs w:val="16"/>
        </w:rPr>
        <w:t xml:space="preserve">                   </w:t>
      </w:r>
      <w:r w:rsidR="005E3EB7" w:rsidRPr="00FA23DA">
        <w:t xml:space="preserve">                                         </w:t>
      </w:r>
    </w:p>
    <w:p w:rsidRDefault="00017FBD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017FBD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017FBD" w:rsidP="005E3EB7" w:rsidR="00017FBD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017FBD">
        <w:t>ZVONIMIR</w:t>
      </w:r>
      <w:proofErr w:type="spellEnd"/>
      <w:r w:rsidR="00017FBD">
        <w:t xml:space="preserve"> GRADNJA 2 j.d.o.o.</w:t>
      </w:r>
      <w:r w:rsidR="008F4056" w:rsidRPr="00936C9E">
        <w:t xml:space="preserve">, </w:t>
      </w:r>
      <w:r w:rsidR="008F4056">
        <w:t>P</w:t>
      </w:r>
      <w:r w:rsidR="00017FBD">
        <w:t>ula</w:t>
      </w:r>
      <w:r w:rsidR="008F4056">
        <w:t xml:space="preserve">, </w:t>
      </w:r>
      <w:r w:rsidR="00017FBD">
        <w:t xml:space="preserve">Orban </w:t>
      </w:r>
      <w:proofErr w:type="spellStart"/>
      <w:r w:rsidR="00017FBD">
        <w:t>14</w:t>
      </w:r>
      <w:proofErr w:type="spellEnd"/>
      <w:r w:rsidR="008F4056" w:rsidRPr="00936C9E">
        <w:t xml:space="preserve">, </w:t>
      </w:r>
      <w:proofErr w:type="spellStart"/>
      <w:r w:rsidR="008F4056" w:rsidRPr="00936C9E">
        <w:t>OIB</w:t>
      </w:r>
      <w:proofErr w:type="spellEnd"/>
      <w:r w:rsidR="008F4056" w:rsidRPr="00936C9E">
        <w:t xml:space="preserve">: </w:t>
      </w:r>
      <w:proofErr w:type="spellStart"/>
      <w:r w:rsidR="00017FBD">
        <w:t>48391180784</w:t>
      </w:r>
      <w:proofErr w:type="spellEnd"/>
      <w:r w:rsidR="00AC68E6" w:rsidRPr="00A66679">
        <w:t xml:space="preserve">, </w:t>
      </w:r>
      <w:proofErr w:type="spellStart"/>
      <w:r w:rsidR="00017FBD">
        <w:t>15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017FBD">
        <w:t>ZVONIMIR</w:t>
      </w:r>
      <w:proofErr w:type="spellEnd"/>
      <w:r w:rsidR="00017FBD">
        <w:t xml:space="preserve"> GRADNJA 2 j.d.o.o.</w:t>
      </w:r>
      <w:r w:rsidR="00017FBD" w:rsidRPr="00936C9E">
        <w:t xml:space="preserve">, </w:t>
      </w:r>
      <w:r w:rsidR="00017FBD">
        <w:t xml:space="preserve">Pula, Orban </w:t>
      </w:r>
      <w:proofErr w:type="spellStart"/>
      <w:r w:rsidR="00017FBD">
        <w:t>14</w:t>
      </w:r>
      <w:proofErr w:type="spellEnd"/>
      <w:r w:rsidR="00017FBD" w:rsidRPr="00936C9E">
        <w:t xml:space="preserve">, </w:t>
      </w:r>
      <w:proofErr w:type="spellStart"/>
      <w:r w:rsidR="00017FBD" w:rsidRPr="00936C9E">
        <w:t>OIB</w:t>
      </w:r>
      <w:proofErr w:type="spellEnd"/>
      <w:r w:rsidR="00017FBD" w:rsidRPr="00936C9E">
        <w:t xml:space="preserve">: </w:t>
      </w:r>
      <w:proofErr w:type="spellStart"/>
      <w:r w:rsidR="00017FBD">
        <w:t>48391180784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017F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017F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017FBD">
        <w:rPr>
          <w:b/>
          <w:lang w:val="pl-PL"/>
        </w:rPr>
        <w:t>13:4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</w:t>
      </w:r>
      <w:r w:rsidR="00017FBD">
        <w:rPr>
          <w:lang w:val="sv-SE"/>
        </w:rPr>
        <w:t xml:space="preserve">  </w:t>
      </w:r>
      <w:r w:rsidR="0084248D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84248D" w:rsidP="005E3EB7" w:rsidR="00FB0B18" w:rsidRPr="00017FBD">
      <w:pPr>
        <w:jc w:val="both"/>
      </w:pPr>
      <w:r>
        <w:tab/>
      </w:r>
      <w:r>
        <w:tab/>
        <w:t xml:space="preserve">- </w:t>
      </w:r>
      <w:r w:rsidR="00FB0B18" w:rsidRPr="00A66679">
        <w:t xml:space="preserve">dužnik </w:t>
      </w:r>
      <w:proofErr w:type="spellStart"/>
      <w:r w:rsidR="00017FBD">
        <w:t>ZVONIMIR</w:t>
      </w:r>
      <w:proofErr w:type="spellEnd"/>
      <w:r w:rsidR="00017FBD">
        <w:t xml:space="preserve"> GRADNJA 2 j.d.o.o.</w:t>
      </w:r>
      <w:r w:rsidR="00017FBD" w:rsidRPr="00936C9E">
        <w:t xml:space="preserve">, </w:t>
      </w:r>
      <w:r w:rsidR="00017FBD">
        <w:t xml:space="preserve">Pula, Orban </w:t>
      </w:r>
      <w:proofErr w:type="spellStart"/>
      <w:r w:rsidR="00017FBD">
        <w:t>14</w:t>
      </w:r>
      <w:proofErr w:type="spellEnd"/>
      <w:r w:rsidR="00017FBD" w:rsidRPr="00936C9E">
        <w:t xml:space="preserve">, </w:t>
      </w:r>
      <w:proofErr w:type="spellStart"/>
      <w:r w:rsidR="00017FBD" w:rsidRPr="00936C9E">
        <w:t>OIB</w:t>
      </w:r>
      <w:proofErr w:type="spellEnd"/>
      <w:r w:rsidR="00017FBD" w:rsidRPr="00936C9E">
        <w:t xml:space="preserve">: </w:t>
      </w:r>
      <w:proofErr w:type="spellStart"/>
      <w:r w:rsidR="00017FBD">
        <w:t>48391180784</w:t>
      </w:r>
      <w:proofErr w:type="spellEnd"/>
      <w:r w:rsidR="00515856" w:rsidRPr="00A66679">
        <w:t>,</w:t>
      </w:r>
    </w:p>
    <w:p w:rsidRDefault="00814FDD" w:rsidP="008F4056" w:rsidR="00FB0B18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017FBD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017FBD">
        <w:t xml:space="preserve">Slavica </w:t>
      </w:r>
      <w:proofErr w:type="spellStart"/>
      <w:r w:rsidR="00017FBD">
        <w:t>Divković</w:t>
      </w:r>
      <w:proofErr w:type="spellEnd"/>
      <w:r w:rsidR="008F4056" w:rsidRPr="00936C9E">
        <w:t xml:space="preserve"> iz </w:t>
      </w:r>
      <w:r w:rsidR="008F4056">
        <w:t>P</w:t>
      </w:r>
      <w:r w:rsidR="00017FBD">
        <w:t>ule</w:t>
      </w:r>
      <w:r w:rsidR="008F4056" w:rsidRPr="00936C9E">
        <w:t xml:space="preserve">, </w:t>
      </w:r>
      <w:r w:rsidR="00017FBD">
        <w:t xml:space="preserve">Orban </w:t>
      </w:r>
      <w:proofErr w:type="spellStart"/>
      <w:r w:rsidR="00017FBD">
        <w:t>14</w:t>
      </w:r>
      <w:proofErr w:type="spellEnd"/>
      <w:r w:rsidR="008F4056" w:rsidRPr="00936C9E">
        <w:t xml:space="preserve">, </w:t>
      </w:r>
      <w:proofErr w:type="spellStart"/>
      <w:r w:rsidR="008F4056" w:rsidRPr="00936C9E">
        <w:t>OIB</w:t>
      </w:r>
      <w:proofErr w:type="spellEnd"/>
      <w:r w:rsidR="008F4056" w:rsidRPr="00936C9E">
        <w:t xml:space="preserve">: </w:t>
      </w:r>
      <w:proofErr w:type="spellStart"/>
      <w:r w:rsidR="00017FBD">
        <w:t>19308140052</w:t>
      </w:r>
      <w:proofErr w:type="spellEnd"/>
      <w:r w:rsidR="008F4056">
        <w:t>.</w:t>
      </w:r>
    </w:p>
    <w:p w:rsidRDefault="008F4056" w:rsidP="008F4056" w:rsidR="008F4056" w:rsidRPr="00A66679">
      <w:pPr>
        <w:jc w:val="both"/>
      </w:pPr>
    </w:p>
    <w:p w:rsidRDefault="00FB0B18" w:rsidP="00017FBD" w:rsidR="00017FBD" w:rsidRPr="00017FBD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017FBD">
        <w:t xml:space="preserve">Slavica </w:t>
      </w:r>
      <w:proofErr w:type="spellStart"/>
      <w:r w:rsidR="00017FBD">
        <w:t>Divković</w:t>
      </w:r>
      <w:proofErr w:type="spellEnd"/>
      <w:r w:rsidR="00017FBD" w:rsidRPr="00936C9E">
        <w:t xml:space="preserve"> iz </w:t>
      </w:r>
      <w:r w:rsidR="00017FBD">
        <w:t>Pule</w:t>
      </w:r>
      <w:r w:rsidR="00017FBD" w:rsidRPr="00936C9E">
        <w:t xml:space="preserve">, </w:t>
      </w:r>
      <w:r w:rsidR="00017FBD">
        <w:t xml:space="preserve">Orban </w:t>
      </w:r>
      <w:proofErr w:type="spellStart"/>
      <w:r w:rsidR="00017FBD">
        <w:t>14</w:t>
      </w:r>
      <w:proofErr w:type="spellEnd"/>
      <w:r w:rsidR="00017FBD" w:rsidRPr="00936C9E">
        <w:t xml:space="preserve">, </w:t>
      </w:r>
      <w:proofErr w:type="spellStart"/>
      <w:r w:rsidR="00017FBD" w:rsidRPr="00936C9E">
        <w:t>OIB</w:t>
      </w:r>
      <w:proofErr w:type="spellEnd"/>
      <w:r w:rsidR="00017FBD" w:rsidRPr="00936C9E">
        <w:t xml:space="preserve">: </w:t>
      </w:r>
      <w:proofErr w:type="spellStart"/>
      <w:r w:rsidR="00017FBD">
        <w:t>19308140052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017FBD">
        <w:t>ZVONIMIR</w:t>
      </w:r>
      <w:proofErr w:type="spellEnd"/>
      <w:r w:rsidR="00017FBD">
        <w:t xml:space="preserve"> GRADNJA 2 j.d.o.o.</w:t>
      </w:r>
      <w:r w:rsidR="00017FBD" w:rsidRPr="00936C9E">
        <w:t xml:space="preserve">, </w:t>
      </w:r>
      <w:r w:rsidR="00017FBD">
        <w:t xml:space="preserve">Pula, Orban </w:t>
      </w:r>
      <w:proofErr w:type="spellStart"/>
      <w:r w:rsidR="00017FBD">
        <w:t>14</w:t>
      </w:r>
      <w:proofErr w:type="spellEnd"/>
      <w:r w:rsidR="00017FBD" w:rsidRPr="00936C9E">
        <w:t xml:space="preserve">, </w:t>
      </w:r>
      <w:proofErr w:type="spellStart"/>
      <w:r w:rsidR="00017FBD" w:rsidRPr="00936C9E">
        <w:t>OIB</w:t>
      </w:r>
      <w:proofErr w:type="spellEnd"/>
      <w:r w:rsidR="00017FBD" w:rsidRPr="00936C9E">
        <w:t xml:space="preserve">: </w:t>
      </w:r>
      <w:proofErr w:type="spellStart"/>
      <w:r w:rsidR="00017FBD">
        <w:t>48391180784</w:t>
      </w:r>
      <w:proofErr w:type="spellEnd"/>
      <w:r w:rsidR="00017FBD">
        <w:t>.</w:t>
      </w:r>
    </w:p>
    <w:p w:rsidRDefault="008F4056" w:rsidP="008F4056" w:rsidR="008F4056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017FBD">
        <w:t>1</w:t>
      </w:r>
      <w:r w:rsidR="00B85EE2">
        <w:t>5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017FBD">
      <w:pPr>
        <w:jc w:val="both"/>
      </w:pPr>
      <w:r w:rsidRPr="00A66679">
        <w:t xml:space="preserve">- dužnik </w:t>
      </w:r>
      <w:proofErr w:type="spellStart"/>
      <w:r w:rsidR="00017FBD">
        <w:t>ZVONIMIR</w:t>
      </w:r>
      <w:proofErr w:type="spellEnd"/>
      <w:r w:rsidR="00017FBD">
        <w:t xml:space="preserve"> GRADNJA 2 j.d.o.o.</w:t>
      </w:r>
      <w:r w:rsidR="00017FBD" w:rsidRPr="00936C9E">
        <w:t xml:space="preserve">, </w:t>
      </w:r>
      <w:r w:rsidR="00017FBD">
        <w:t xml:space="preserve">Pula, Orban </w:t>
      </w:r>
      <w:proofErr w:type="spellStart"/>
      <w:r w:rsidR="00017FBD">
        <w:t>14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017FBD">
        <w:t xml:space="preserve">Slavica </w:t>
      </w:r>
      <w:proofErr w:type="spellStart"/>
      <w:r w:rsidR="00017FBD">
        <w:t>Divković</w:t>
      </w:r>
      <w:proofErr w:type="spellEnd"/>
      <w:r w:rsidR="00017FBD" w:rsidRPr="00936C9E">
        <w:t xml:space="preserve"> iz </w:t>
      </w:r>
      <w:r w:rsidR="00017FBD">
        <w:t>Pule</w:t>
      </w:r>
      <w:r w:rsidR="00017FBD" w:rsidRPr="00936C9E">
        <w:t xml:space="preserve">, </w:t>
      </w:r>
      <w:r w:rsidR="00017FBD">
        <w:t xml:space="preserve">Orban </w:t>
      </w:r>
      <w:proofErr w:type="spellStart"/>
      <w:r w:rsidR="00017FBD">
        <w:t>14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17FBD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2C036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017FBD">
      <w:t>449</w:t>
    </w:r>
    <w:proofErr w:type="spellEnd"/>
    <w:r w:rsidR="00292AC1">
      <w:t>/</w:t>
    </w:r>
    <w:proofErr w:type="spellStart"/>
    <w:r w:rsidR="00017FBD">
      <w:t>16</w:t>
    </w:r>
    <w:proofErr w:type="spellEnd"/>
    <w:r w:rsidR="00DF28E8">
      <w:t>-</w:t>
    </w:r>
    <w:r w:rsidR="00017F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7FBD"/>
    <w:rsid w:val="00036ADB"/>
    <w:rsid w:val="00107DA9"/>
    <w:rsid w:val="00254C90"/>
    <w:rsid w:val="00264035"/>
    <w:rsid w:val="00292AC1"/>
    <w:rsid w:val="002C0368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4248D"/>
    <w:rsid w:val="008C3F42"/>
    <w:rsid w:val="008F4056"/>
    <w:rsid w:val="00985388"/>
    <w:rsid w:val="009A04CC"/>
    <w:rsid w:val="00A66679"/>
    <w:rsid w:val="00AC68E6"/>
    <w:rsid w:val="00B31B75"/>
    <w:rsid w:val="00B33836"/>
    <w:rsid w:val="00B85EE2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36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36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36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36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36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36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36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36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GRADNJA 2 j.do.o. PULA</izvorni_sadrzaj>
    <derivirana_varijabla naziv="DomainObject.Predmet.ProtustrankaFormated_1">  ZVONIMIR GRADNJA 2 j.do.o. PULA</derivirana_varijabla>
  </DomainObject.Predmet.ProtustrankaFormated>
  <DomainObject.Predmet.ProtustrankaFormatedOIB>
    <izvorni_sadrzaj>  ZVONIMIR GRADNJA 2 j.do.o. PULA, OIB 48391180784</izvorni_sadrzaj>
    <derivirana_varijabla naziv="DomainObject.Predmet.ProtustrankaFormatedOIB_1">  ZVONIMIR GRADNJA 2 j.do.o. PULA, OIB 48391180784</derivirana_varijabla>
  </DomainObject.Predmet.ProtustrankaFormatedOIB>
  <DomainObject.Predmet.ProtustrankaFormatedWithAdress>
    <izvorni_sadrzaj> ZVONIMIR GRADNJA 2 j.do.o. PULA, Orban 14, 52100 Pula</izvorni_sadrzaj>
    <derivirana_varijabla naziv="DomainObject.Predmet.ProtustrankaFormatedWithAdress_1"> ZVONIMIR GRADNJA 2 j.do.o. PULA, Orban 14, 52100 Pula</derivirana_varijabla>
  </DomainObject.Predmet.ProtustrankaFormatedWithAdress>
  <DomainObject.Predmet.ProtustrankaFormatedWithAdressOIB>
    <izvorni_sadrzaj> ZVONIMIR GRADNJA 2 j.do.o. PULA, OIB 48391180784, Orban 14, 52100 Pula</izvorni_sadrzaj>
    <derivirana_varijabla naziv="DomainObject.Predmet.ProtustrankaFormatedWithAdressOIB_1"> ZVONIMIR GRADNJA 2 j.do.o. PULA, OIB 48391180784, Orban 14, 52100 Pula</derivirana_varijabla>
  </DomainObject.Predmet.ProtustrankaFormatedWithAdressOIB>
  <DomainObject.Predmet.ProtustrankaWithAdress>
    <izvorni_sadrzaj>ZVONIMIR GRADNJA 2 j.do.o. PULA Orban 14, 52100 Pula</izvorni_sadrzaj>
    <derivirana_varijabla naziv="DomainObject.Predmet.ProtustrankaWithAdress_1">ZVONIMIR GRADNJA 2 j.do.o. PULA Orban 14, 52100 Pula</derivirana_varijabla>
  </DomainObject.Predmet.ProtustrankaWithAdress>
  <DomainObject.Predmet.ProtustrankaWithAdressOIB>
    <izvorni_sadrzaj>ZVONIMIR GRADNJA 2 j.do.o. PULA, OIB 48391180784, Orban 14, 52100 Pula</izvorni_sadrzaj>
    <derivirana_varijabla naziv="DomainObject.Predmet.ProtustrankaWithAdressOIB_1">ZVONIMIR GRADNJA 2 j.do.o. PULA, OIB 48391180784, Orban 14, 52100 Pula</derivirana_varijabla>
  </DomainObject.Predmet.ProtustrankaWithAdressOIB>
  <DomainObject.Predmet.ProtustrankaNazivFormated>
    <izvorni_sadrzaj>ZVONIMIR GRADNJA 2 j.do.o. PULA</izvorni_sadrzaj>
    <derivirana_varijabla naziv="DomainObject.Predmet.ProtustrankaNazivFormated_1">ZVONIMIR GRADNJA 2 j.do.o. PULA</derivirana_varijabla>
  </DomainObject.Predmet.ProtustrankaNazivFormated>
  <DomainObject.Predmet.ProtustrankaNazivFormatedOIB>
    <izvorni_sadrzaj>ZVONIMIR GRADNJA 2 j.do.o. PULA, OIB 48391180784</izvorni_sadrzaj>
    <derivirana_varijabla naziv="DomainObject.Predmet.ProtustrankaNazivFormatedOIB_1">ZVONIMIR GRADNJA 2 j.do.o. PULA, OIB 48391180784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16749.31</izvorni_sadrzaj>
    <derivirana_varijabla naziv="DomainObject.Predmet.TrenutnaVrijednost_1">16749.31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ZVONIMIR GRADNJA 2 j.do.o. PULA</item>
    </izvorni_sadrzaj>
    <derivirana_varijabla naziv="DomainObject.Predmet.ProtuStrankaListFormated_1">
      <item>ZVONIMIR GRADNJA 2 j.do.o. PULA</item>
    </derivirana_varijabla>
  </DomainObject.Predmet.ProtuStrankaListFormated>
  <DomainObject.Predmet.ProtuStrankaListFormatedOIB>
    <izvorni_sadrzaj>
      <item>ZVONIMIR GRADNJA 2 j.do.o. PULA, OIB 48391180784</item>
    </izvorni_sadrzaj>
    <derivirana_varijabla naziv="DomainObject.Predmet.ProtuStrankaListFormatedOIB_1">
      <item>ZVONIMIR GRADNJA 2 j.do.o. PULA, OIB 48391180784</item>
    </derivirana_varijabla>
  </DomainObject.Predmet.ProtuStrankaListFormatedOIB>
  <DomainObject.Predmet.ProtuStrankaListFormatedWithAdress>
    <izvorni_sadrzaj>
      <item>ZVONIMIR GRADNJA 2 j.do.o. PULA, Orban 14, 52100 Pula</item>
    </izvorni_sadrzaj>
    <derivirana_varijabla naziv="DomainObject.Predmet.ProtuStrankaListFormatedWithAdress_1">
      <item>ZVONIMIR GRADNJA 2 j.do.o. PULA, Orban 14, 52100 Pula</item>
    </derivirana_varijabla>
  </DomainObject.Predmet.ProtuStrankaListFormatedWithAdress>
  <DomainObject.Predmet.ProtuStrankaListFormatedWithAdressOIB>
    <izvorni_sadrzaj>
      <item>ZVONIMIR GRADNJA 2 j.do.o. PULA, OIB 48391180784, Orban 14, 52100 Pula</item>
    </izvorni_sadrzaj>
    <derivirana_varijabla naziv="DomainObject.Predmet.ProtuStrankaListFormatedWithAdressOIB_1">
      <item>ZVONIMIR GRADNJA 2 j.do.o. PULA, OIB 48391180784, Orban 14, 52100 Pula</item>
    </derivirana_varijabla>
  </DomainObject.Predmet.ProtuStrankaListFormatedWithAdressOIB>
  <DomainObject.Predmet.ProtuStrankaListNazivFormated>
    <izvorni_sadrzaj>
      <item>ZVONIMIR GRADNJA 2 j.do.o. PULA</item>
    </izvorni_sadrzaj>
    <derivirana_varijabla naziv="DomainObject.Predmet.ProtuStrankaListNazivFormated_1">
      <item>ZVONIMIR GRADNJA 2 j.do.o. PULA</item>
    </derivirana_varijabla>
  </DomainObject.Predmet.ProtuStrankaListNazivFormated>
  <DomainObject.Predmet.ProtuStrankaListNazivFormatedOIB>
    <izvorni_sadrzaj>
      <item>ZVONIMIR GRADNJA 2 j.do.o. PULA, OIB 48391180784</item>
    </izvorni_sadrzaj>
    <derivirana_varijabla naziv="DomainObject.Predmet.ProtuStrankaListNazivFormatedOIB_1">
      <item>ZVONIMIR GRADNJA 2 j.do.o. PULA, OIB 48391180784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ZVONIMIR GRADNJA 2 j.do.o. PULA</izvorni_sadrzaj>
    <derivirana_varijabla naziv="DomainObject.Predmet.ProtustrankaIDrugi_1">ZVONIMIR GRADNJA 2 j.do.o.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ZVONIMIR GRADNJA 2 j.do.o. PULA, OIB 48391180784, Orban 14, 52100 Pula</izvorni_sadrzaj>
    <derivirana_varijabla naziv="DomainObject.Predmet.ProtustrankaIDrugiAdressOIB_1">ZVONIMIR GRADNJA 2 j.do.o. PULA, OIB 48391180784,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ZVONIMIR GRADNJA 2 j.do.o. PULA</item>
    </izvorni_sadrzaj>
    <derivirana_varijabla naziv="DomainObject.Predmet.SudioniciListNaziv_1">
      <item>FINANCIJSKA AGENCIJA, RC RIJEKA, PODRUŽNICA PULA, PULA</item>
      <item>ZVONIMIR GRADNJA 2 j.do.o.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ZVONIMIR GRADNJA 2 j.do.o. PULA, OIB 48391180784, Orban 14,52100 Pula</item>
    </izvorni_sadrzaj>
    <derivirana_varijabla naziv="DomainObject.Predmet.SudioniciListAdressOIB_1">
      <item>FINANCIJSKA AGENCIJA, RC RIJEKA, PODRUŽNICA PULA, PULA, OIB 85821130368, Giardini 5,52100 Pula</item>
      <item>ZVONIMIR GRADNJA 2 j.do.o. PULA, OIB 48391180784, Orban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48391180784</item>
    </izvorni_sadrzaj>
    <derivirana_varijabla naziv="DomainObject.Predmet.SudioniciListNazivOIB_1">
      <item>, OIB 85821130368</item>
      <item>, OIB 48391180784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DE024-EE00-4A8B-B97C-39EC912C5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1377</properties:Characters>
  <properties:Lines>47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2016-03-15T07:39:00Z</cp:lastPrinted>
  <dcterms:modified xmlns:xsi="http://www.w3.org/2001/XMLSchema-instance" xsi:type="dcterms:W3CDTF">2016-03-15T07:48:00Z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