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aca6" w14:paraId="c6aaca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81F2A">
        <w:rPr>
          <w:b/>
          <w:lang w:val="hr-HR"/>
        </w:rPr>
        <w:t>302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81F2A">
        <w:rPr>
          <w:lang w:val="hr-HR"/>
        </w:rPr>
        <w:t>BARACUDA RIBOOPREMA d.o.o. Split, Vrh Kmana 6, OIB: 09839774658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181F2A">
        <w:rPr>
          <w:lang w:val="hr-HR"/>
        </w:rPr>
        <w:t>BARACUDA RIBOOPREMA d.o.o. Split, OIB: 09839774658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181F2A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81F2A">
        <w:rPr>
          <w:lang w:val="hr-HR"/>
        </w:rPr>
        <w:t>22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181F2A">
        <w:rPr>
          <w:lang w:val="hr-HR"/>
        </w:rPr>
        <w:t>BARACUDA RIBOOPREMA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A553E4" w:rsidR="00A553E4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A553E4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A553E4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553E4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A553E4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8379A" w:rsidRPr="0008379A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181F2A">
      <w:t>302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8379A"/>
    <w:rsid w:val="00094B4F"/>
    <w:rsid w:val="00110325"/>
    <w:rsid w:val="00133015"/>
    <w:rsid w:val="00160774"/>
    <w:rsid w:val="00181F2A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553E4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3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79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379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379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379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3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79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379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379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379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531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St-302/2015</izvorni_sadrzaj>
    <derivirana_varijabla naziv="DomainObject.Predmet.OznakaBroj_1">St-302/2015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BARACUDA RIBOOPREMA društvo s ograničenom odgovornošću za trgovinu</izvorni_sadrzaj>
    <derivirana_varijabla naziv="DomainObject.Predmet.ProtustrankaFormated_1">  BARACUDA RIBOOPREMA društvo s ograničenom odgovornošću za trgovinu</derivirana_varijabla>
  </DomainObject.Predmet.ProtustrankaFormated>
  <DomainObject.Predmet.ProtustrankaFormatedOIB>
    <izvorni_sadrzaj>  BARACUDA RIBOOPREMA društvo s ograničenom odgovornošću za trgovinu, OIB 09839774658</izvorni_sadrzaj>
    <derivirana_varijabla naziv="DomainObject.Predmet.ProtustrankaFormatedOIB_1">  BARACUDA RIBOOPREMA društvo s ograničenom odgovornošću za trgovinu, OIB 09839774658</derivirana_varijabla>
  </DomainObject.Predmet.ProtustrankaFormatedOIB>
  <DomainObject.Predmet.ProtustrankaFormatedWithAdress>
    <izvorni_sadrzaj> BARACUDA RIBOOPREMA društvo s ograničenom odgovornošću za trgovinu, Vrh Kmana 6, 21000 Split</izvorni_sadrzaj>
    <derivirana_varijabla naziv="DomainObject.Predmet.ProtustrankaFormatedWithAdress_1"> BARACUDA RIBOOPREMA društvo s ograničenom odgovornošću za trgovinu, Vrh Kmana 6, 21000 Split</derivirana_varijabla>
  </DomainObject.Predmet.ProtustrankaFormatedWithAdress>
  <DomainObject.Predmet.ProtustrankaFormatedWithAdressOIB>
    <izvorni_sadrzaj> BARACUDA RIBOOPREMA društvo s ograničenom odgovornošću za trgovinu, OIB 09839774658, Vrh Kmana 6, 21000 Split</izvorni_sadrzaj>
    <derivirana_varijabla naziv="DomainObject.Predmet.ProtustrankaFormatedWithAdressOIB_1"> BARACUDA RIBOOPREMA društvo s ograničenom odgovornošću za trgovinu, OIB 09839774658, Vrh Kmana 6, 21000 Split</derivirana_varijabla>
  </DomainObject.Predmet.ProtustrankaFormatedWithAdressOIB>
  <DomainObject.Predmet.ProtustrankaWithAdress>
    <izvorni_sadrzaj>BARACUDA RIBOOPREMA društvo s ograničenom odgovornošću za trgovinu Vrh Kmana 6, 21000 Split</izvorni_sadrzaj>
    <derivirana_varijabla naziv="DomainObject.Predmet.ProtustrankaWithAdress_1">BARACUDA RIBOOPREMA društvo s ograničenom odgovornošću za trgovinu Vrh Kmana 6, 21000 Split</derivirana_varijabla>
  </DomainObject.Predmet.ProtustrankaWithAdress>
  <DomainObject.Predmet.ProtustrankaWithAdressOIB>
    <izvorni_sadrzaj>BARACUDA RIBOOPREMA društvo s ograničenom odgovornošću za trgovinu, OIB 09839774658, Vrh Kmana 6, 21000 Split</izvorni_sadrzaj>
    <derivirana_varijabla naziv="DomainObject.Predmet.ProtustrankaWithAdressOIB_1">BARACUDA RIBOOPREMA društvo s ograničenom odgovornošću za trgovinu, OIB 09839774658, Vrh Kmana 6, 21000 Split</derivirana_varijabla>
  </DomainObject.Predmet.ProtustrankaWithAdressOIB>
  <DomainObject.Predmet.ProtustrankaNazivFormated>
    <izvorni_sadrzaj>BARACUDA RIBOOPREMA društvo s ograničenom odgovornošću za trgovinu</izvorni_sadrzaj>
    <derivirana_varijabla naziv="DomainObject.Predmet.ProtustrankaNazivFormated_1">BARACUDA RIBOOPREMA društvo s ograničenom odgovornošću za trgovinu</derivirana_varijabla>
  </DomainObject.Predmet.ProtustrankaNazivFormated>
  <DomainObject.Predmet.ProtustrankaNazivFormatedOIB>
    <izvorni_sadrzaj>BARACUDA RIBOOPREMA društvo s ograničenom odgovornošću za trgovinu, OIB 09839774658</izvorni_sadrzaj>
    <derivirana_varijabla naziv="DomainObject.Predmet.ProtustrankaNazivFormatedOIB_1">BARACUDA RIBOOPREMA društvo s ograničenom odgovornošću za trgovinu, OIB 09839774658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1135210.98</izvorni_sadrzaj>
    <derivirana_varijabla naziv="DomainObject.Predmet.TrenutnaVrijednost_1">1135210.98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BARACUDA RIBOOPREMA društvo s ograničenom odgovornošću za trgovinu</item>
    </izvorni_sadrzaj>
    <derivirana_varijabla naziv="DomainObject.Predmet.ProtuStrankaListFormated_1">
      <item>BARACUDA RIBOOPREMA društvo s ograničenom odgovornošću za trgovinu</item>
    </derivirana_varijabla>
  </DomainObject.Predmet.ProtuStrankaListFormated>
  <DomainObject.Predmet.ProtuStrankaListFormatedOIB>
    <izvorni_sadrzaj>
      <item>BARACUDA RIBOOPREMA društvo s ograničenom odgovornošću za trgovinu, OIB 09839774658</item>
    </izvorni_sadrzaj>
    <derivirana_varijabla naziv="DomainObject.Predmet.ProtuStrankaListFormatedOIB_1">
      <item>BARACUDA RIBOOPREMA društvo s ograničenom odgovornošću za trgovinu, OIB 09839774658</item>
    </derivirana_varijabla>
  </DomainObject.Predmet.ProtuStrankaListFormatedOIB>
  <DomainObject.Predmet.ProtuStrankaListFormatedWithAdress>
    <izvorni_sadrzaj>
      <item>BARACUDA RIBOOPREMA društvo s ograničenom odgovornošću za trgovinu, Vrh Kmana 6, 21000 Split</item>
    </izvorni_sadrzaj>
    <derivirana_varijabla naziv="DomainObject.Predmet.ProtuStrankaListFormatedWithAdress_1">
      <item>BARACUDA RIBOOPREMA društvo s ograničenom odgovornošću za trgovinu, Vrh Kmana 6, 21000 Split</item>
    </derivirana_varijabla>
  </DomainObject.Predmet.ProtuStrankaListFormatedWithAdress>
  <DomainObject.Predmet.ProtuStrankaListFormatedWithAdressOIB>
    <izvorni_sadrzaj>
      <item>BARACUDA RIBOOPREMA društvo s ograničenom odgovornošću za trgovinu, OIB 09839774658, Vrh Kmana 6, 21000 Split</item>
    </izvorni_sadrzaj>
    <derivirana_varijabla naziv="DomainObject.Predmet.ProtuStrankaListFormatedWithAdressOIB_1">
      <item>BARACUDA RIBOOPREMA društvo s ograničenom odgovornošću za trgovinu, OIB 09839774658, Vrh Kmana 6, 21000 Split</item>
    </derivirana_varijabla>
  </DomainObject.Predmet.ProtuStrankaListFormatedWithAdressOIB>
  <DomainObject.Predmet.ProtuStrankaListNazivFormated>
    <izvorni_sadrzaj>
      <item>BARACUDA RIBOOPREMA društvo s ograničenom odgovornošću za trgovinu</item>
    </izvorni_sadrzaj>
    <derivirana_varijabla naziv="DomainObject.Predmet.ProtuStrankaListNazivFormated_1">
      <item>BARACUDA RIBOOPREMA društvo s ograničenom odgovornošću za trgovinu</item>
    </derivirana_varijabla>
  </DomainObject.Predmet.ProtuStrankaListNazivFormated>
  <DomainObject.Predmet.ProtuStrankaListNazivFormatedOIB>
    <izvorni_sadrzaj>
      <item>BARACUDA RIBOOPREMA društvo s ograničenom odgovornošću za trgovinu, OIB 09839774658</item>
    </izvorni_sadrzaj>
    <derivirana_varijabla naziv="DomainObject.Predmet.ProtuStrankaListNazivFormatedOIB_1">
      <item>BARACUDA RIBOOPREMA društvo s ograničenom odgovornošću za trgovinu, OIB 09839774658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BARACUDA RIBOOPREMA društvo s ograničenom odgovornošću za trgovinu</izvorni_sadrzaj>
    <derivirana_varijabla naziv="DomainObject.Predmet.ProtustrankaIDrugi_1">BARACUDA RIBOOPREMA društvo s ograničenom odgovornošću za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BARACUDA RIBOOPREMA društvo s ograničenom odgovornošću za trgovinu, OIB 09839774658, Vrh Kmana 6, 21000 Split</izvorni_sadrzaj>
    <derivirana_varijabla naziv="DomainObject.Predmet.ProtustrankaIDrugiAdressOIB_1">BARACUDA RIBOOPREMA društvo s ograničenom odgovornošću za trgovinu, OIB 09839774658, Vrh Kmana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BARACUDA RIBOOPREMA društvo s ograničenom odgovornošću za trgovinu</item>
    </izvorni_sadrzaj>
    <derivirana_varijabla naziv="DomainObject.Predmet.SudioniciListNaziv_1">
      <item>FINANCIJSKA AGENCIJA, RC SPLIT</item>
      <item>BARACUDA RIBOOPREMA društvo s ograničenom odgovornošću za trgovinu</item>
    </derivirana_varijabla>
  </DomainObject.Predmet.SudioniciListNaziv>
  <DomainObject.Predmet.SudioniciListAdressOIB>
    <izvorni_sadrzaj>
      <item>FINANCIJSKA AGENCIJA, RC SPLIT, OIB 85821130368, Mažuranićevo šetalište 24b,21000 Split</item>
      <item>BARACUDA RIBOOPREMA društvo s ograničenom odgovornošću za trgovinu, OIB 09839774658, Vrh Kmana 6,21000 Split</item>
    </izvorni_sadrzaj>
    <derivirana_varijabla naziv="DomainObject.Predmet.SudioniciListAdressOIB_1">
      <item>FINANCIJSKA AGENCIJA, RC SPLIT, OIB 85821130368, Mažuranićevo šetalište 24b,21000 Split</item>
      <item>BARACUDA RIBOOPREMA društvo s ograničenom odgovornošću za trgovinu, OIB 09839774658, Vrh Kmana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09839774658</item>
    </izvorni_sadrzaj>
    <derivirana_varijabla naziv="DomainObject.Predmet.SudioniciListNazivOIB_1">
      <item>, OIB 85821130368</item>
      <item>, OIB 09839774658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F81E7-1166-4E48-90A2-DBAE2628D0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4231</properties:Characters>
  <properties:Lines>106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