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4379" w14:paraId="b7a4379" w:rsidRDefault="00442739" w:rsidR="004427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739" w:rsidR="0044273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958BA">
        <w:rPr>
          <w:sz w:val="24"/>
        </w:rPr>
        <w:t>805</w:t>
      </w:r>
      <w:r w:rsidR="00C439EA">
        <w:rPr>
          <w:sz w:val="24"/>
        </w:rPr>
        <w:t>/2015</w:t>
      </w:r>
      <w:r w:rsidR="0044273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45E2A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A958BA" w:rsidRPr="00A958BA">
        <w:rPr>
          <w:sz w:val="24"/>
        </w:rPr>
        <w:t>EURO-DISKONT d.o.o. u likvidaciji</w:t>
      </w:r>
      <w:r w:rsidR="00A958BA">
        <w:rPr>
          <w:sz w:val="24"/>
        </w:rPr>
        <w:t xml:space="preserve">, </w:t>
      </w:r>
      <w:r w:rsidR="00A958BA" w:rsidRPr="00A958BA">
        <w:rPr>
          <w:sz w:val="24"/>
        </w:rPr>
        <w:t>Topusko (Općina Topusko)</w:t>
      </w:r>
      <w:r w:rsidR="00A958BA">
        <w:rPr>
          <w:sz w:val="24"/>
        </w:rPr>
        <w:t xml:space="preserve">, </w:t>
      </w:r>
      <w:r w:rsidR="00A958BA" w:rsidRPr="00A958BA">
        <w:rPr>
          <w:sz w:val="24"/>
        </w:rPr>
        <w:t>Trg bana Josipa Jelačića 10</w:t>
      </w:r>
      <w:r w:rsidR="00A958BA">
        <w:rPr>
          <w:sz w:val="24"/>
        </w:rPr>
        <w:t xml:space="preserve">, OIB: </w:t>
      </w:r>
      <w:r w:rsidR="00A958BA" w:rsidRPr="00A958BA">
        <w:rPr>
          <w:sz w:val="24"/>
        </w:rPr>
        <w:t>01055443567</w:t>
      </w:r>
      <w:r w:rsidR="00A958BA">
        <w:rPr>
          <w:sz w:val="24"/>
        </w:rPr>
        <w:t xml:space="preserve">, </w:t>
      </w:r>
      <w:r w:rsidR="00A45E2A">
        <w:rPr>
          <w:sz w:val="24"/>
        </w:rPr>
        <w:t>dana 22</w:t>
      </w:r>
      <w:r w:rsidR="00A45E2A" w:rsidRPr="00133DAD">
        <w:rPr>
          <w:sz w:val="24"/>
        </w:rPr>
        <w:t>. listopada 2015.,</w:t>
      </w:r>
    </w:p>
    <w:p w:rsidRDefault="00F44CB5" w:rsidP="000D78B2" w:rsidR="00F44CB5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4427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</w:t>
      </w:r>
      <w:r w:rsidR="0044273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2739" w:rsidP="00442739" w:rsidR="0044273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v.r.</w:t>
      </w:r>
    </w:p>
    <w:p w:rsidRDefault="00442739" w:rsidP="00E91121" w:rsidR="0044273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2739" w:rsidP="00442739" w:rsidR="00442739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Za točnost otpravka – ovlašteni službenik:</w:t>
      </w:r>
    </w:p>
    <w:p w:rsidRDefault="00442739" w:rsidP="00E91121" w:rsidR="0044273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Jadranka Zelić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442739" w:rsidP="00CF56FE" w:rsidR="00442739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5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739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572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58B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4273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4273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4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4273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4273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4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EURO-DISKONT d.o.o. u likvidaciji</izvorni_sadrzaj>
    <derivirana_varijabla naziv="DomainObject.Predmet.ProtustrankaFormated_1">  EURO-DISKONT d.o.o. u likvidaciji</derivirana_varijabla>
  </DomainObject.Predmet.ProtustrankaFormated>
  <DomainObject.Predmet.ProtustrankaFormatedOIB>
    <izvorni_sadrzaj>  EURO-DISKONT d.o.o. u likvidaciji, OIB 01055443567</izvorni_sadrzaj>
    <derivirana_varijabla naziv="DomainObject.Predmet.ProtustrankaFormatedOIB_1">  EURO-DISKONT d.o.o. u likvidaciji, OIB 01055443567</derivirana_varijabla>
  </DomainObject.Predmet.ProtustrankaFormatedOIB>
  <DomainObject.Predmet.ProtustrankaFormatedWithAdress>
    <izvorni_sadrzaj> EURO-DISKONT d.o.o. u likvidaciji, Trg bana Josipa Jelačića 10, 44415 Topusko</izvorni_sadrzaj>
    <derivirana_varijabla naziv="DomainObject.Predmet.ProtustrankaFormatedWithAdress_1"> EURO-DISKONT d.o.o. u likvidaciji, Trg bana Josipa Jelačića 10, 44415 Topusko</derivirana_varijabla>
  </DomainObject.Predmet.ProtustrankaFormatedWithAdress>
  <DomainObject.Predmet.ProtustrankaFormatedWithAdressOIB>
    <izvorni_sadrzaj> EURO-DISKONT d.o.o. u likvidaciji, OIB 01055443567, Trg bana Josipa Jelačića 10, 44415 Topusko</izvorni_sadrzaj>
    <derivirana_varijabla naziv="DomainObject.Predmet.ProtustrankaFormatedWithAdressOIB_1"> EURO-DISKONT d.o.o. u likvidaciji, OIB 01055443567, Trg bana Josipa Jelačića 10, 44415 Topusko</derivirana_varijabla>
  </DomainObject.Predmet.ProtustrankaFormatedWithAdressOIB>
  <DomainObject.Predmet.ProtustrankaWithAdress>
    <izvorni_sadrzaj>EURO-DISKONT d.o.o. u likvidaciji Trg bana Josipa Jelačića 10, 44415 Topusko</izvorni_sadrzaj>
    <derivirana_varijabla naziv="DomainObject.Predmet.ProtustrankaWithAdress_1">EURO-DISKONT d.o.o. u likvidaciji Trg bana Josipa Jelačića 10, 44415 Topusko</derivirana_varijabla>
  </DomainObject.Predmet.ProtustrankaWithAdress>
  <DomainObject.Predmet.ProtustrankaWithAdressOIB>
    <izvorni_sadrzaj>EURO-DISKONT d.o.o. u likvidaciji, OIB 01055443567, Trg bana Josipa Jelačića 10, 44415 Topusko</izvorni_sadrzaj>
    <derivirana_varijabla naziv="DomainObject.Predmet.ProtustrankaWithAdressOIB_1">EURO-DISKONT d.o.o. u likvidaciji, OIB 01055443567, Trg bana Josipa Jelačića 10, 44415 Topusko</derivirana_varijabla>
  </DomainObject.Predmet.ProtustrankaWithAdressOIB>
  <DomainObject.Predmet.ProtustrankaNazivFormated>
    <izvorni_sadrzaj>EURO-DISKONT d.o.o. u likvidaciji</izvorni_sadrzaj>
    <derivirana_varijabla naziv="DomainObject.Predmet.ProtustrankaNazivFormated_1">EURO-DISKONT d.o.o. u likvidaciji</derivirana_varijabla>
  </DomainObject.Predmet.ProtustrankaNazivFormated>
  <DomainObject.Predmet.ProtustrankaNazivFormatedOIB>
    <izvorni_sadrzaj>EURO-DISKONT d.o.o. u likvidaciji, OIB 01055443567</izvorni_sadrzaj>
    <derivirana_varijabla naziv="DomainObject.Predmet.ProtustrankaNazivFormatedOIB_1">EURO-DISKONT d.o.o. u likvidaciji, OIB 01055443567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EURO-DISKONT d.o.o. u likvidaciji</item>
    </izvorni_sadrzaj>
    <derivirana_varijabla naziv="DomainObject.Predmet.ProtuStrankaListFormated_1">
      <item>EURO-DISKONT d.o.o. u likvidaciji</item>
    </derivirana_varijabla>
  </DomainObject.Predmet.ProtuStrankaListFormated>
  <DomainObject.Predmet.ProtuStrankaListFormatedOIB>
    <izvorni_sadrzaj>
      <item>EURO-DISKONT d.o.o. u likvidaciji, OIB 01055443567</item>
    </izvorni_sadrzaj>
    <derivirana_varijabla naziv="DomainObject.Predmet.ProtuStrankaListFormatedOIB_1">
      <item>EURO-DISKONT d.o.o. u likvidaciji, OIB 01055443567</item>
    </derivirana_varijabla>
  </DomainObject.Predmet.ProtuStrankaListFormatedOIB>
  <DomainObject.Predmet.ProtuStrankaListFormatedWithAdress>
    <izvorni_sadrzaj>
      <item>EURO-DISKONT d.o.o. u likvidaciji, Trg bana Josipa Jelačića 10, 44415 Topusko</item>
    </izvorni_sadrzaj>
    <derivirana_varijabla naziv="DomainObject.Predmet.ProtuStrankaListFormatedWithAdress_1">
      <item>EURO-DISKONT d.o.o. u likvidaciji, Trg bana Josipa Jelačića 10, 44415 Topusko</item>
    </derivirana_varijabla>
  </DomainObject.Predmet.ProtuStrankaListFormatedWithAdress>
  <DomainObject.Predmet.ProtuStrankaListFormatedWithAdressOIB>
    <izvorni_sadrzaj>
      <item>EURO-DISKONT d.o.o. u likvidaciji, OIB 01055443567, Trg bana Josipa Jelačića 10, 44415 Topusko</item>
    </izvorni_sadrzaj>
    <derivirana_varijabla naziv="DomainObject.Predmet.ProtuStrankaListFormatedWithAdressOIB_1">
      <item>EURO-DISKONT d.o.o. u likvidaciji, OIB 01055443567, Trg bana Josipa Jelačića 10, 44415 Topusko</item>
    </derivirana_varijabla>
  </DomainObject.Predmet.ProtuStrankaListFormatedWithAdressOIB>
  <DomainObject.Predmet.ProtuStrankaListNazivFormated>
    <izvorni_sadrzaj>
      <item>EURO-DISKONT d.o.o. u likvidaciji</item>
    </izvorni_sadrzaj>
    <derivirana_varijabla naziv="DomainObject.Predmet.ProtuStrankaListNazivFormated_1">
      <item>EURO-DISKONT d.o.o. u likvidaciji</item>
    </derivirana_varijabla>
  </DomainObject.Predmet.ProtuStrankaListNazivFormated>
  <DomainObject.Predmet.ProtuStrankaListNazivFormatedOIB>
    <izvorni_sadrzaj>
      <item>EURO-DISKONT d.o.o. u likvidaciji, OIB 01055443567</item>
    </izvorni_sadrzaj>
    <derivirana_varijabla naziv="DomainObject.Predmet.ProtuStrankaListNazivFormatedOIB_1">
      <item>EURO-DISKONT d.o.o. u likvidaciji, OIB 01055443567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EURO-DISKONT d.o.o. u likvidaciji</izvorni_sadrzaj>
    <derivirana_varijabla naziv="DomainObject.Predmet.ProtustrankaIDrugi_1">EURO-DISKONT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EURO-DISKONT d.o.o. u likvidaciji, OIB 01055443567, Trg bana Josipa Jelačića 10, 44415 Topusko</izvorni_sadrzaj>
    <derivirana_varijabla naziv="DomainObject.Predmet.ProtustrankaIDrugiAdressOIB_1">EURO-DISKONT d.o.o. u likvidaciji, OIB 01055443567, Trg bana Josipa Jelačića 10,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EURO-DISKONT d.o.o. u likvidaciji</item>
    </izvorni_sadrzaj>
    <derivirana_varijabla naziv="DomainObject.Predmet.SudioniciListNaziv_1">
      <item>FINA Regionalni centar Zagreb</item>
      <item>EURO-DISKONT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EURO-DISKONT d.o.o. u likvidaciji, OIB 01055443567, Trg bana Josipa Jelačića 10,44415 Topusko</item>
    </izvorni_sadrzaj>
    <derivirana_varijabla naziv="DomainObject.Predmet.SudioniciListAdressOIB_1">
      <item>FINA Regionalni centar Zagreb, OIB 85821130368, Trg svibanjskih žrtava 1995. 1,10000 Zagreb</item>
      <item>EURO-DISKONT d.o.o. u likvidaciji, OIB 01055443567, Trg bana Josipa Jelačića 10,44415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01055443567</item>
    </izvorni_sadrzaj>
    <derivirana_varijabla naziv="DomainObject.Predmet.SudioniciListNazivOIB_1">
      <item>, OIB 85821130368</item>
      <item>, OIB 01055443567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1737</properties:Characters>
  <properties:Lines>106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2015-10-22T12:48:00Z</dcterms:created>
  <dc:creator>Korisnik</dc:creator>
  <cp:lastModifiedBy>Jadranka Zelić</cp:lastModifiedBy>
  <cp:lastPrinted>2015-10-22T12:48:00Z</cp:lastPrinted>
  <dcterms:modified xmlns:xsi="http://www.w3.org/2001/XMLSchema-instance" xsi:type="dcterms:W3CDTF">2015-10-22T12:49:00Z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