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1206" w14:paraId="a321206" w:rsidRDefault="007225FC" w:rsidP="007225FC" w:rsidR="007225FC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5FC" w:rsidP="007225FC" w:rsidR="007225FC" w:rsidRPr="0005475A">
      <w:pPr>
        <w:tabs>
          <w:tab w:pos="709" w:val="left"/>
        </w:tabs>
        <w:jc w:val="both"/>
      </w:pPr>
    </w:p>
    <w:p w:rsidRDefault="007225FC" w:rsidP="007225FC" w:rsidR="007225FC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7225FC" w:rsidP="007225FC" w:rsidR="007225FC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7225FC" w:rsidP="007225FC" w:rsidR="007225FC" w:rsidRPr="0005475A">
      <w:pPr>
        <w:tabs>
          <w:tab w:pos="709" w:val="left"/>
        </w:tabs>
        <w:jc w:val="both"/>
      </w:pPr>
      <w:r w:rsidRPr="0005475A">
        <w:t>Zagreb, Amruševa 2/II</w:t>
      </w:r>
    </w:p>
    <w:p w:rsidRDefault="007225FC" w:rsidP="007225FC" w:rsidR="007225FC" w:rsidRPr="0005475A">
      <w:pPr>
        <w:tabs>
          <w:tab w:pos="709" w:val="left"/>
        </w:tabs>
        <w:jc w:val="right"/>
      </w:pPr>
      <w:r w:rsidRPr="0005475A">
        <w:t>42. St-</w:t>
      </w:r>
      <w:r>
        <w:t>3238</w:t>
      </w:r>
      <w:r w:rsidRPr="0005475A">
        <w:t>/2018-</w:t>
      </w:r>
      <w:r>
        <w:t>8</w:t>
      </w:r>
    </w:p>
    <w:p w:rsidRDefault="007225FC" w:rsidP="007225FC" w:rsidR="007225FC" w:rsidRPr="0005475A">
      <w:pPr>
        <w:tabs>
          <w:tab w:pos="709" w:val="left"/>
        </w:tabs>
        <w:jc w:val="right"/>
      </w:pPr>
    </w:p>
    <w:p w:rsidRDefault="007225FC" w:rsidP="007225FC" w:rsidR="007225FC" w:rsidRPr="0005475A">
      <w:pPr>
        <w:tabs>
          <w:tab w:pos="709" w:val="left"/>
        </w:tabs>
        <w:jc w:val="right"/>
      </w:pPr>
    </w:p>
    <w:p w:rsidRDefault="007225FC" w:rsidP="007225FC" w:rsidR="007225FC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7225FC" w:rsidP="007225FC" w:rsidR="007225FC" w:rsidRPr="0005475A">
      <w:pPr>
        <w:tabs>
          <w:tab w:pos="709" w:val="left"/>
        </w:tabs>
        <w:jc w:val="center"/>
      </w:pPr>
    </w:p>
    <w:p w:rsidRDefault="007225FC" w:rsidP="007225FC" w:rsidR="007225FC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7225FC" w:rsidP="007225FC" w:rsidR="007225FC" w:rsidRPr="0005475A">
      <w:pPr>
        <w:tabs>
          <w:tab w:pos="709" w:val="left"/>
        </w:tabs>
        <w:jc w:val="both"/>
      </w:pPr>
    </w:p>
    <w:p w:rsidRDefault="007225FC" w:rsidP="007225FC" w:rsidR="00DC6DB7">
      <w:pPr>
        <w:ind w:firstLine="709"/>
        <w:jc w:val="both"/>
      </w:pPr>
      <w:r w:rsidRPr="0005475A">
        <w:t>TRGOVAČKI SUD U ZAGREBU, po sucu toga suda Hrvoju Lukšiću, kao sucu pojedincu, u stečajnom predmetu povodom zahtjeva FINANCIJSKE AGENCIJE, Regionalni centar Zagreb, Trg svibanjskih žrtava 1995. br. 1, OIB: 85821130368, za provedbu skraćenog stečajnog postupka nad dužnikom</w:t>
      </w:r>
      <w:r>
        <w:t xml:space="preserve"> </w:t>
      </w:r>
      <w:r w:rsidRPr="007225FC">
        <w:t>NAVIS ALBA jednostavno društvo s ograničenom odgovornošću za trgovinu i usluge, Sveta Nedelja, Trg Ante Starčevića 5, OIB: 00870639364</w:t>
      </w:r>
      <w:r w:rsidR="007021A7" w:rsidRPr="001F6C98">
        <w:t xml:space="preserve">, dana </w:t>
      </w:r>
      <w:r>
        <w:t>2</w:t>
      </w:r>
      <w:r w:rsidR="004B00F9">
        <w:t>9</w:t>
      </w:r>
      <w:r w:rsidR="0020728A" w:rsidRPr="007225FC">
        <w:t xml:space="preserve">. </w:t>
      </w:r>
      <w:r w:rsidR="009813A3" w:rsidRPr="007225FC">
        <w:t>travnja</w:t>
      </w:r>
      <w:r w:rsidR="0020728A" w:rsidRPr="007225FC">
        <w:t xml:space="preserve"> 2019</w:t>
      </w:r>
      <w:r w:rsidR="007021A7" w:rsidRPr="007225FC">
        <w:t>.g.</w:t>
      </w:r>
      <w:r>
        <w:t>,</w:t>
      </w:r>
    </w:p>
    <w:p w:rsidRDefault="007225FC" w:rsidP="007225FC" w:rsidR="007225FC">
      <w:pPr>
        <w:jc w:val="both"/>
      </w:pPr>
    </w:p>
    <w:p w:rsidRDefault="007225FC" w:rsidP="007225FC" w:rsidR="007225FC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7225FC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7225FC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7225FC">
        <w:t>NAVIS ALBA jednostavno društvo s ograničenom odgovornošću za trgovinu i usluge, Sveta Nedelja, Trg Ante Starčevića 5, OIB: 00870639364</w:t>
      </w:r>
      <w:r w:rsidR="007021A7" w:rsidRPr="001F6C98">
        <w:t>.</w:t>
      </w:r>
    </w:p>
    <w:p w:rsidRDefault="00DC6DB7" w:rsidP="007225FC" w:rsidR="00DC6DB7" w:rsidRPr="001F6C98">
      <w:pPr>
        <w:ind w:firstLine="709"/>
        <w:jc w:val="both"/>
      </w:pPr>
      <w:r w:rsidRPr="001F6C98">
        <w:t xml:space="preserve">Stečajni postupak otvoren je </w:t>
      </w:r>
      <w:r w:rsidR="007225FC">
        <w:t>dana 2</w:t>
      </w:r>
      <w:r w:rsidR="004B00F9">
        <w:t>9</w:t>
      </w:r>
      <w:r w:rsidR="006F7BDE" w:rsidRPr="007225FC">
        <w:t>. tr</w:t>
      </w:r>
      <w:r w:rsidR="009813A3" w:rsidRPr="007225FC">
        <w:t>avnja</w:t>
      </w:r>
      <w:r w:rsidR="000523F8" w:rsidRPr="007225FC">
        <w:t xml:space="preserve"> 2019.</w:t>
      </w:r>
      <w:r w:rsidR="007225FC">
        <w:t>g.</w:t>
      </w:r>
      <w:r w:rsidRPr="007225FC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7225FC" w:rsidR="00DC6DB7" w:rsidRPr="001F6C98">
      <w:pPr>
        <w:jc w:val="both"/>
      </w:pPr>
    </w:p>
    <w:p w:rsidRDefault="007225FC" w:rsidP="00DC6DB7" w:rsidR="00DC6DB7" w:rsidRPr="007225FC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II/</w:t>
      </w:r>
      <w:r w:rsidR="00DC6DB7" w:rsidRPr="007225FC">
        <w:rPr>
          <w:rFonts w:cs="Times New Roman" w:eastAsia="Times New Roman"/>
          <w:szCs w:val="24"/>
          <w:lang w:eastAsia="hr-HR"/>
        </w:rPr>
        <w:t xml:space="preserve"> Za stečajnog upravitelja imenuje se </w:t>
      </w:r>
      <w:r w:rsidR="004B00F9" w:rsidRPr="00E477B3">
        <w:rPr>
          <w:rFonts w:cs="Times New Roman" w:eastAsia="Times New Roman"/>
          <w:szCs w:val="24"/>
          <w:lang w:eastAsia="hr-HR"/>
        </w:rPr>
        <w:t>Ante Šeparović, Zagreb, Martićeva 73, OIB: 07025011990.</w:t>
      </w:r>
    </w:p>
    <w:p w:rsidRDefault="00DC6DB7" w:rsidP="007225FC" w:rsidR="00DC6DB7" w:rsidRPr="001F6C98">
      <w:pPr>
        <w:jc w:val="both"/>
      </w:pPr>
    </w:p>
    <w:p w:rsidRDefault="007225FC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Pr="007225FC">
        <w:t>NAVIS ALBA jednostavno društvo s ograničenom odgovornošću za trgovinu i usluge, Sveta Nedelja, Trg Ante Starčevića 5, OIB: 00870639364</w:t>
      </w:r>
      <w:r w:rsidR="00DE01E6" w:rsidRPr="001F6C98">
        <w:t>.</w:t>
      </w:r>
    </w:p>
    <w:p w:rsidRDefault="00DC6DB7" w:rsidP="007225FC" w:rsidR="00DC6DB7" w:rsidRPr="001F6C98">
      <w:pPr>
        <w:tabs>
          <w:tab w:pos="4150" w:val="left"/>
        </w:tabs>
        <w:jc w:val="both"/>
      </w:pPr>
    </w:p>
    <w:p w:rsidRDefault="007225FC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7225FC" w:rsidR="00DC6DB7" w:rsidRPr="001F6C98">
      <w:pPr>
        <w:jc w:val="both"/>
      </w:pPr>
    </w:p>
    <w:p w:rsidRDefault="00DC6DB7" w:rsidP="007225FC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7225FC" w:rsidR="00DC6DB7" w:rsidRPr="001F6C98">
      <w:pPr>
        <w:jc w:val="both"/>
      </w:pPr>
    </w:p>
    <w:p w:rsidRDefault="00DC6DB7" w:rsidP="007225FC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7225FC">
        <w:t>.</w:t>
      </w:r>
      <w:r w:rsidRPr="001F6C98">
        <w:t xml:space="preserve"> st. 1</w:t>
      </w:r>
      <w:r w:rsidR="007225FC">
        <w:t>.</w:t>
      </w:r>
      <w:r w:rsidRPr="001F6C98">
        <w:t xml:space="preserve"> Stečajnog zakona </w:t>
      </w:r>
      <w:r w:rsidR="007225FC" w:rsidRPr="00E82613">
        <w:t>(„Narodne novine“, broj</w:t>
      </w:r>
      <w:r w:rsidR="007225FC" w:rsidRPr="001F6C98">
        <w:t xml:space="preserve"> </w:t>
      </w:r>
      <w:r w:rsidRPr="001F6C98">
        <w:t>71/15</w:t>
      </w:r>
      <w:r w:rsidR="00B45EE1">
        <w:t>, 104/17</w:t>
      </w:r>
      <w:r w:rsidRPr="001F6C98">
        <w:t xml:space="preserve"> – u daljnjem tekstu</w:t>
      </w:r>
      <w:r w:rsidR="007225FC">
        <w:t>:</w:t>
      </w:r>
      <w:r w:rsidRPr="001F6C98">
        <w:t xml:space="preserve"> SZ).</w:t>
      </w:r>
    </w:p>
    <w:p w:rsidRDefault="00DC6DB7" w:rsidP="00DC6DB7" w:rsidR="00DC6DB7" w:rsidRPr="001F6C98">
      <w:pPr>
        <w:ind w:firstLine="708"/>
        <w:jc w:val="both"/>
      </w:pPr>
      <w:r w:rsidRPr="001F6C98">
        <w:t>Zaključkom su pozvane osobe ovlaštene za zastupanje dužnika po zakonu dostaviti ovom sudu javnobilježnički ovjerovljeni popis imovine i obveza dužnika sukladno čl. 430</w:t>
      </w:r>
      <w:r w:rsidR="007225FC">
        <w:t>.</w:t>
      </w:r>
      <w:r w:rsidRPr="001F6C98">
        <w:t>, 17</w:t>
      </w:r>
      <w:r w:rsidR="007225FC">
        <w:t>.</w:t>
      </w:r>
      <w:r w:rsidRPr="001F6C98">
        <w:t xml:space="preserve"> i 13</w:t>
      </w:r>
      <w:r w:rsidR="007225FC">
        <w:t>.</w:t>
      </w:r>
      <w:r w:rsidRPr="001F6C98">
        <w:t xml:space="preserve"> SZ.</w:t>
      </w:r>
    </w:p>
    <w:p w:rsidRDefault="001F6C98" w:rsidP="007225FC" w:rsidR="00DD54FB" w:rsidRPr="001F6C98">
      <w:pPr>
        <w:tabs>
          <w:tab w:pos="5940" w:val="left"/>
        </w:tabs>
        <w:jc w:val="both"/>
      </w:pPr>
      <w:r w:rsidRPr="001F6C98">
        <w:lastRenderedPageBreak/>
        <w:t>Službenim putem ovaj sud je utvrdio da dužnik nema imovine dovoljne ni za namirenje</w:t>
      </w:r>
      <w:r w:rsidR="007225FC">
        <w:t xml:space="preserve"> </w:t>
      </w:r>
      <w:r w:rsidRPr="001F6C98">
        <w:t>troškova stečajnog postupka.</w:t>
      </w:r>
    </w:p>
    <w:p w:rsidRDefault="00DC6DB7" w:rsidP="007225FC" w:rsidR="00DC6DB7" w:rsidRPr="001F6C98">
      <w:pPr>
        <w:ind w:firstLine="709"/>
        <w:jc w:val="both"/>
      </w:pPr>
      <w:r w:rsidRPr="001F6C98">
        <w:t>Oglasom su pozvani dužnikovi vjerovnici sukladno čl. 430</w:t>
      </w:r>
      <w:r w:rsidR="007225FC">
        <w:t>.</w:t>
      </w:r>
      <w:r w:rsidRPr="001F6C98">
        <w:t xml:space="preserve"> i 431</w:t>
      </w:r>
      <w:r w:rsidR="007225FC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7225FC">
        <w:t>oga.</w:t>
      </w:r>
    </w:p>
    <w:p w:rsidRDefault="00DC6DB7" w:rsidP="007225FC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7225FC">
        <w:t>a otvaranje stečajnog postupka.</w:t>
      </w:r>
    </w:p>
    <w:p w:rsidRDefault="00DC6DB7" w:rsidP="007225FC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7225FC">
        <w:t>.</w:t>
      </w:r>
      <w:r w:rsidRPr="001F6C98">
        <w:t xml:space="preserve"> SZ.</w:t>
      </w:r>
    </w:p>
    <w:p w:rsidRDefault="00DC6DB7" w:rsidP="007225FC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7225FC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r w:rsidR="007225FC">
        <w:t>2</w:t>
      </w:r>
      <w:r w:rsidR="004B00F9">
        <w:t>9</w:t>
      </w:r>
      <w:r w:rsidR="002B1FF4" w:rsidRPr="007225FC">
        <w:t xml:space="preserve">. </w:t>
      </w:r>
      <w:r w:rsidR="009813A3" w:rsidRPr="007225FC">
        <w:t>travnja</w:t>
      </w:r>
      <w:r w:rsidR="002B1FF4" w:rsidRPr="007225FC">
        <w:t xml:space="preserve"> 2019</w:t>
      </w:r>
      <w:r w:rsidR="00DC6DB7" w:rsidRPr="007225FC">
        <w:t>.</w:t>
      </w:r>
      <w:r w:rsidR="007225FC">
        <w:t>g</w:t>
      </w:r>
      <w:r w:rsidR="00DC6DB7" w:rsidRPr="007225FC">
        <w:t>.</w:t>
      </w:r>
    </w:p>
    <w:p w:rsidRDefault="007225FC" w:rsidP="007225FC" w:rsidR="007225FC" w:rsidRPr="0005475A">
      <w:pPr>
        <w:tabs>
          <w:tab w:pos="709" w:val="left"/>
        </w:tabs>
      </w:pPr>
    </w:p>
    <w:p w:rsidRDefault="007225FC" w:rsidP="007225FC" w:rsidR="007225FC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7225FC" w:rsidP="007225FC" w:rsidR="007225FC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2002C3">
        <w:rPr>
          <w:rFonts w:hAnsi="Times New Roman" w:ascii="Times New Roman"/>
          <w:szCs w:val="24"/>
        </w:rPr>
        <w:t>, v.r.</w:t>
      </w:r>
    </w:p>
    <w:p w:rsidRDefault="007225FC" w:rsidP="007225FC" w:rsidR="007225FC" w:rsidRPr="0005475A">
      <w:pPr>
        <w:tabs>
          <w:tab w:pos="709" w:val="left"/>
        </w:tabs>
      </w:pPr>
    </w:p>
    <w:p w:rsidRDefault="007225FC" w:rsidP="007225FC" w:rsidR="007225FC" w:rsidRPr="0005475A">
      <w:pPr>
        <w:tabs>
          <w:tab w:pos="709" w:val="left"/>
        </w:tabs>
      </w:pPr>
    </w:p>
    <w:p w:rsidRDefault="007225FC" w:rsidP="007225FC" w:rsidR="007225FC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7225FC" w:rsidP="007225FC" w:rsidR="007225FC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7225FC" w:rsidP="007225FC" w:rsidR="007225FC" w:rsidRPr="0005475A">
      <w:pPr>
        <w:tabs>
          <w:tab w:pos="720" w:val="left"/>
        </w:tabs>
        <w:ind w:right="-422"/>
        <w:jc w:val="both"/>
      </w:pPr>
    </w:p>
    <w:p w:rsidRDefault="002002C3" w:rsidP="00B33209" w:rsidR="002002C3" w:rsidRPr="00222B83">
      <w:pPr>
        <w:jc w:val="right"/>
      </w:pPr>
      <w:r w:rsidRPr="00222B83">
        <w:t>Za točnost otpravka – ovlašteni službenik</w:t>
      </w:r>
    </w:p>
    <w:p w:rsidRDefault="002002C3" w:rsidP="000B65C0" w:rsidR="002002C3" w:rsidRPr="00222B83">
      <w:pPr>
        <w:jc w:val="right"/>
      </w:pPr>
      <w:r w:rsidRPr="00222B83">
        <w:t>Kristina Bujanić</w:t>
      </w:r>
    </w:p>
    <w:p w:rsidRDefault="000D762F" w:rsidP="000D762F" w:rsidR="000D762F">
      <w:pPr>
        <w:jc w:val="both"/>
      </w:pPr>
    </w:p>
    <w:p w:rsidRDefault="007225FC" w:rsidP="000D762F" w:rsidR="007225FC" w:rsidRPr="0005475A"/>
    <w:sectPr w:rsidSect="007225FC" w:rsidR="007225FC" w:rsidRPr="0005475A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683" w:rsidP="00483683" w:rsidR="00483683">
      <w:r>
        <w:separator/>
      </w:r>
    </w:p>
  </w:endnote>
  <w:endnote w:id="0" w:type="continuationSeparator">
    <w:p w:rsidRDefault="00483683" w:rsidP="00483683" w:rsidR="00483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683" w:rsidP="00483683" w:rsidR="00483683">
      <w:r>
        <w:separator/>
      </w:r>
    </w:p>
  </w:footnote>
  <w:footnote w:id="0" w:type="continuationSeparator">
    <w:p w:rsidRDefault="00483683" w:rsidP="00483683" w:rsidR="00483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683" w:rsidP="00483683" w:rsidR="00483683">
    <w:pPr>
      <w:pStyle w:val="Zaglavlje"/>
    </w:pPr>
    <w:r>
      <w:tab/>
    </w:r>
    <w:sdt>
      <w:sdtPr>
        <w:id w:val="51551014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75B0">
          <w:rPr>
            <w:noProof/>
          </w:rPr>
          <w:t>2</w:t>
        </w:r>
        <w:r>
          <w:fldChar w:fldCharType="end"/>
        </w:r>
      </w:sdtContent>
    </w:sdt>
    <w:r>
      <w:tab/>
    </w:r>
    <w:r w:rsidRPr="0005475A">
      <w:t>42. St-</w:t>
    </w:r>
    <w:r>
      <w:t>3238</w:t>
    </w:r>
    <w:r w:rsidRPr="0005475A">
      <w:t>/2018-</w:t>
    </w:r>
    <w:r>
      <w:t>8</w:t>
    </w:r>
  </w:p>
  <w:p w:rsidRDefault="00483683" w:rsidR="0048368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D762F"/>
    <w:rsid w:val="000F7D02"/>
    <w:rsid w:val="00104331"/>
    <w:rsid w:val="0013433E"/>
    <w:rsid w:val="00141A99"/>
    <w:rsid w:val="001631AC"/>
    <w:rsid w:val="001879E0"/>
    <w:rsid w:val="001D4FDF"/>
    <w:rsid w:val="001F6C98"/>
    <w:rsid w:val="002002C3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3683"/>
    <w:rsid w:val="00487EA7"/>
    <w:rsid w:val="00490405"/>
    <w:rsid w:val="004A6038"/>
    <w:rsid w:val="004B00F9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A3E8E"/>
    <w:rsid w:val="005E7832"/>
    <w:rsid w:val="00610368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225FC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C75B0"/>
    <w:rsid w:val="00AE4BF1"/>
    <w:rsid w:val="00AF135A"/>
    <w:rsid w:val="00B079EF"/>
    <w:rsid w:val="00B11247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6360"/>
    <w:rsid w:val="00CF1168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002F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36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36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36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3683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36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36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36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3683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232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St-3238/2018-8</izvorni_sadrzaj>
    <derivirana_varijabla naziv="DomainObject.Oznaka_1">St-3238/2018-8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3238</izvorni_sadrzaj>
    <derivirana_varijabla naziv="DomainObject.Predmet.Broj_1">3238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St-3238/2018</izvorni_sadrzaj>
    <derivirana_varijabla naziv="DomainObject.Predmet.OznakaBroj_1">St-3238/2018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ALBA jednostavno društvo s ograničenom odgovornošću za trgovinu i usluge zastupanog po punomoćniku Danijel Vonić</izvorni_sadrzaj>
    <derivirana_varijabla naziv="DomainObject.Predmet.ProtustrankaFormated_1">  NAVIS ALBA jednostavno društvo s ograničenom odgovornošću za trgovinu i usluge zastupanog po punomoćniku Danijel Vonić</derivirana_varijabla>
  </DomainObject.Predmet.ProtustrankaFormated>
  <DomainObject.Predmet.ProtustrankaFormatedOIB>
    <izvorni_sadrzaj>  NAVIS ALBA jednostavno društvo s ograničenom odgovornošću za trgovinu i usluge, OIB 00870639364 zastupanog po punomoćniku Danijel Vonić</izvorni_sadrzaj>
    <derivirana_varijabla naziv="DomainObject.Predmet.ProtustrankaFormatedOIB_1">  NAVIS ALBA jednostavno društvo s ograničenom odgovornošću za trgovinu i usluge, OIB 00870639364 zastupanog po punomoćniku Danijel Vonić</derivirana_varijabla>
  </DomainObject.Predmet.ProtustrankaFormatedOIB>
  <DomainObject.Predmet.ProtustrankaFormatedWithAdress>
    <izvorni_sadrzaj> NAVIS ALBA jednostavno društvo s ograničenom odgovornošću za trgovinu i usluge, Trg Ante Starčevića 5, 10431 Sveta Nedelja zastupanog po punomoćniku Danijel Vonić</izvorni_sadrzaj>
    <derivirana_varijabla naziv="DomainObject.Predmet.ProtustrankaFormatedWithAdress_1"> NAVIS ALBA jednostavno društvo s ograničenom odgovornošću za trgovinu i usluge, Trg Ante Starčevića 5, 10431 Sveta Nedelja zastupanog po punomoćniku Danijel Vonić</derivirana_varijabla>
  </DomainObject.Predmet.ProtustrankaFormatedWithAdress>
  <DomainObject.Predmet.ProtustrankaFormatedWithAdressOIB>
    <izvorni_sadrzaj> NAVIS ALBA jednostavno društvo s ograničenom odgovornošću za trgovinu i usluge, OIB 00870639364, Trg Ante Starčevića 5, 10431 Sveta Nedelja zastupanog po punomoćniku Danijel Vonić</izvorni_sadrzaj>
    <derivirana_varijabla naziv="DomainObject.Predmet.ProtustrankaFormatedWithAdressOIB_1"> NAVIS ALBA jednostavno društvo s ograničenom odgovornošću za trgovinu i usluge, OIB 00870639364, Trg Ante Starčevića 5, 10431 Sveta Nedelja zastupanog po punomoćniku Danijel Vonić</derivirana_varijabla>
  </DomainObject.Predmet.ProtustrankaFormatedWithAdressOIB>
  <DomainObject.Predmet.ProtustrankaWithAdress>
    <izvorni_sadrzaj>NAVIS ALBA jednostavno društvo s ograničenom odgovornošću za trgovinu i usluge Trg Ante Starčevića 5, 10431 Sveta Nedelja</izvorni_sadrzaj>
    <derivirana_varijabla naziv="DomainObject.Predmet.ProtustrankaWithAdress_1">NAVIS ALBA jednostavno društvo s ograničenom odgovornošću za trgovinu i usluge Trg Ante Starčevića 5, 10431 Sveta Nedelja</derivirana_varijabla>
  </DomainObject.Predmet.ProtustrankaWithAdress>
  <DomainObject.Predmet.ProtustrankaWithAdressOIB>
    <izvorni_sadrzaj>NAVIS ALBA jednostavno društvo s ograničenom odgovornošću za trgovinu i usluge, OIB 00870639364, Trg Ante Starčevića 5, 10431 Sveta Nedelja</izvorni_sadrzaj>
    <derivirana_varijabla naziv="DomainObject.Predmet.ProtustrankaWithAdressOIB_1">NAVIS ALBA jednostavno društvo s ograničenom odgovornošću za trgovinu i usluge, OIB 00870639364, Trg Ante Starčevića 5, 10431 Sveta Nedelja</derivirana_varijabla>
  </DomainObject.Predmet.ProtustrankaWithAdressOIB>
  <DomainObject.Predmet.ProtustrankaNazivFormated>
    <izvorni_sadrzaj>NAVIS ALBA jednostavno društvo s ograničenom odgovornošću za trgovinu i usluge</izvorni_sadrzaj>
    <derivirana_varijabla naziv="DomainObject.Predmet.ProtustrankaNazivFormated_1">NAVIS ALBA jednostavno društvo s ograničenom odgovornošću za trgovinu i usluge</derivirana_varijabla>
  </DomainObject.Predmet.ProtustrankaNazivFormated>
  <DomainObject.Predmet.ProtustrankaNazivFormatedOIB>
    <izvorni_sadrzaj>NAVIS ALBA jednostavno društvo s ograničenom odgovornošću za trgovinu i usluge, OIB 00870639364</izvorni_sadrzaj>
    <derivirana_varijabla naziv="DomainObject.Predmet.ProtustrankaNazivFormatedOIB_1">NAVIS ALBA jednostavno društvo s ograničenom odgovornošću za trgovinu i usluge, OIB 00870639364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NAVIS ALBA jednostavno društvo s ograničenom odgovornošću za trgovinu i usluge zastupanog po punomoćniku Danijel Vonić</item>
    </izvorni_sadrzaj>
    <derivirana_varijabla naziv="DomainObject.Predmet.ProtuStrankaListFormated_1">
      <item>NAVIS ALBA jednostavno društvo s ograničenom odgovornošću za trgovinu i usluge zastupanog po punomoćniku Danijel Vonić</item>
    </derivirana_varijabla>
  </DomainObject.Predmet.ProtuStrankaListFormated>
  <DomainObject.Predmet.ProtuStrankaListFormatedOIB>
    <izvorni_sadrzaj>
      <item>NAVIS ALBA jednostavno društvo s ograničenom odgovornošću za trgovinu i usluge, OIB 00870639364 zastupanog po punomoćniku Danijel Vonić</item>
    </izvorni_sadrzaj>
    <derivirana_varijabla naziv="DomainObject.Predmet.ProtuStrankaListFormatedOIB_1">
      <item>NAVIS ALBA jednostavno društvo s ograničenom odgovornošću za trgovinu i usluge, OIB 00870639364 zastupanog po punomoćniku Danijel Vonić</item>
    </derivirana_varijabla>
  </DomainObject.Predmet.ProtuStrankaListFormatedOIB>
  <DomainObject.Predmet.ProtuStrankaListFormatedWithAdress>
    <izvorni_sadrzaj>
      <item>NAVIS ALBA jednostavno društvo s ograničenom odgovornošću za trgovinu i usluge, Trg Ante Starčevića 5, 10431 Sveta Nedelja zastupanog po punomoćniku Danijel Vonić</item>
    </izvorni_sadrzaj>
    <derivirana_varijabla naziv="DomainObject.Predmet.ProtuStrankaListFormatedWithAdress_1">
      <item>NAVIS ALBA jednostavno društvo s ograničenom odgovornošću za trgovinu i usluge, Trg Ante Starčevića 5, 10431 Sveta Nedelja zastupanog po punomoćniku Danijel Vonić</item>
    </derivirana_varijabla>
  </DomainObject.Predmet.ProtuStrankaListFormatedWithAdress>
  <DomainObject.Predmet.ProtuStrankaListFormatedWithAdressOIB>
    <izvorni_sadrzaj>
      <item>NAVIS ALBA jednostavno društvo s ograničenom odgovornošću za trgovinu i usluge, OIB 00870639364, Trg Ante Starčevića 5, 10431 Sveta Nedelja zastupanog po punomoćniku Danijel Vonić</item>
    </izvorni_sadrzaj>
    <derivirana_varijabla naziv="DomainObject.Predmet.ProtuStrankaListFormatedWithAdressOIB_1">
      <item>NAVIS ALBA jednostavno društvo s ograničenom odgovornošću za trgovinu i usluge, OIB 00870639364, Trg Ante Starčevića 5, 10431 Sveta Nedelja zastupanog po punomoćniku Danijel Vonić</item>
    </derivirana_varijabla>
  </DomainObject.Predmet.ProtuStrankaListFormatedWithAdressOIB>
  <DomainObject.Predmet.ProtuStrankaListNazivFormated>
    <izvorni_sadrzaj>
      <item>NAVIS ALBA jednostavno društvo s ograničenom odgovornošću za trgovinu i usluge</item>
    </izvorni_sadrzaj>
    <derivirana_varijabla naziv="DomainObject.Predmet.ProtuStrankaListNazivFormated_1">
      <item>NAVIS ALBA jednostavno društvo s ograničenom odgovornošću za trgovinu i usluge</item>
    </derivirana_varijabla>
  </DomainObject.Predmet.ProtuStrankaListNazivFormated>
  <DomainObject.Predmet.ProtuStrankaListNazivFormatedOIB>
    <izvorni_sadrzaj>
      <item>NAVIS ALBA jednostavno društvo s ograničenom odgovornošću za trgovinu i usluge, OIB 00870639364</item>
    </izvorni_sadrzaj>
    <derivirana_varijabla naziv="DomainObject.Predmet.ProtuStrankaListNazivFormatedOIB_1">
      <item>NAVIS ALBA jednostavno društvo s ograničenom odgovornošću za trgovinu i usluge, OIB 00870639364</item>
    </derivirana_varijabla>
  </DomainObject.Predmet.ProtuStrankaListNazivFormatedOIB>
  <DomainObject.Predmet.OstaliListFormated>
    <izvorni_sadrzaj>
      <item>Danijel Vonić punomoćnik sudionika u postupku NAVIS ALBA jednostavno društvo s ograničenom odgovornošću za trgovinu i usluge</item>
      <item>HRVATSKI ZAVOD ZA MIROVINSKO OSIGURANJE</item>
    </izvorni_sadrzaj>
    <derivirana_varijabla naziv="DomainObject.Predmet.OstaliListFormated_1">
      <item>Danijel Vonić punomoćnik sudionika u postupku NAVIS ALBA jednostavno društvo s ograničenom odgovornošću za trgovinu i usluge</item>
      <item>HRVATSKI ZAVOD ZA MIROVINSKO OSIGURANJE</item>
    </derivirana_varijabla>
  </DomainObject.Predmet.OstaliListFormated>
  <DomainObject.Predmet.OstaliListFormatedOIB>
    <izvorni_sadrzaj>
      <item>Danijel Vonić, OIB 05803848721 punomoćnik sudionika u postupku NAVIS ALBA jednostavno društvo s ograničenom odgovornošću za trgovinu i usluge</item>
      <item>HRVATSKI ZAVOD ZA MIROVINSKO OSIGURANJE, OIB 84397956623</item>
    </izvorni_sadrzaj>
    <derivirana_varijabla naziv="DomainObject.Predmet.OstaliListFormatedOIB_1">
      <item>Danijel Vonić, OIB 05803848721 punomoćnik sudionika u postupku NAVIS ALBA jednostavno društvo s ograničenom odgovornošću za trgovinu i usluge</item>
      <item>HRVATSKI ZAVOD ZA MIROVINSKO OSIGURANJE, OIB 84397956623</item>
    </derivirana_varijabla>
  </DomainObject.Predmet.OstaliListFormatedOIB>
  <DomainObject.Predmet.OstaliListFormatedWithAdress>
    <izvorni_sadrzaj>
      <item>Danijel Vonić, Ferde Livadića 19, 10431 Sveta Nedelja punomoćnik sudionika u postupku NAVIS ALBA jednostavno društvo s ograničenom odgovornošću za trgovinu i usluge</item>
      <item>HRVATSKI ZAVOD ZA MIROVINSKO OSIGURANJE, Trpimirova 4, 10000 Zagreb</item>
    </izvorni_sadrzaj>
    <derivirana_varijabla naziv="DomainObject.Predmet.OstaliListFormatedWithAdress_1">
      <item>Danijel Vonić, Ferde Livadića 19, 10431 Sveta Nedelja punomoćnik sudionika u postupku NAVIS ALBA jednostavno društvo s ograničenom odgovornošću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Danijel Vonić, OIB 05803848721, Ferde Livadića 19, 10431 Sveta Nedelja punomoćnik sudionika u postupku NAVIS ALBA jednostavno društvo s ograničenom odgovornošću za trgovinu i usluge</item>
      <item>HRVATSKI ZAVOD ZA MIROVINSKO OSIGURANJE, OIB 84397956623, Trpimirova 4, 10000 Zagreb</item>
    </izvorni_sadrzaj>
    <derivirana_varijabla naziv="DomainObject.Predmet.OstaliListFormatedWithAdressOIB_1">
      <item>Danijel Vonić, OIB 05803848721, Ferde Livadića 19, 10431 Sveta Nedelja punomoćnik sudionika u postupku NAVIS ALBA jednostavno društvo s ograničenom odgovornošću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Danijel Vonić</item>
      <item>HRVATSKI ZAVOD ZA MIROVINSKO OSIGURANJE</item>
    </izvorni_sadrzaj>
    <derivirana_varijabla naziv="DomainObject.Predmet.OstaliListNazivFormated_1">
      <item>Danijel Vonić</item>
      <item>HRVATSKI ZAVOD ZA MIROVINSKO OSIGURANJE</item>
    </derivirana_varijabla>
  </DomainObject.Predmet.OstaliListNazivFormated>
  <DomainObject.Predmet.OstaliListNazivFormatedOIB>
    <izvorni_sadrzaj>
      <item>Danijel Vonić, OIB 05803848721</item>
      <item>HRVATSKI ZAVOD ZA MIROVINSKO OSIGURANJE, OIB 84397956623</item>
    </izvorni_sadrzaj>
    <derivirana_varijabla naziv="DomainObject.Predmet.OstaliListNazivFormatedOIB_1">
      <item>Danijel Vonić, OIB 05803848721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St-3238/2018-8</izvorni_sadrzaj>
    <derivirana_varijabla naziv="DomainObject.PoslovniBrojDokumenta_1">St-3238/2018-8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NAVIS ALBA jednostavno društvo s ograničenom odgovornošću za trgovinu i usluge</izvorni_sadrzaj>
    <derivirana_varijabla naziv="DomainObject.Predmet.ProtustrankaIDrugi_1">NAVIS ALBA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NAVIS ALBA jednostavno društvo s ograničenom odgovornošću za trgovinu i usluge, OIB 00870639364, Trg Ante Starčevića 5, 10431 Sveta Nedelja</izvorni_sadrzaj>
    <derivirana_varijabla naziv="DomainObject.Predmet.ProtustrankaIDrugiAdressOIB_1">NAVIS ALBA jednostavno društvo s ograničenom odgovornošću za trgovinu i usluge, OIB 00870639364, Trg Ante Starčevića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NAVIS ALBA jednostavno društvo s ograničenom odgovornošću za trgovinu i usluge</item>
      <item>FINANCIJSKA AGENCIJA, RC Zagreb</item>
      <item>Danijel Vonić</item>
      <item>HRVATSKI ZAVOD ZA MIROVINSKO OSIGURANJE</item>
    </izvorni_sadrzaj>
    <derivirana_varijabla naziv="DomainObject.Predmet.SudioniciListNaziv_1">
      <item>NAVIS ALBA jednostavno društvo s ograničenom odgovornošću za trgovinu i usluge</item>
      <item>FINANCIJSKA AGENCIJA, RC Zagreb</item>
      <item>Danijel Vonić</item>
      <item>HRVATSKI ZAVOD ZA MIROVINSKO OSIGURANJE</item>
    </derivirana_varijabla>
  </DomainObject.Predmet.SudioniciListNaziv>
  <DomainObject.Predmet.SudioniciListAdressOIB>
    <izvorni_sadrzaj>
      <item>NAVIS ALBA jednostavno društvo s ograničenom odgovornošću za trgovinu i usluge, OIB 00870639364, Trg Ante Starčevića 5,10431 Sveta Nedelja</item>
      <item>FINANCIJSKA AGENCIJA, RC Zagreb, OIB 85821130368, Trg svibanjskih žrtava 1995. 1,10000 Zagreb</item>
      <item>Danijel Vonić, OIB 05803848721, Ferde Livadića 19,10431 Sveta Nedelja</item>
      <item>HRVATSKI ZAVOD ZA MIROVINSKO OSIGURANJE, OIB 84397956623, Trpimirova 4,10000 Zagreb</item>
    </izvorni_sadrzaj>
    <derivirana_varijabla naziv="DomainObject.Predmet.SudioniciListAdressOIB_1">
      <item>NAVIS ALBA jednostavno društvo s ograničenom odgovornošću za trgovinu i usluge, OIB 00870639364, Trg Ante Starčevića 5,10431 Sveta Nedelja</item>
      <item>FINANCIJSKA AGENCIJA, RC Zagreb, OIB 85821130368, Trg svibanjskih žrtava 1995. 1,10000 Zagreb</item>
      <item>Danijel Vonić, OIB 05803848721, Ferde Livadića 19,10431 Sveta Nedelja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00870639364</item>
      <item>, OIB 05803848721</item>
      <item>, OIB 84397956623</item>
    </izvorni_sadrzaj>
    <derivirana_varijabla naziv="DomainObject.Predmet.SudioniciListNazivOIB_1">
      <item>, OIB 85821130368</item>
      <item>, OIB 00870639364</item>
      <item>, OIB 05803848721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2267</properties:Characters>
  <properties:Lines>71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2019-04-24T08:25:00Z</dcterms:created>
  <dc:creator>Koviljka Brkić</dc:creator>
  <cp:lastModifiedBy>Kristina Bujanić</cp:lastModifiedBy>
  <cp:lastPrinted>2019-04-29T07:53:00Z</cp:lastPrinted>
  <dcterms:modified xmlns:xsi="http://www.w3.org/2001/XMLSchema-instance" xsi:type="dcterms:W3CDTF">2019-04-29T07:53:00Z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St-3238/2018-8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