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bef3" w14:paraId="dc7bef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80</w:t>
      </w:r>
      <w:r w:rsidR="00EC0D45">
        <w:t>6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EC0D45">
        <w:t>eBlocks</w:t>
      </w:r>
      <w:proofErr w:type="spellEnd"/>
      <w:r w:rsidR="00EC0D45">
        <w:t xml:space="preserve"> društvo s ograničenom odgovornošću za trgovinu dječjim igračkama Zagreb, Vlade Gotovca 3, </w:t>
      </w:r>
      <w:proofErr w:type="spellStart"/>
      <w:r w:rsidR="00EC0D45">
        <w:t>MBS</w:t>
      </w:r>
      <w:proofErr w:type="spellEnd"/>
      <w:r w:rsidR="00EC0D45">
        <w:t xml:space="preserve">: 080869219, </w:t>
      </w:r>
      <w:proofErr w:type="spellStart"/>
      <w:r w:rsidR="00EC0D45">
        <w:t>OIB</w:t>
      </w:r>
      <w:proofErr w:type="spellEnd"/>
      <w:r w:rsidR="00EC0D45">
        <w:t xml:space="preserve">: 53739706744, </w:t>
      </w:r>
      <w:r w:rsidR="004067F7">
        <w:t xml:space="preserve">dana </w:t>
      </w:r>
      <w:r w:rsidR="00DB4D73">
        <w:t>2</w:t>
      </w:r>
      <w:r w:rsidR="00EC0D45">
        <w:t>9</w:t>
      </w:r>
      <w:r w:rsidR="00DB4D73">
        <w:t xml:space="preserve">. rujna </w:t>
      </w:r>
      <w:r w:rsidR="009213E3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EC0D45">
        <w:t>eBlocks</w:t>
      </w:r>
      <w:proofErr w:type="spellEnd"/>
      <w:r w:rsidR="00EC0D45">
        <w:t xml:space="preserve"> društvo s ograničenom odgovornošću za trgovinu dječjim igračkama Zagreb, Vlade Gotovca 3, </w:t>
      </w:r>
      <w:proofErr w:type="spellStart"/>
      <w:r w:rsidR="00EC0D45">
        <w:t>MBS</w:t>
      </w:r>
      <w:proofErr w:type="spellEnd"/>
      <w:r w:rsidR="00EC0D45">
        <w:t xml:space="preserve">: 080869219, </w:t>
      </w:r>
      <w:proofErr w:type="spellStart"/>
      <w:r w:rsidR="00EC0D45">
        <w:t>OIB</w:t>
      </w:r>
      <w:proofErr w:type="spellEnd"/>
      <w:r w:rsidR="00EC0D45">
        <w:t>: 53739706744.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EC0D45">
        <w:t xml:space="preserve">Ivan Mikić, </w:t>
      </w:r>
      <w:proofErr w:type="spellStart"/>
      <w:r w:rsidR="00EC0D45">
        <w:t>OIB</w:t>
      </w:r>
      <w:proofErr w:type="spellEnd"/>
      <w:r w:rsidR="00EC0D45">
        <w:t xml:space="preserve">: 7220905423, Nova Gradiška, </w:t>
      </w:r>
      <w:proofErr w:type="spellStart"/>
      <w:r w:rsidR="00EC0D45">
        <w:t>Gundulićeva</w:t>
      </w:r>
      <w:proofErr w:type="spellEnd"/>
      <w:r w:rsidR="00EC0D45">
        <w:t xml:space="preserve"> </w:t>
      </w:r>
      <w:proofErr w:type="spellStart"/>
      <w:r w:rsidR="00EC0D45">
        <w:t>bb</w:t>
      </w:r>
      <w:proofErr w:type="spellEnd"/>
      <w:r w:rsidR="00EC0D45">
        <w:t>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C0D45">
        <w:t xml:space="preserve"> </w:t>
      </w:r>
      <w:proofErr w:type="spellStart"/>
      <w:r w:rsidR="00EC0D45">
        <w:t>eBlocks</w:t>
      </w:r>
      <w:proofErr w:type="spellEnd"/>
      <w:r w:rsidR="00EC0D45">
        <w:t xml:space="preserve"> društvo s ograničenom odgovornošću za trgovinu dječjim igračkama Zagreb, Vlade Gotovca 3, </w:t>
      </w:r>
      <w:proofErr w:type="spellStart"/>
      <w:r w:rsidR="00EC0D45">
        <w:t>MBS</w:t>
      </w:r>
      <w:proofErr w:type="spellEnd"/>
      <w:r w:rsidR="00EC0D45">
        <w:t xml:space="preserve">: 080869219, </w:t>
      </w:r>
      <w:proofErr w:type="spellStart"/>
      <w:r w:rsidR="00EC0D45">
        <w:t>OIB</w:t>
      </w:r>
      <w:proofErr w:type="spellEnd"/>
      <w:r w:rsidR="00EC0D45">
        <w:t>: 53739706744</w:t>
      </w:r>
      <w:r w:rsidR="004067F7">
        <w:t>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96528" w:rsidP="007A31D3" w:rsidR="00196528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EC0D45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EC0D45">
        <w:rPr>
          <w:bCs/>
        </w:rPr>
        <w:t>759</w:t>
      </w:r>
      <w:r>
        <w:rPr>
          <w:bCs/>
        </w:rPr>
        <w:t xml:space="preserve"> od </w:t>
      </w:r>
      <w:r w:rsidR="00EC0D45">
        <w:rPr>
          <w:bCs/>
        </w:rPr>
        <w:t>27</w:t>
      </w:r>
      <w:r>
        <w:rPr>
          <w:bCs/>
        </w:rPr>
        <w:t>. ožujka 2017. nad stečajnim dužnikom</w:t>
      </w:r>
      <w:r w:rsidR="00EC0D45">
        <w:rPr>
          <w:bCs/>
        </w:rPr>
        <w:t xml:space="preserve"> </w:t>
      </w:r>
      <w:proofErr w:type="spellStart"/>
      <w:r w:rsidR="00EC0D45">
        <w:t>eBlocks</w:t>
      </w:r>
      <w:proofErr w:type="spellEnd"/>
      <w:r w:rsidR="00EC0D45">
        <w:t xml:space="preserve"> društvo s ograničenom odgovornošću za trgovinu dječjim igračkama Zagreb, Vlade Gotovca 3, </w:t>
      </w:r>
      <w:proofErr w:type="spellStart"/>
      <w:r w:rsidR="00EC0D45">
        <w:t>MBS</w:t>
      </w:r>
      <w:proofErr w:type="spellEnd"/>
      <w:r w:rsidR="00EC0D45">
        <w:t xml:space="preserve">: 080869219, </w:t>
      </w:r>
      <w:proofErr w:type="spellStart"/>
      <w:r w:rsidR="00EC0D45">
        <w:t>OIB</w:t>
      </w:r>
      <w:proofErr w:type="spellEnd"/>
      <w:r w:rsidR="00EC0D45">
        <w:t>: 53739706744</w:t>
      </w:r>
      <w:r w:rsidR="004067F7">
        <w:t>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53C94">
        <w:t>80</w:t>
      </w:r>
      <w:r w:rsidR="00EC0D45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EC0D45">
        <w:t>20</w:t>
      </w:r>
      <w:r w:rsidR="00353C94">
        <w:t>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80</w:t>
      </w:r>
      <w:r w:rsidR="00EC0D45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EC0D45">
        <w:t>9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3F5684"/>
    <w:rsid w:val="004067F7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32501"/>
    <w:rsid w:val="00766D29"/>
    <w:rsid w:val="0077329E"/>
    <w:rsid w:val="0078009A"/>
    <w:rsid w:val="007807B3"/>
    <w:rsid w:val="00796AED"/>
    <w:rsid w:val="007A31D3"/>
    <w:rsid w:val="007A4540"/>
    <w:rsid w:val="007D4759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30887"/>
    <w:rsid w:val="00E60C19"/>
    <w:rsid w:val="00E70E4B"/>
    <w:rsid w:val="00E96356"/>
    <w:rsid w:val="00EA028A"/>
    <w:rsid w:val="00EB56EF"/>
    <w:rsid w:val="00EC0019"/>
    <w:rsid w:val="00EC0D45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08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08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8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8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08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08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8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8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St-806/2017</izvorni_sadrzaj>
    <derivirana_varijabla naziv="DomainObject.Predmet.OznakaBroj_1">St-806/2017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eBlocks društvo s ograničenom odgovornošću za trgovinu dječjim igračkama</izvorni_sadrzaj>
    <derivirana_varijabla naziv="DomainObject.Predmet.ProtustrankaFormated_1">  eBlocks društvo s ograničenom odgovornošću za trgovinu dječjim igračkama</derivirana_varijabla>
  </DomainObject.Predmet.ProtustrankaFormated>
  <DomainObject.Predmet.ProtustrankaFormatedOIB>
    <izvorni_sadrzaj>  eBlocks društvo s ograničenom odgovornošću za trgovinu dječjim igračkama, OIB 53739706744</izvorni_sadrzaj>
    <derivirana_varijabla naziv="DomainObject.Predmet.ProtustrankaFormatedOIB_1">  eBlocks društvo s ograničenom odgovornošću za trgovinu dječjim igračkama, OIB 53739706744</derivirana_varijabla>
  </DomainObject.Predmet.ProtustrankaFormatedOIB>
  <DomainObject.Predmet.ProtustrankaFormatedWithAdress>
    <izvorni_sadrzaj> eBlocks društvo s ograničenom odgovornošću za trgovinu dječjim igračkama, Vlade Gotovca 3, 10000 Zagreb</izvorni_sadrzaj>
    <derivirana_varijabla naziv="DomainObject.Predmet.ProtustrankaFormatedWithAdress_1"> eBlocks društvo s ograničenom odgovornošću za trgovinu dječjim igračkama, Vlade Gotovca 3, 10000 Zagreb</derivirana_varijabla>
  </DomainObject.Predmet.ProtustrankaFormatedWithAdress>
  <DomainObject.Predmet.ProtustrankaFormatedWithAdressOIB>
    <izvorni_sadrzaj> eBlocks društvo s ograničenom odgovornošću za trgovinu dječjim igračkama, OIB 53739706744, Vlade Gotovca 3, 10000 Zagreb</izvorni_sadrzaj>
    <derivirana_varijabla naziv="DomainObject.Predmet.ProtustrankaFormatedWithAdressOIB_1"> eBlocks društvo s ograničenom odgovornošću za trgovinu dječjim igračkama, OIB 53739706744, Vlade Gotovca 3, 10000 Zagreb</derivirana_varijabla>
  </DomainObject.Predmet.ProtustrankaFormatedWithAdressOIB>
  <DomainObject.Predmet.ProtustrankaWithAdress>
    <izvorni_sadrzaj>eBlocks društvo s ograničenom odgovornošću za trgovinu dječjim igračkama Vlade Gotovca 3, 10000 Zagreb</izvorni_sadrzaj>
    <derivirana_varijabla naziv="DomainObject.Predmet.ProtustrankaWithAdress_1">eBlocks društvo s ograničenom odgovornošću za trgovinu dječjim igračkama Vlade Gotovca 3, 10000 Zagreb</derivirana_varijabla>
  </DomainObject.Predmet.ProtustrankaWithAdress>
  <DomainObject.Predmet.ProtustrankaWithAdressOIB>
    <izvorni_sadrzaj>eBlocks društvo s ograničenom odgovornošću za trgovinu dječjim igračkama, OIB 53739706744, Vlade Gotovca 3, 10000 Zagreb</izvorni_sadrzaj>
    <derivirana_varijabla naziv="DomainObject.Predmet.ProtustrankaWithAdressOIB_1">eBlocks društvo s ograničenom odgovornošću za trgovinu dječjim igračkama, OIB 53739706744, Vlade Gotovca 3, 10000 Zagreb</derivirana_varijabla>
  </DomainObject.Predmet.ProtustrankaWithAdressOIB>
  <DomainObject.Predmet.ProtustrankaNazivFormated>
    <izvorni_sadrzaj>eBlocks društvo s ograničenom odgovornošću za trgovinu dječjim igračkama</izvorni_sadrzaj>
    <derivirana_varijabla naziv="DomainObject.Predmet.ProtustrankaNazivFormated_1">eBlocks društvo s ograničenom odgovornošću za trgovinu dječjim igračkama</derivirana_varijabla>
  </DomainObject.Predmet.ProtustrankaNazivFormated>
  <DomainObject.Predmet.ProtustrankaNazivFormatedOIB>
    <izvorni_sadrzaj>eBlocks društvo s ograničenom odgovornošću za trgovinu dječjim igračkama, OIB 53739706744</izvorni_sadrzaj>
    <derivirana_varijabla naziv="DomainObject.Predmet.ProtustrankaNazivFormatedOIB_1">eBlocks društvo s ograničenom odgovornošću za trgovinu dječjim igračkama, OIB 53739706744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eBlocks društvo s ograničenom odgovornošću za trgovinu dječjim igračkama</item>
    </izvorni_sadrzaj>
    <derivirana_varijabla naziv="DomainObject.Predmet.ProtuStrankaListFormated_1">
      <item>eBlocks društvo s ograničenom odgovornošću za trgovinu dječjim igračkama</item>
    </derivirana_varijabla>
  </DomainObject.Predmet.ProtuStrankaListFormated>
  <DomainObject.Predmet.ProtuStrankaListFormatedOIB>
    <izvorni_sadrzaj>
      <item>eBlocks društvo s ograničenom odgovornošću za trgovinu dječjim igračkama, OIB 53739706744</item>
    </izvorni_sadrzaj>
    <derivirana_varijabla naziv="DomainObject.Predmet.ProtuStrankaListFormatedOIB_1">
      <item>eBlocks društvo s ograničenom odgovornošću za trgovinu dječjim igračkama, OIB 53739706744</item>
    </derivirana_varijabla>
  </DomainObject.Predmet.ProtuStrankaListFormatedOIB>
  <DomainObject.Predmet.ProtuStrankaListFormatedWithAdress>
    <izvorni_sadrzaj>
      <item>eBlocks društvo s ograničenom odgovornošću za trgovinu dječjim igračkama, Vlade Gotovca 3, 10000 Zagreb</item>
    </izvorni_sadrzaj>
    <derivirana_varijabla naziv="DomainObject.Predmet.ProtuStrankaListFormatedWithAdress_1">
      <item>eBlocks društvo s ograničenom odgovornošću za trgovinu dječjim igračkama, Vlade Gotovca 3, 10000 Zagreb</item>
    </derivirana_varijabla>
  </DomainObject.Predmet.ProtuStrankaListFormatedWithAdress>
  <DomainObject.Predmet.ProtuStrankaListFormatedWithAdressOIB>
    <izvorni_sadrzaj>
      <item>eBlocks društvo s ograničenom odgovornošću za trgovinu dječjim igračkama, OIB 53739706744, Vlade Gotovca 3, 10000 Zagreb</item>
    </izvorni_sadrzaj>
    <derivirana_varijabla naziv="DomainObject.Predmet.ProtuStrankaListFormatedWithAdressOIB_1">
      <item>eBlocks društvo s ograničenom odgovornošću za trgovinu dječjim igračkama, OIB 53739706744, Vlade Gotovca 3, 10000 Zagreb</item>
    </derivirana_varijabla>
  </DomainObject.Predmet.ProtuStrankaListFormatedWithAdressOIB>
  <DomainObject.Predmet.ProtuStrankaListNazivFormated>
    <izvorni_sadrzaj>
      <item>eBlocks društvo s ograničenom odgovornošću za trgovinu dječjim igračkama</item>
    </izvorni_sadrzaj>
    <derivirana_varijabla naziv="DomainObject.Predmet.ProtuStrankaListNazivFormated_1">
      <item>eBlocks društvo s ograničenom odgovornošću za trgovinu dječjim igračkama</item>
    </derivirana_varijabla>
  </DomainObject.Predmet.ProtuStrankaListNazivFormated>
  <DomainObject.Predmet.ProtuStrankaListNazivFormatedOIB>
    <izvorni_sadrzaj>
      <item>eBlocks društvo s ograničenom odgovornošću za trgovinu dječjim igračkama, OIB 53739706744</item>
    </izvorni_sadrzaj>
    <derivirana_varijabla naziv="DomainObject.Predmet.ProtuStrankaListNazivFormatedOIB_1">
      <item>eBlocks društvo s ograničenom odgovornošću za trgovinu dječjim igračkama, OIB 53739706744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eBlocks društvo s ograničenom odgovornošću za trgovinu dječjim igračkama</izvorni_sadrzaj>
    <derivirana_varijabla naziv="DomainObject.Predmet.ProtustrankaIDrugi_1">eBlocks društvo s ograničenom odgovornošću za trgovinu dječjim igračkama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eBlocks društvo s ograničenom odgovornošću za trgovinu dječjim igračkama, OIB 53739706744, Vlade Gotovca 3, 10000 Zagreb</izvorni_sadrzaj>
    <derivirana_varijabla naziv="DomainObject.Predmet.ProtustrankaIDrugiAdressOIB_1">eBlocks društvo s ograničenom odgovornošću za trgovinu dječjim igračkama, OIB 53739706744, Vlade Gotovca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eBlocks društvo s ograničenom odgovornošću za trgovinu dječjim igračkama</item>
      <item>FINA Regionalni centar Zagreb</item>
    </izvorni_sadrzaj>
    <derivirana_varijabla naziv="DomainObject.Predmet.SudioniciListNaziv_1">
      <item>eBlocks društvo s ograničenom odgovornošću za trgovinu dječjim igračkama</item>
      <item>FINA Regionalni centar Zagreb</item>
    </derivirana_varijabla>
  </DomainObject.Predmet.SudioniciListNaziv>
  <DomainObject.Predmet.SudioniciListAdressOIB>
    <izvorni_sadrzaj>
      <item>eBlocks društvo s ograničenom odgovornošću za trgovinu dječjim igračkama, OIB 53739706744, Vlade Gotovca 3,10000 Zagreb</item>
      <item>FINA Regionalni centar Zagreb, OIB 85821130368, Trg svibanjskih žrtava 1995. br. 1,10000 Zagreb</item>
    </izvorni_sadrzaj>
    <derivirana_varijabla naziv="DomainObject.Predmet.SudioniciListAdressOIB_1">
      <item>eBlocks društvo s ograničenom odgovornošću za trgovinu dječjim igračkama, OIB 53739706744, Vlade Gotovca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53739706744</item>
      <item>, OIB 85821130368</item>
    </izvorni_sadrzaj>
    <derivirana_varijabla naziv="DomainObject.Predmet.SudioniciListNazivOIB_1">
      <item>, OIB 53739706744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EC867-4253-48CD-964F-23D2ADE39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3259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2017-09-29T09:10:00Z</dcterms:created>
  <dc:creator>Korisnik</dc:creator>
  <cp:lastModifiedBy>Ljiljana Floršić</cp:lastModifiedBy>
  <cp:lastPrinted>2017-09-29T09:11:00Z</cp:lastPrinted>
  <dcterms:modified xmlns:xsi="http://www.w3.org/2001/XMLSchema-instance" xsi:type="dcterms:W3CDTF">2017-09-29T09:12:00Z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