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113e" w14:paraId="9f7113e" w:rsidRDefault="0020686D" w:rsidP="00910611" w:rsidR="002068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86D" w:rsidP="00910611" w:rsidR="0020686D">
      <w:r>
        <w:rPr>
          <w:rFonts w:eastAsia="MS Mincho"/>
        </w:rPr>
        <w:t>REPUBLIKA HRVATSKA</w:t>
      </w:r>
    </w:p>
    <w:p w:rsidRDefault="0020686D" w:rsidP="00910611" w:rsidR="0020686D">
      <w:r>
        <w:rPr>
          <w:rFonts w:eastAsia="MS Mincho"/>
        </w:rPr>
        <w:t>TRGOVAČKI SUD U RIJECI</w:t>
      </w:r>
    </w:p>
    <w:p w:rsidRDefault="0020686D" w:rsidR="002068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0686D" w:rsidP="00910611" w:rsidR="0020686D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F531E0">
        <w:rPr>
          <w:b/>
        </w:rPr>
        <w:t>FEET d.o.o. Pula, Osječka 5</w:t>
      </w:r>
      <w:r w:rsidR="00A83E5B" w:rsidRPr="00A83E5B">
        <w:rPr>
          <w:b/>
        </w:rPr>
        <w:t>,</w:t>
      </w:r>
      <w:r w:rsidR="00A83E5B" w:rsidRPr="00A83E5B">
        <w:t xml:space="preserve"> </w:t>
      </w:r>
      <w:r w:rsidR="00F531E0" w:rsidRPr="00F531E0">
        <w:rPr>
          <w:b/>
        </w:rPr>
        <w:t>OIB 68970710060</w:t>
      </w:r>
      <w:r w:rsidR="00F531E0">
        <w:t xml:space="preserve">, temeljem čl.111. Ovršnog zakona (NN 25/12, 112/12 i 93/14), </w:t>
      </w:r>
      <w:r w:rsidR="00A83E5B" w:rsidRPr="00A83E5B">
        <w:t xml:space="preserve">dana </w:t>
      </w:r>
      <w:r w:rsidR="0004777D">
        <w:t>2</w:t>
      </w:r>
      <w:r w:rsidR="00F531E0">
        <w:t>9</w:t>
      </w:r>
      <w:r w:rsidR="0004777D">
        <w:t>. siječnja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A8691E" w:rsidP="00A8691E" w:rsidR="00A8691E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Određuje se ročište za diobu kupovnine ostvarene prodajom nekretnine stečajnog dužnika upisane u </w:t>
      </w:r>
      <w:r w:rsidRPr="007664ED">
        <w:t xml:space="preserve">zemljišnim knjigama </w:t>
      </w:r>
      <w:r w:rsidR="00BB5A9F" w:rsidRPr="00BB5A9F">
        <w:t>Općinskog suda u Puli,</w:t>
      </w:r>
      <w:r w:rsidR="00BB5A9F" w:rsidRPr="00BB5A9F">
        <w:rPr>
          <w:lang w:val="en-US"/>
        </w:rPr>
        <w:t xml:space="preserve"> </w:t>
      </w:r>
      <w:r w:rsidR="00545437">
        <w:t>oznake upisane u zk.ul.</w:t>
      </w:r>
      <w:r w:rsidR="00F531E0">
        <w:t>15048</w:t>
      </w:r>
      <w:r w:rsidR="00545437">
        <w:t>, k.o.</w:t>
      </w:r>
      <w:r w:rsidR="00F531E0">
        <w:t xml:space="preserve"> Pula i to 329/10000, k.č.br. 543/4, stadion s 1593 m2 s kojim je povezano pravo vlasništva na poseban dio 14-P13</w:t>
      </w:r>
      <w:r>
        <w:t>,</w:t>
      </w:r>
      <w:r w:rsidR="00F531E0">
        <w:t xml:space="preserve"> koji se sastoji od prizemlja i galerije ukupne površine 143,85 m2 – 15. etaža,</w:t>
      </w:r>
      <w:r w:rsidR="00545437">
        <w:t xml:space="preserve"> </w:t>
      </w:r>
      <w:r>
        <w:t>za dan</w:t>
      </w:r>
    </w:p>
    <w:p w:rsidRDefault="007664ED" w:rsidP="007664ED" w:rsidR="007664ED">
      <w:pPr>
        <w:jc w:val="both"/>
      </w:pPr>
    </w:p>
    <w:p w:rsidRDefault="00F531E0" w:rsidP="007664ED" w:rsidR="007664ED">
      <w:pPr>
        <w:jc w:val="center"/>
        <w:rPr>
          <w:b/>
        </w:rPr>
      </w:pPr>
      <w:r>
        <w:rPr>
          <w:b/>
        </w:rPr>
        <w:t>15</w:t>
      </w:r>
      <w:r w:rsidR="00BB5A9F">
        <w:rPr>
          <w:b/>
        </w:rPr>
        <w:t xml:space="preserve">. </w:t>
      </w:r>
      <w:r w:rsidR="0004777D">
        <w:rPr>
          <w:b/>
        </w:rPr>
        <w:t>ožujka</w:t>
      </w:r>
      <w:r w:rsidR="007664ED">
        <w:rPr>
          <w:b/>
        </w:rPr>
        <w:t xml:space="preserve"> 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>
        <w:rPr>
          <w:b/>
        </w:rPr>
        <w:t>10,00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Na ročište se dostavom ovoga zaključka pozivaju: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</w:pPr>
      <w:r>
        <w:t xml:space="preserve">stečajni upravitelj, </w:t>
      </w:r>
    </w:p>
    <w:p w:rsidRDefault="007664ED" w:rsidP="007664ED" w:rsidR="00460839">
      <w:pPr>
        <w:pStyle w:val="Odlomakpopisa"/>
        <w:numPr>
          <w:ilvl w:val="0"/>
          <w:numId w:val="2"/>
        </w:numPr>
        <w:jc w:val="both"/>
      </w:pPr>
      <w:r>
        <w:t>razlučni vjerovni</w:t>
      </w:r>
      <w:r w:rsidR="00460839">
        <w:t>ci:</w:t>
      </w:r>
    </w:p>
    <w:p w:rsidRDefault="00460839" w:rsidP="00F531E0" w:rsidR="007664ED">
      <w:pPr>
        <w:pStyle w:val="Odlomakpopisa"/>
        <w:ind w:left="1440"/>
        <w:jc w:val="both"/>
      </w:pPr>
      <w:r>
        <w:tab/>
      </w:r>
      <w:r w:rsidR="00F531E0">
        <w:t>ISTARSKA KREDITNA BANKA UMAG d.d. Umag, E. Miloša 1</w:t>
      </w:r>
    </w:p>
    <w:p w:rsidRDefault="00033286" w:rsidP="00460839" w:rsidR="00033286">
      <w:pPr>
        <w:pStyle w:val="Odlomakpopisa"/>
        <w:ind w:left="1440"/>
        <w:jc w:val="both"/>
      </w:pPr>
      <w:r>
        <w:tab/>
        <w:t>REPUBLIKA HRVATSKA</w:t>
      </w:r>
      <w:r w:rsidR="00F531E0">
        <w:t xml:space="preserve"> </w:t>
      </w:r>
    </w:p>
    <w:p w:rsidRDefault="007664ED" w:rsidP="007664ED" w:rsidR="007664ED">
      <w:pPr>
        <w:pStyle w:val="Odlomakpopisa"/>
        <w:ind w:left="42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F531E0">
        <w:t>29</w:t>
      </w:r>
      <w:r w:rsidR="0004777D">
        <w:t>. siječnja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 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F531E0">
        <w:rPr>
          <w:sz w:val="20"/>
          <w:szCs w:val="20"/>
        </w:rPr>
        <w:t>Marino Folo</w:t>
      </w:r>
      <w:r w:rsidR="00BB5A9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Default="007664ED" w:rsidP="007664ED" w:rsidR="00033286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razlučni vjerovni</w:t>
      </w:r>
      <w:r w:rsidR="00033286">
        <w:rPr>
          <w:sz w:val="20"/>
          <w:szCs w:val="20"/>
        </w:rPr>
        <w:t>ci</w:t>
      </w:r>
    </w:p>
    <w:p w:rsidRDefault="00F531E0" w:rsidP="00460839" w:rsidR="00033286" w:rsidRPr="00033286">
      <w:pPr>
        <w:pStyle w:val="Odlomakpopisa"/>
        <w:ind w:left="1440"/>
        <w:jc w:val="both"/>
        <w:rPr>
          <w:sz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IKB d.d. Umag, E. Miloša 1 </w:t>
      </w:r>
    </w:p>
    <w:p w:rsidRDefault="00033286" w:rsidP="00033286" w:rsidR="007664ED" w:rsidRPr="00033286">
      <w:pPr>
        <w:pStyle w:val="Odlomakpopisa"/>
        <w:ind w:left="1440"/>
        <w:jc w:val="both"/>
        <w:rPr>
          <w:sz w:val="20"/>
          <w:szCs w:val="20"/>
        </w:rPr>
      </w:pPr>
      <w:r w:rsidRPr="00033286">
        <w:rPr>
          <w:sz w:val="20"/>
        </w:rPr>
        <w:tab/>
        <w:t>REPUBLIKA HRVATSKA</w:t>
      </w:r>
      <w:r w:rsidR="007664ED" w:rsidRPr="00033286">
        <w:rPr>
          <w:sz w:val="16"/>
          <w:szCs w:val="20"/>
        </w:rPr>
        <w:t xml:space="preserve"> </w:t>
      </w:r>
      <w:r w:rsidRPr="00033286">
        <w:rPr>
          <w:sz w:val="20"/>
          <w:szCs w:val="20"/>
        </w:rPr>
        <w:t xml:space="preserve">po </w:t>
      </w:r>
      <w:r w:rsidR="00A83E5B" w:rsidRPr="00033286">
        <w:rPr>
          <w:sz w:val="20"/>
          <w:szCs w:val="20"/>
        </w:rPr>
        <w:t xml:space="preserve">ŽDO Pula 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F531E0">
        <w:rPr>
          <w:sz w:val="20"/>
          <w:szCs w:val="20"/>
        </w:rPr>
        <w:t>29</w:t>
      </w:r>
      <w:r w:rsidR="0004777D">
        <w:rPr>
          <w:sz w:val="20"/>
          <w:szCs w:val="20"/>
        </w:rPr>
        <w:t>.01.2016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8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F531E0">
      <w:t>943/13-69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2035FD"/>
    <w:rsid w:val="00204734"/>
    <w:rsid w:val="0020686D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60839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664ED"/>
    <w:rsid w:val="00774567"/>
    <w:rsid w:val="007A7FD7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B5A9F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8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8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8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8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8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68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8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8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8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8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St-943/2013</izvorni_sadrzaj>
    <derivirana_varijabla naziv="DomainObject.Predmet.OznakaBroj_1">St-943/2013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FEET d.o.o.  Pula zastupanog po punomoćniku Odvjetničko društvo Čohilj &amp; Rovis</izvorni_sadrzaj>
    <derivirana_varijabla naziv="DomainObject.Predmet.ProtustrankaFormated_1">  FEET d.o.o.  Pula zastupanog po punomoćniku Odvjetničko društvo Čohilj &amp; Rovis</derivirana_varijabla>
  </DomainObject.Predmet.ProtustrankaFormated>
  <DomainObject.Predmet.ProtustrankaFormatedOIB>
    <izvorni_sadrzaj>  FEET d.o.o.  Pula, OIB 68970710060 zastupanog po punomoćniku Odvjetničko društvo Čohilj &amp; Rovis</izvorni_sadrzaj>
    <derivirana_varijabla naziv="DomainObject.Predmet.ProtustrankaFormatedOIB_1">  FEET d.o.o.  Pula, OIB 68970710060 zastupanog po punomoćniku Odvjetničko društvo Čohilj &amp; Rovis</derivirana_varijabla>
  </DomainObject.Predmet.ProtustrankaFormatedOIB>
  <DomainObject.Predmet.ProtustrankaFormatedWithAdress>
    <izvorni_sadrzaj> FEET d.o.o.  Pula, Osječka 5, 52 100 Pula zastupanog po punomoćniku Odvjetničko društvo Čohilj &amp; Rovis</izvorni_sadrzaj>
    <derivirana_varijabla naziv="DomainObject.Predmet.ProtustrankaFormatedWithAdress_1"> FEET d.o.o.  Pula, Osječka 5, 52 100 Pula zastupanog po punomoćniku Odvjetničko društvo Čohilj &amp; Rovis</derivirana_varijabla>
  </DomainObject.Predmet.ProtustrankaFormatedWithAdress>
  <DomainObject.Predmet.ProtustrankaFormatedWithAdressOIB>
    <izvorni_sadrzaj> FEET d.o.o.  Pula, OIB 68970710060, Osječka 5, 52 100 Pula zastupanog po punomoćniku Odvjetničko društvo Čohilj &amp; Rovis</izvorni_sadrzaj>
    <derivirana_varijabla naziv="DomainObject.Predmet.ProtustrankaFormatedWithAdressOIB_1"> FEET d.o.o.  Pula, OIB 68970710060, Osječka 5, 52 100 Pula zastupanog po punomoćniku Odvjetničko društvo Čohilj &amp; Rovis</derivirana_varijabla>
  </DomainObject.Predmet.ProtustrankaFormatedWithAdressOIB>
  <DomainObject.Predmet.ProtustrankaWithAdress>
    <izvorni_sadrzaj>FEET d.o.o.  Pula Osječka 5, 52 100 Pula</izvorni_sadrzaj>
    <derivirana_varijabla naziv="DomainObject.Predmet.ProtustrankaWithAdress_1">FEET d.o.o.  Pula Osječka 5, 52 100 Pula</derivirana_varijabla>
  </DomainObject.Predmet.ProtustrankaWithAdress>
  <DomainObject.Predmet.ProtustrankaWithAdressOIB>
    <izvorni_sadrzaj>FEET d.o.o.  Pula, OIB 68970710060, Osječka 5, 52 100 Pula</izvorni_sadrzaj>
    <derivirana_varijabla naziv="DomainObject.Predmet.ProtustrankaWithAdressOIB_1">FEET d.o.o.  Pula, OIB 68970710060, Osječka 5, 52 100 Pula</derivirana_varijabla>
  </DomainObject.Predmet.ProtustrankaWithAdressOIB>
  <DomainObject.Predmet.ProtustrankaNazivFormated>
    <izvorni_sadrzaj>FEET d.o.o.  Pula</izvorni_sadrzaj>
    <derivirana_varijabla naziv="DomainObject.Predmet.ProtustrankaNazivFormated_1">FEET d.o.o.  Pula</derivirana_varijabla>
  </DomainObject.Predmet.ProtustrankaNazivFormated>
  <DomainObject.Predmet.ProtustrankaNazivFormatedOIB>
    <izvorni_sadrzaj>FEET d.o.o.  Pula, OIB 68970710060</izvorni_sadrzaj>
    <derivirana_varijabla naziv="DomainObject.Predmet.ProtustrankaNazivFormatedOIB_1">FEET d.o.o.  Pula, OIB 68970710060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ELVIS ROVIS  Pula</izvorni_sadrzaj>
    <derivirana_varijabla naziv="DomainObject.Predmet.StrankaFormated_1">  ELVIS ROVIS  Pula</derivirana_varijabla>
  </DomainObject.Predmet.StrankaFormated>
  <DomainObject.Predmet.StrankaFormatedOIB>
    <izvorni_sadrzaj>  ELVIS ROVIS  Pula, OIB 10535653798</izvorni_sadrzaj>
    <derivirana_varijabla naziv="DomainObject.Predmet.StrankaFormatedOIB_1">  ELVIS ROVIS  Pula, OIB 10535653798</derivirana_varijabla>
  </DomainObject.Predmet.StrankaFormatedOIB>
  <DomainObject.Predmet.StrankaFormatedWithAdress>
    <izvorni_sadrzaj> ELVIS ROVIS  Pula, Vukovarska 44, 52 100 Pula</izvorni_sadrzaj>
    <derivirana_varijabla naziv="DomainObject.Predmet.StrankaFormatedWithAdress_1"> ELVIS ROVIS  Pula, Vukovarska 44, 52 100 Pula</derivirana_varijabla>
  </DomainObject.Predmet.StrankaFormatedWithAdress>
  <DomainObject.Predmet.StrankaFormatedWithAdressOIB>
    <izvorni_sadrzaj> ELVIS ROVIS  Pula, OIB 10535653798, Vukovarska 44, 52 100 Pula</izvorni_sadrzaj>
    <derivirana_varijabla naziv="DomainObject.Predmet.StrankaFormatedWithAdressOIB_1"> ELVIS ROVIS  Pula, OIB 10535653798, Vukovarska 44, 52 100 Pula</derivirana_varijabla>
  </DomainObject.Predmet.StrankaFormatedWithAdressOIB>
  <DomainObject.Predmet.StrankaWithAdress>
    <izvorni_sadrzaj>ELVIS ROVIS  Pula Vukovarska 44,52 100 Pula</izvorni_sadrzaj>
    <derivirana_varijabla naziv="DomainObject.Predmet.StrankaWithAdress_1">ELVIS ROVIS  Pula Vukovarska 44,52 100 Pula</derivirana_varijabla>
  </DomainObject.Predmet.StrankaWithAdress>
  <DomainObject.Predmet.StrankaWithAdressOIB>
    <izvorni_sadrzaj>ELVIS ROVIS  Pula, OIB 10535653798, Vukovarska 44,52 100 Pula</izvorni_sadrzaj>
    <derivirana_varijabla naziv="DomainObject.Predmet.StrankaWithAdressOIB_1">ELVIS ROVIS  Pula, OIB 10535653798, Vukovarska 44,52 100 Pula</derivirana_varijabla>
  </DomainObject.Predmet.StrankaWithAdressOIB>
  <DomainObject.Predmet.StrankaNazivFormated>
    <izvorni_sadrzaj>ELVIS ROVIS  Pula</izvorni_sadrzaj>
    <derivirana_varijabla naziv="DomainObject.Predmet.StrankaNazivFormated_1">ELVIS ROVIS  Pula</derivirana_varijabla>
  </DomainObject.Predmet.StrankaNazivFormated>
  <DomainObject.Predmet.StrankaNazivFormatedOIB>
    <izvorni_sadrzaj>ELVIS ROVIS  Pula, OIB 10535653798</izvorni_sadrzaj>
    <derivirana_varijabla naziv="DomainObject.Predmet.StrankaNazivFormatedOIB_1">ELVIS ROVIS  Pula, OIB 10535653798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ELVIS ROVIS  Pula</item>
    </izvorni_sadrzaj>
    <derivirana_varijabla naziv="DomainObject.Predmet.StrankaListFormated_1">
      <item>ELVIS ROVIS  Pula</item>
    </derivirana_varijabla>
  </DomainObject.Predmet.StrankaListFormated>
  <DomainObject.Predmet.StrankaListFormatedOIB>
    <izvorni_sadrzaj>
      <item>ELVIS ROVIS  Pula, OIB 10535653798</item>
    </izvorni_sadrzaj>
    <derivirana_varijabla naziv="DomainObject.Predmet.StrankaListFormatedOIB_1">
      <item>ELVIS ROVIS  Pula, OIB 10535653798</item>
    </derivirana_varijabla>
  </DomainObject.Predmet.StrankaListFormatedOIB>
  <DomainObject.Predmet.StrankaListFormatedWithAdress>
    <izvorni_sadrzaj>
      <item>ELVIS ROVIS  Pula, Vukovarska 44, 52 100 Pula</item>
    </izvorni_sadrzaj>
    <derivirana_varijabla naziv="DomainObject.Predmet.StrankaListFormatedWithAdress_1">
      <item>ELVIS ROVIS  Pula, Vukovarska 44, 52 100 Pula</item>
    </derivirana_varijabla>
  </DomainObject.Predmet.StrankaListFormatedWithAdress>
  <DomainObject.Predmet.StrankaListFormatedWithAdressOIB>
    <izvorni_sadrzaj>
      <item>ELVIS ROVIS  Pula, OIB 10535653798, Vukovarska 44, 52 100 Pula</item>
    </izvorni_sadrzaj>
    <derivirana_varijabla naziv="DomainObject.Predmet.StrankaListFormatedWithAdressOIB_1">
      <item>ELVIS ROVIS  Pula, OIB 10535653798, Vukovarska 44, 52 100 Pula</item>
    </derivirana_varijabla>
  </DomainObject.Predmet.StrankaListFormatedWithAdressOIB>
  <DomainObject.Predmet.StrankaListNazivFormated>
    <izvorni_sadrzaj>
      <item>ELVIS ROVIS  Pula</item>
    </izvorni_sadrzaj>
    <derivirana_varijabla naziv="DomainObject.Predmet.StrankaListNazivFormated_1">
      <item>ELVIS ROVIS  Pula</item>
    </derivirana_varijabla>
  </DomainObject.Predmet.StrankaListNazivFormated>
  <DomainObject.Predmet.StrankaListNazivFormatedOIB>
    <izvorni_sadrzaj>
      <item>ELVIS ROVIS  Pula, OIB 10535653798</item>
    </izvorni_sadrzaj>
    <derivirana_varijabla naziv="DomainObject.Predmet.StrankaListNazivFormatedOIB_1">
      <item>ELVIS ROVIS  Pula, OIB 10535653798</item>
    </derivirana_varijabla>
  </DomainObject.Predmet.StrankaListNazivFormatedOIB>
  <DomainObject.Predmet.ProtuStrankaListFormated>
    <izvorni_sadrzaj>
      <item>FEET d.o.o.  Pula zastupanog po punomoćniku Odvjetničko društvo Čohilj &amp; Rovis</item>
    </izvorni_sadrzaj>
    <derivirana_varijabla naziv="DomainObject.Predmet.ProtuStrankaListFormated_1">
      <item>FEET d.o.o.  Pula zastupanog po punomoćniku Odvjetničko društvo Čohilj &amp; Rovis</item>
    </derivirana_varijabla>
  </DomainObject.Predmet.ProtuStrankaListFormated>
  <DomainObject.Predmet.ProtuStrankaListFormatedOIB>
    <izvorni_sadrzaj>
      <item>FEET d.o.o.  Pula, OIB 68970710060 zastupanog po punomoćniku Odvjetničko društvo Čohilj &amp; Rovis</item>
    </izvorni_sadrzaj>
    <derivirana_varijabla naziv="DomainObject.Predmet.ProtuStrankaListFormatedOIB_1">
      <item>FEET d.o.o.  Pula, OIB 68970710060 zastupanog po punomoćniku Odvjetničko društvo Čohilj &amp; Rovis</item>
    </derivirana_varijabla>
  </DomainObject.Predmet.ProtuStrankaListFormatedOIB>
  <DomainObject.Predmet.ProtuStrankaListFormatedWithAdress>
    <izvorni_sadrzaj>
      <item>FEET d.o.o.  Pula, Osječka 5, 52 100 Pula zastupanog po punomoćniku Odvjetničko društvo Čohilj &amp; Rovis</item>
    </izvorni_sadrzaj>
    <derivirana_varijabla naziv="DomainObject.Predmet.ProtuStrankaListFormatedWithAdress_1">
      <item>FEET d.o.o.  Pula, Osječka 5, 52 100 Pula zastupanog po punomoćniku Odvjetničko društvo Čohilj &amp; Rovis</item>
    </derivirana_varijabla>
  </DomainObject.Predmet.ProtuStrankaListFormatedWithAdress>
  <DomainObject.Predmet.ProtuStrankaListFormatedWithAdressOIB>
    <izvorni_sadrzaj>
      <item>FEET d.o.o.  Pula, OIB 68970710060, Osječka 5, 52 100 Pula zastupanog po punomoćniku Odvjetničko društvo Čohilj &amp; Rovis</item>
    </izvorni_sadrzaj>
    <derivirana_varijabla naziv="DomainObject.Predmet.ProtuStrankaListFormatedWithAdressOIB_1">
      <item>FEET d.o.o.  Pula, OIB 68970710060, Osječka 5, 52 100 Pula zastupanog po punomoćniku Odvjetničko društvo Čohilj &amp; Rovis</item>
    </derivirana_varijabla>
  </DomainObject.Predmet.ProtuStrankaListFormatedWithAdressOIB>
  <DomainObject.Predmet.ProtuStrankaListNazivFormated>
    <izvorni_sadrzaj>
      <item>FEET d.o.o.  Pula</item>
    </izvorni_sadrzaj>
    <derivirana_varijabla naziv="DomainObject.Predmet.ProtuStrankaListNazivFormated_1">
      <item>FEET d.o.o.  Pula</item>
    </derivirana_varijabla>
  </DomainObject.Predmet.ProtuStrankaListNazivFormated>
  <DomainObject.Predmet.ProtuStrankaListNazivFormatedOIB>
    <izvorni_sadrzaj>
      <item>FEET d.o.o.  Pula, OIB 68970710060</item>
    </izvorni_sadrzaj>
    <derivirana_varijabla naziv="DomainObject.Predmet.ProtuStrankaListNazivFormatedOIB_1">
      <item>FEET d.o.o.  Pula, OIB 68970710060</item>
    </derivirana_varijabla>
  </DomainObject.Predmet.ProtuStrankaListNazivFormatedOIB>
  <DomainObject.Predmet.OstaliListFormated>
    <izvorni_sadrzaj>
      <item>Odvjetničko društvo Čohilj &amp; Rovis punomoćnik sudionika u postupku FEET d.o.o.  Pula</item>
      <item>Tamara Vejnović-Rosić</item>
      <item>Željko Perčinlić</item>
      <item>Marino Folo</item>
    </izvorni_sadrzaj>
    <derivirana_varijabla naziv="DomainObject.Predmet.OstaliListFormated_1">
      <item>Odvjetničko društvo Čohilj &amp; Rovis punomoćnik sudionika u postupku FEET d.o.o.  Pula</item>
      <item>Tamara Vejnović-Rosić</item>
      <item>Željko Perčinlić</item>
      <item>Marino Folo</item>
    </derivirana_varijabla>
  </DomainObject.Predmet.OstaliListFormated>
  <DomainObject.Predmet.OstaliListFormatedOIB>
    <izvorni_sadrzaj>
      <item>Odvjetničko društvo Čohilj &amp; Rovis punomoćnik sudionika u postupku FEET d.o.o.  Pula</item>
      <item>Tamara Vejnović-Rosić</item>
      <item>Željko Perčinlić</item>
      <item>Marino Folo, OIB 15300995578</item>
    </izvorni_sadrzaj>
    <derivirana_varijabla naziv="DomainObject.Predmet.OstaliListFormatedOIB_1">
      <item>Odvjetničko društvo Čohilj &amp; Rovis punomoćnik sudionika u postupku FEET d.o.o.  Pula</item>
      <item>Tamara Vejnović-Rosić</item>
      <item>Željko Perčinlić</item>
      <item>Marino Folo, OIB 15300995578</item>
    </derivirana_varijabla>
  </DomainObject.Predmet.OstaliListFormatedOIB>
  <DomainObject.Predmet.OstaliListFormatedWithAdress>
    <izvorni_sadrzaj>
      <item>Odvjetničko društvo Čohilj &amp; Rovis, Dalmatinova 4, 52100 Pula punomoćnik sudionika u postupku FEET d.o.o.  Pula</item>
      <item>Tamara Vejnović-Rosić</item>
      <item>Željko Perčinlić</item>
      <item>Marino Folo, Sponzina 27, 52100 Pula</item>
    </izvorni_sadrzaj>
    <derivirana_varijabla naziv="DomainObject.Predmet.OstaliListFormatedWithAdress_1">
      <item>Odvjetničko društvo Čohilj &amp; Rovis, Dalmatinova 4, 52100 Pula punomoćnik sudionika u postupku FEET d.o.o.  Pula</item>
      <item>Tamara Vejnović-Rosić</item>
      <item>Željko Perčinlić</item>
      <item>Marino Folo, Sponzina 27, 52100 Pula</item>
    </derivirana_varijabla>
  </DomainObject.Predmet.OstaliListFormatedWithAdress>
  <DomainObject.Predmet.OstaliListFormatedWithAdressOIB>
    <izvorni_sadrzaj>
      <item>Odvjetničko društvo Čohilj &amp; Rovis, Dalmatinova 4, 52100 Pula punomoćnik sudionika u postupku FEET d.o.o.  Pula</item>
      <item>Tamara Vejnović-Rosić</item>
      <item>Željko Perčinlić</item>
      <item>Marino Folo, OIB 15300995578, Sponzina 27, 52100 Pula</item>
    </izvorni_sadrzaj>
    <derivirana_varijabla naziv="DomainObject.Predmet.OstaliListFormatedWithAdressOIB_1">
      <item>Odvjetničko društvo Čohilj &amp; Rovis, Dalmatinova 4, 52100 Pula punomoćnik sudionika u postupku FEET d.o.o.  Pula</item>
      <item>Tamara Vejnović-Rosić</item>
      <item>Željko Perčinlić</item>
      <item>Marino Folo, OIB 15300995578, Sponzina 27, 52100 Pula</item>
    </derivirana_varijabla>
  </DomainObject.Predmet.OstaliListFormatedWithAdressOIB>
  <DomainObject.Predmet.OstaliListNazivFormated>
    <izvorni_sadrzaj>
      <item>Odvjetničko društvo Čohilj &amp; Rovis</item>
      <item>Tamara Vejnović-Rosić</item>
      <item>Željko Perčinlić</item>
      <item>Marino Folo</item>
    </izvorni_sadrzaj>
    <derivirana_varijabla naziv="DomainObject.Predmet.OstaliListNazivFormated_1">
      <item>Odvjetničko društvo Čohilj &amp; Rovis</item>
      <item>Tamara Vejnović-Rosić</item>
      <item>Željko Perčinlić</item>
      <item>Marino Folo</item>
    </derivirana_varijabla>
  </DomainObject.Predmet.OstaliListNazivFormated>
  <DomainObject.Predmet.OstaliListNazivFormatedOIB>
    <izvorni_sadrzaj>
      <item>Odvjetničko društvo Čohilj &amp; Rovis</item>
      <item>Tamara Vejnović-Rosić</item>
      <item>Željko Perčinlić</item>
      <item>Marino Folo, OIB 15300995578</item>
    </izvorni_sadrzaj>
    <derivirana_varijabla naziv="DomainObject.Predmet.OstaliListNazivFormatedOIB_1">
      <item>Odvjetničko društvo Čohilj &amp; Rovis</item>
      <item>Tamara Vejnović-Rosić</item>
      <item>Željko Perčinlić</item>
      <item>Marino Folo, OIB 15300995578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ELVIS ROVIS  Pula</izvorni_sadrzaj>
    <derivirana_varijabla naziv="DomainObject.Predmet.StrankaIDrugi_1">ELVIS ROVIS  Pula</derivirana_varijabla>
  </DomainObject.Predmet.StrankaIDrugi>
  <DomainObject.Predmet.ProtustrankaIDrugi>
    <izvorni_sadrzaj>FEET d.o.o.  Pula</izvorni_sadrzaj>
    <derivirana_varijabla naziv="DomainObject.Predmet.ProtustrankaIDrugi_1">FEET d.o.o.  Pula</derivirana_varijabla>
  </DomainObject.Predmet.ProtustrankaIDrugi>
  <DomainObject.Predmet.StrankaIDrugiAdressOIB>
    <izvorni_sadrzaj>ELVIS ROVIS  Pula, OIB 10535653798, Vukovarska 44, 52 100 Pula</izvorni_sadrzaj>
    <derivirana_varijabla naziv="DomainObject.Predmet.StrankaIDrugiAdressOIB_1">ELVIS ROVIS  Pula, OIB 10535653798, Vukovarska 44, 52 100 Pula</derivirana_varijabla>
  </DomainObject.Predmet.StrankaIDrugiAdressOIB>
  <DomainObject.Predmet.ProtustrankaIDrugiAdressOIB>
    <izvorni_sadrzaj>FEET d.o.o.  Pula, OIB 68970710060, Osječka 5, 52 100 Pula</izvorni_sadrzaj>
    <derivirana_varijabla naziv="DomainObject.Predmet.ProtustrankaIDrugiAdressOIB_1">FEET d.o.o.  Pula, OIB 68970710060, Osječka 5,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FEET d.o.o.  Pula</item>
      <item>ELVIS ROVIS  Pula</item>
      <item>Odvjetničko društvo Čohilj &amp; Rovis</item>
      <item>Tamara Vejnović-Rosić</item>
      <item>Željko Perčinlić</item>
      <item>Marino Folo</item>
    </izvorni_sadrzaj>
    <derivirana_varijabla naziv="DomainObject.Predmet.SudioniciListNaziv_1">
      <item>FEET d.o.o.  Pula</item>
      <item>ELVIS ROVIS  Pula</item>
      <item>Odvjetničko društvo Čohilj &amp; Rovis</item>
      <item>Tamara Vejnović-Rosić</item>
      <item>Željko Perčinlić</item>
      <item>Marino Folo</item>
    </derivirana_varijabla>
  </DomainObject.Predmet.SudioniciListNaziv>
  <DomainObject.Predmet.SudioniciListAdressOIB>
    <izvorni_sadrzaj>
      <item>FEET d.o.o.  Pula, OIB 68970710060, Osječka 5,52 100 Pula</item>
      <item>ELVIS ROVIS  Pula, OIB 10535653798, Vukovarska 44,52 100 Pula</item>
      <item>Odvjetničko društvo Čohilj &amp; Rovis, Dalmatinova 4,52100 Pula</item>
      <item>Tamara Vejnović-Rosić</item>
      <item>Željko Perčinlić</item>
      <item>Marino Folo, OIB 15300995578, Sponzina 27,52100 Pula</item>
    </izvorni_sadrzaj>
    <derivirana_varijabla naziv="DomainObject.Predmet.SudioniciListAdressOIB_1">
      <item>FEET d.o.o.  Pula, OIB 68970710060, Osječka 5,52 100 Pula</item>
      <item>ELVIS ROVIS  Pula, OIB 10535653798, Vukovarska 44,52 100 Pula</item>
      <item>Odvjetničko društvo Čohilj &amp; Rovis, Dalmatinova 4,52100 Pula</item>
      <item>Tamara Vejnović-Rosić</item>
      <item>Željko Perčinlić</item>
      <item>Marino Folo, OIB 15300995578, Sponzina 27,52100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68970710060</item>
      <item>, OIB 10535653798</item>
      <item>, OIB null</item>
      <item>, OIB null</item>
      <item>, OIB null</item>
      <item>, OIB 15300995578</item>
    </izvorni_sadrzaj>
    <derivirana_varijabla naziv="DomainObject.Predmet.SudioniciListNazivOIB_1">
      <item>, OIB 68970710060</item>
      <item>, OIB 10535653798</item>
      <item>, OIB null</item>
      <item>, OIB null</item>
      <item>, OIB null</item>
      <item>, OIB 15300995578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Marino Folo, OIB 15300995578, Sponzina 27 Pula</item>
    </izvorni_sadrzaj>
    <derivirana_varijabla naziv="DomainObject.Predmet.StecajniUpraviteljiListAddressOIB_1">
      <item>Marino Folo, OIB 15300995578, Sponzina 27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298</properties:Words>
  <properties:Characters>1419</properties:Characters>
  <properties:Lines>58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2016-01-29T13:14:00Z</dcterms:created>
  <dc:creator>dcmelik</dc:creator>
  <cp:lastModifiedBy>Jasna Radulović</cp:lastModifiedBy>
  <cp:lastPrinted>2016-01-29T13:13:00Z</cp:lastPrinted>
  <dcterms:modified xmlns:xsi="http://www.w3.org/2001/XMLSchema-instance" xsi:type="dcterms:W3CDTF">2016-01-29T13:17:00Z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