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92727" w14:paraId="0292727" w:rsidRDefault="00191AB6" w:rsidP="005140BE" w:rsidR="00191AB6">
      <w:pPr>
        <w15:collapsed w:val="false"/>
        <w:rPr>
          <w:noProof/>
        </w:rPr>
      </w:pPr>
      <w:bookmarkStart w:name="_GoBack" w:id="0"/>
      <w:bookmarkEnd w:id="0"/>
    </w:p>
    <w:p w:rsidRDefault="00B46408" w:rsidP="005140BE" w:rsidR="00573F89">
      <w:pPr>
        <w:rPr>
          <w:sz w:val="24"/>
        </w:rPr>
      </w:pPr>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rsidRPr="00C47F26">
      <w:pPr>
        <w:jc w:val="both"/>
        <w:rPr>
          <w:sz w:val="24"/>
          <w:szCs w:val="24"/>
        </w:rPr>
      </w:pPr>
      <w:r w:rsidRPr="00C47F26">
        <w:rPr>
          <w:sz w:val="24"/>
          <w:szCs w:val="24"/>
        </w:rPr>
        <w:t>Zagreb, Amruševa 2/II</w:t>
      </w:r>
    </w:p>
    <w:p w:rsidRDefault="00D47EDE" w:rsidP="00D47EDE" w:rsidR="005140BE">
      <w:pPr>
        <w:jc w:val="right"/>
        <w:rPr>
          <w:sz w:val="24"/>
          <w:lang w:val="pt-BR"/>
        </w:rPr>
      </w:pPr>
      <w:r w:rsidRPr="00264673">
        <w:rPr>
          <w:sz w:val="24"/>
          <w:lang w:val="pt-BR"/>
        </w:rPr>
        <w:t xml:space="preserve">                                       40.St-</w:t>
      </w:r>
      <w:r w:rsidR="005B5246">
        <w:rPr>
          <w:sz w:val="24"/>
          <w:lang w:val="pt-BR"/>
        </w:rPr>
        <w:t>585</w:t>
      </w:r>
      <w:r w:rsidR="00D8769D">
        <w:rPr>
          <w:sz w:val="24"/>
          <w:lang w:val="pt-BR"/>
        </w:rPr>
        <w:t>/</w:t>
      </w:r>
      <w:r w:rsidR="005B5246">
        <w:rPr>
          <w:sz w:val="24"/>
          <w:lang w:val="pt-BR"/>
        </w:rPr>
        <w:t>2014</w:t>
      </w:r>
      <w:r w:rsidRPr="00264673">
        <w:rPr>
          <w:sz w:val="24"/>
          <w:lang w:val="pt-BR"/>
        </w:rPr>
        <w:t xml:space="preserve">     </w:t>
      </w:r>
    </w:p>
    <w:p w:rsidRDefault="005140BE" w:rsidP="00D47EDE" w:rsidR="005140BE">
      <w:pPr>
        <w:jc w:val="right"/>
        <w:rPr>
          <w:sz w:val="24"/>
          <w:lang w:val="pt-BR"/>
        </w:rPr>
      </w:pPr>
    </w:p>
    <w:p w:rsidRDefault="005140BE" w:rsidP="005140BE" w:rsidR="00D47EDE" w:rsidRPr="00264673">
      <w:pPr>
        <w:jc w:val="center"/>
        <w:rPr>
          <w:sz w:val="24"/>
          <w:lang w:val="pt-BR"/>
        </w:rPr>
      </w:pPr>
      <w:r>
        <w:rPr>
          <w:sz w:val="24"/>
          <w:lang w:val="pt-BR"/>
        </w:rPr>
        <w:t>R E P U B L I K A  H R V A T S K A</w:t>
      </w:r>
    </w:p>
    <w:p w:rsidRDefault="00D47EDE" w:rsidP="00D47EDE" w:rsidR="00D47EDE" w:rsidRPr="005140BE">
      <w:pPr>
        <w:jc w:val="center"/>
        <w:rPr>
          <w:sz w:val="24"/>
          <w:lang w:val="pt-BR"/>
        </w:rPr>
      </w:pPr>
      <w:r w:rsidRPr="005140BE">
        <w:rPr>
          <w:sz w:val="24"/>
          <w:lang w:val="pt-BR"/>
        </w:rPr>
        <w:t>R J E Š E NJ E</w:t>
      </w:r>
    </w:p>
    <w:p w:rsidRDefault="00D47EDE" w:rsidP="00D47EDE" w:rsidR="00D47EDE">
      <w:pPr>
        <w:jc w:val="center"/>
        <w:rPr>
          <w:b/>
          <w:sz w:val="24"/>
          <w:lang w:val="pt-BR"/>
        </w:rPr>
      </w:pPr>
    </w:p>
    <w:p w:rsidRDefault="00D47EDE" w:rsidR="00573F89">
      <w:pPr>
        <w:jc w:val="both"/>
        <w:rPr>
          <w:sz w:val="24"/>
        </w:rPr>
      </w:pPr>
      <w:r>
        <w:rPr>
          <w:sz w:val="24"/>
          <w:lang w:val="pt-BR"/>
        </w:rPr>
        <w:tab/>
      </w:r>
      <w:r>
        <w:rPr>
          <w:sz w:val="24"/>
        </w:rPr>
        <w:t>TRGOVAČKI SUD U ZAGREBU po sucu Anti Galiću, kao stečajnom sucu, , u stečajnom postupku nad dužnikom</w:t>
      </w:r>
      <w:r w:rsidR="008E788C">
        <w:rPr>
          <w:sz w:val="24"/>
        </w:rPr>
        <w:t xml:space="preserve"> </w:t>
      </w:r>
      <w:r w:rsidR="005B5246" w:rsidRPr="001F1C95">
        <w:rPr>
          <w:sz w:val="24"/>
          <w:szCs w:val="24"/>
        </w:rPr>
        <w:t xml:space="preserve">EKOVENT d.o.o., u stečaju, Krapina, Krapinsko Strahinje 28., </w:t>
      </w:r>
      <w:r w:rsidR="008E788C" w:rsidRPr="001D5467">
        <w:rPr>
          <w:sz w:val="24"/>
          <w:szCs w:val="24"/>
        </w:rPr>
        <w:t xml:space="preserve">(OIB </w:t>
      </w:r>
      <w:r w:rsidR="002B01CF">
        <w:rPr>
          <w:sz w:val="24"/>
          <w:szCs w:val="24"/>
        </w:rPr>
        <w:t>02693661308</w:t>
      </w:r>
      <w:r w:rsidR="008E788C" w:rsidRPr="001D5467">
        <w:rPr>
          <w:sz w:val="24"/>
          <w:szCs w:val="24"/>
        </w:rPr>
        <w:t xml:space="preserve">), </w:t>
      </w:r>
      <w:r w:rsidR="00213078">
        <w:rPr>
          <w:sz w:val="24"/>
        </w:rPr>
        <w:t xml:space="preserve">dana </w:t>
      </w:r>
      <w:r w:rsidR="002B01CF">
        <w:rPr>
          <w:sz w:val="24"/>
        </w:rPr>
        <w:t>16.siječnja</w:t>
      </w:r>
      <w:r>
        <w:rPr>
          <w:sz w:val="24"/>
        </w:rPr>
        <w:t xml:space="preserve"> </w:t>
      </w:r>
      <w:r w:rsidR="00C47F26">
        <w:rPr>
          <w:sz w:val="24"/>
        </w:rPr>
        <w:t xml:space="preserve"> 201</w:t>
      </w:r>
      <w:r w:rsidR="002B01CF">
        <w:rPr>
          <w:sz w:val="24"/>
        </w:rPr>
        <w:t>7</w:t>
      </w:r>
      <w:r w:rsidR="005140BE">
        <w:rPr>
          <w:sz w:val="24"/>
        </w:rPr>
        <w:t>.</w:t>
      </w:r>
    </w:p>
    <w:p w:rsidRDefault="00573F89" w:rsidR="00573F89" w:rsidRPr="00C47F26">
      <w:pPr>
        <w:jc w:val="both"/>
        <w:rPr>
          <w:sz w:val="40"/>
          <w:szCs w:val="40"/>
        </w:rPr>
      </w:pPr>
    </w:p>
    <w:p w:rsidRDefault="00573F89" w:rsidR="00573F89">
      <w:pPr>
        <w:jc w:val="center"/>
        <w:rPr>
          <w:b/>
          <w:sz w:val="24"/>
        </w:rPr>
      </w:pPr>
      <w:r>
        <w:rPr>
          <w:b/>
          <w:sz w:val="24"/>
        </w:rPr>
        <w:t>r i j e š i o    j e</w:t>
      </w:r>
    </w:p>
    <w:p w:rsidRDefault="00573F89" w:rsidR="00573F89">
      <w:pPr>
        <w:jc w:val="center"/>
        <w:rPr>
          <w:b/>
          <w:sz w:val="24"/>
        </w:rPr>
      </w:pPr>
    </w:p>
    <w:p w:rsidRDefault="00573F89" w:rsidP="00FA03D2" w:rsidR="00514DEA">
      <w:pPr>
        <w:ind w:firstLine="680"/>
        <w:jc w:val="both"/>
        <w:rPr>
          <w:sz w:val="24"/>
        </w:rPr>
      </w:pPr>
      <w:r>
        <w:rPr>
          <w:sz w:val="24"/>
        </w:rPr>
        <w:t>I</w:t>
      </w:r>
      <w:r>
        <w:rPr>
          <w:b/>
          <w:sz w:val="24"/>
        </w:rPr>
        <w:t xml:space="preserve">  </w:t>
      </w:r>
      <w:r>
        <w:rPr>
          <w:sz w:val="24"/>
        </w:rPr>
        <w:t xml:space="preserve">Određuje se prodaja u stečajnom postupku </w:t>
      </w:r>
      <w:r w:rsidR="002E1666">
        <w:rPr>
          <w:sz w:val="24"/>
        </w:rPr>
        <w:t>predmata</w:t>
      </w:r>
      <w:r w:rsidR="00C27F42">
        <w:rPr>
          <w:sz w:val="24"/>
        </w:rPr>
        <w:t xml:space="preserve"> </w:t>
      </w:r>
      <w:r w:rsidR="00926436">
        <w:rPr>
          <w:sz w:val="24"/>
        </w:rPr>
        <w:t xml:space="preserve">vlasništvo </w:t>
      </w:r>
      <w:r w:rsidR="002051FF">
        <w:rPr>
          <w:sz w:val="24"/>
        </w:rPr>
        <w:t xml:space="preserve">stečajnog dužnika </w:t>
      </w:r>
      <w:r w:rsidR="00926436" w:rsidRPr="001F1C95">
        <w:rPr>
          <w:sz w:val="24"/>
          <w:szCs w:val="24"/>
        </w:rPr>
        <w:t xml:space="preserve">EKOVENT d.o.o., u stečaju, Krapina, Krapinsko Strahinje 28., </w:t>
      </w:r>
      <w:r w:rsidR="00926436" w:rsidRPr="001D5467">
        <w:rPr>
          <w:sz w:val="24"/>
          <w:szCs w:val="24"/>
        </w:rPr>
        <w:t xml:space="preserve">(OIB </w:t>
      </w:r>
      <w:r w:rsidR="00926436">
        <w:rPr>
          <w:sz w:val="24"/>
          <w:szCs w:val="24"/>
        </w:rPr>
        <w:t>02693661308</w:t>
      </w:r>
      <w:r w:rsidR="00926436" w:rsidRPr="001D5467">
        <w:rPr>
          <w:sz w:val="24"/>
          <w:szCs w:val="24"/>
        </w:rPr>
        <w:t>)</w:t>
      </w:r>
      <w:r w:rsidR="008E788C" w:rsidRPr="001D5467">
        <w:rPr>
          <w:sz w:val="24"/>
          <w:szCs w:val="24"/>
        </w:rPr>
        <w:t xml:space="preserve">, </w:t>
      </w:r>
      <w:r w:rsidR="009549C7">
        <w:rPr>
          <w:sz w:val="24"/>
        </w:rPr>
        <w:t xml:space="preserve">uz odgovarajuću primjenu pravila Ovršnog postupka </w:t>
      </w:r>
      <w:r w:rsidR="00926436">
        <w:rPr>
          <w:sz w:val="24"/>
        </w:rPr>
        <w:t>o</w:t>
      </w:r>
      <w:r w:rsidR="009549C7">
        <w:rPr>
          <w:sz w:val="24"/>
        </w:rPr>
        <w:t xml:space="preserve"> ovrsi na nekretni</w:t>
      </w:r>
      <w:r w:rsidR="00926436">
        <w:rPr>
          <w:sz w:val="24"/>
        </w:rPr>
        <w:t xml:space="preserve">nama </w:t>
      </w:r>
      <w:r w:rsidR="009549C7">
        <w:rPr>
          <w:sz w:val="24"/>
        </w:rPr>
        <w:t xml:space="preserve"> </w:t>
      </w:r>
      <w:r w:rsidR="00D8769D">
        <w:rPr>
          <w:sz w:val="24"/>
        </w:rPr>
        <w:t xml:space="preserve">i to: </w:t>
      </w:r>
    </w:p>
    <w:p w:rsidRDefault="004B5BA9" w:rsidP="00FA03D2" w:rsidR="000B1020">
      <w:pPr>
        <w:ind w:firstLine="680"/>
        <w:jc w:val="both"/>
        <w:rPr>
          <w:sz w:val="24"/>
        </w:rPr>
      </w:pPr>
      <w:r>
        <w:rPr>
          <w:sz w:val="24"/>
        </w:rPr>
        <w:t>-ime broda: BIG MAMA</w:t>
      </w:r>
      <w:r w:rsidR="00D071A8">
        <w:rPr>
          <w:sz w:val="24"/>
        </w:rPr>
        <w:t xml:space="preserve">, NIB: 90060, brodogradilište: Perama, PAN.C.Spanias, Grčka, godina </w:t>
      </w:r>
      <w:r w:rsidR="009058C4">
        <w:rPr>
          <w:sz w:val="24"/>
        </w:rPr>
        <w:t>gradnje</w:t>
      </w:r>
      <w:r w:rsidR="00D071A8">
        <w:rPr>
          <w:sz w:val="24"/>
        </w:rPr>
        <w:t>: 1972 , pozi</w:t>
      </w:r>
      <w:r w:rsidR="006671CD">
        <w:rPr>
          <w:sz w:val="24"/>
        </w:rPr>
        <w:t>v</w:t>
      </w:r>
      <w:r w:rsidR="00D071A8">
        <w:rPr>
          <w:sz w:val="24"/>
        </w:rPr>
        <w:t>ni znak 9A</w:t>
      </w:r>
      <w:r w:rsidR="00EF525A">
        <w:rPr>
          <w:sz w:val="24"/>
        </w:rPr>
        <w:t xml:space="preserve">6820, </w:t>
      </w:r>
      <w:r w:rsidR="006671CD">
        <w:rPr>
          <w:sz w:val="24"/>
        </w:rPr>
        <w:t>T</w:t>
      </w:r>
      <w:r w:rsidR="00EF525A">
        <w:rPr>
          <w:sz w:val="24"/>
        </w:rPr>
        <w:t>ip</w:t>
      </w:r>
      <w:r w:rsidR="006671CD">
        <w:rPr>
          <w:sz w:val="24"/>
        </w:rPr>
        <w:t>:</w:t>
      </w:r>
      <w:r w:rsidR="00EF525A">
        <w:rPr>
          <w:sz w:val="24"/>
        </w:rPr>
        <w:t xml:space="preserve"> </w:t>
      </w:r>
      <w:r w:rsidR="006671CD">
        <w:rPr>
          <w:sz w:val="24"/>
        </w:rPr>
        <w:t>J</w:t>
      </w:r>
      <w:r w:rsidR="00EF525A">
        <w:rPr>
          <w:sz w:val="24"/>
        </w:rPr>
        <w:t xml:space="preserve">ahta, Vrsta: </w:t>
      </w:r>
      <w:r w:rsidR="006671CD">
        <w:rPr>
          <w:sz w:val="24"/>
        </w:rPr>
        <w:t>J</w:t>
      </w:r>
      <w:r w:rsidR="00EF525A">
        <w:rPr>
          <w:sz w:val="24"/>
        </w:rPr>
        <w:t>ahta, Model plovila Mot. Ya</w:t>
      </w:r>
      <w:r w:rsidR="00007118">
        <w:rPr>
          <w:sz w:val="24"/>
        </w:rPr>
        <w:t>c</w:t>
      </w:r>
      <w:r w:rsidR="00EF525A">
        <w:rPr>
          <w:sz w:val="24"/>
        </w:rPr>
        <w:t xml:space="preserve">hta, </w:t>
      </w:r>
      <w:r w:rsidR="00007118">
        <w:rPr>
          <w:sz w:val="24"/>
        </w:rPr>
        <w:t xml:space="preserve">ukupna snaga motora 144, </w:t>
      </w:r>
      <w:r w:rsidR="00EF525A">
        <w:rPr>
          <w:sz w:val="24"/>
        </w:rPr>
        <w:t>duljina trupa: 18,70, širina 5,40, visina 3,60, GT 37,00, Pogonski stroj</w:t>
      </w:r>
      <w:r w:rsidR="006671CD">
        <w:rPr>
          <w:sz w:val="24"/>
        </w:rPr>
        <w:t xml:space="preserve">: ugrađeni </w:t>
      </w:r>
      <w:r w:rsidR="00007118">
        <w:rPr>
          <w:sz w:val="24"/>
        </w:rPr>
        <w:t>Volvo penta</w:t>
      </w:r>
      <w:r w:rsidR="006671CD">
        <w:rPr>
          <w:sz w:val="24"/>
        </w:rPr>
        <w:t xml:space="preserve">, TMD 100A, snage 144, </w:t>
      </w:r>
      <w:r w:rsidR="000B1020">
        <w:rPr>
          <w:sz w:val="24"/>
        </w:rPr>
        <w:t xml:space="preserve">upisan </w:t>
      </w:r>
      <w:r w:rsidR="00007118">
        <w:rPr>
          <w:sz w:val="24"/>
        </w:rPr>
        <w:t>u upisnik</w:t>
      </w:r>
      <w:r w:rsidR="009058C4">
        <w:rPr>
          <w:sz w:val="24"/>
        </w:rPr>
        <w:t>: J</w:t>
      </w:r>
      <w:r w:rsidR="00007118">
        <w:rPr>
          <w:sz w:val="24"/>
        </w:rPr>
        <w:t xml:space="preserve">ahte, </w:t>
      </w:r>
      <w:r w:rsidR="000B1020">
        <w:rPr>
          <w:sz w:val="24"/>
        </w:rPr>
        <w:t xml:space="preserve">datum prvog upisa 11.veljače 2013., u ulošku broj 504, </w:t>
      </w:r>
      <w:r w:rsidR="00007118">
        <w:rPr>
          <w:sz w:val="24"/>
        </w:rPr>
        <w:t>kod Lučke kapetanije Šibenik</w:t>
      </w:r>
      <w:r w:rsidR="000B1020">
        <w:rPr>
          <w:sz w:val="24"/>
        </w:rPr>
        <w:t>.</w:t>
      </w:r>
    </w:p>
    <w:p w:rsidRDefault="002E1666" w:rsidR="002E1666">
      <w:pPr>
        <w:ind w:firstLine="680"/>
        <w:jc w:val="both"/>
        <w:rPr>
          <w:sz w:val="24"/>
        </w:rPr>
      </w:pPr>
    </w:p>
    <w:p w:rsidRDefault="00FA03D2" w:rsidR="0038747F">
      <w:pPr>
        <w:ind w:firstLine="680"/>
        <w:jc w:val="both"/>
        <w:rPr>
          <w:sz w:val="24"/>
        </w:rPr>
      </w:pPr>
      <w:r>
        <w:rPr>
          <w:sz w:val="24"/>
        </w:rPr>
        <w:t xml:space="preserve">II  Na </w:t>
      </w:r>
      <w:r w:rsidR="009058C4">
        <w:rPr>
          <w:sz w:val="24"/>
        </w:rPr>
        <w:t xml:space="preserve">brodu opisanom toč I ovog rješenja </w:t>
      </w:r>
      <w:r w:rsidR="00573F89">
        <w:rPr>
          <w:sz w:val="24"/>
        </w:rPr>
        <w:t>upisan</w:t>
      </w:r>
      <w:r w:rsidR="00D8769D">
        <w:rPr>
          <w:sz w:val="24"/>
        </w:rPr>
        <w:t>o je</w:t>
      </w:r>
      <w:r w:rsidR="0038747F">
        <w:rPr>
          <w:sz w:val="24"/>
        </w:rPr>
        <w:t xml:space="preserve"> razlučn</w:t>
      </w:r>
      <w:r w:rsidR="00D8769D">
        <w:rPr>
          <w:sz w:val="24"/>
        </w:rPr>
        <w:t>o pravo</w:t>
      </w:r>
      <w:r w:rsidR="0038747F">
        <w:rPr>
          <w:sz w:val="24"/>
        </w:rPr>
        <w:t xml:space="preserve"> za korist</w:t>
      </w:r>
      <w:r w:rsidR="002051FF">
        <w:rPr>
          <w:sz w:val="24"/>
        </w:rPr>
        <w:t xml:space="preserve"> vjerovnika:</w:t>
      </w:r>
    </w:p>
    <w:p w:rsidRDefault="00D8769D" w:rsidP="00D8769D" w:rsidR="00ED342E">
      <w:pPr>
        <w:ind w:firstLine="680"/>
        <w:jc w:val="both"/>
        <w:rPr>
          <w:sz w:val="24"/>
        </w:rPr>
      </w:pPr>
      <w:r>
        <w:rPr>
          <w:sz w:val="24"/>
        </w:rPr>
        <w:t>-</w:t>
      </w:r>
      <w:r w:rsidR="009058C4">
        <w:rPr>
          <w:sz w:val="24"/>
        </w:rPr>
        <w:t xml:space="preserve">HRVATSKA BANKA ZA OBNOVU I RAZVITAK </w:t>
      </w:r>
      <w:r w:rsidR="000C29D1">
        <w:rPr>
          <w:sz w:val="24"/>
        </w:rPr>
        <w:t>d.d., Zagreb, Strossmayerov trg 9., OIB 26702280390</w:t>
      </w:r>
    </w:p>
    <w:p w:rsidRDefault="007E2F47" w:rsidP="007E2F47" w:rsidR="002E1666">
      <w:pPr>
        <w:jc w:val="both"/>
        <w:rPr>
          <w:b/>
          <w:sz w:val="24"/>
        </w:rPr>
      </w:pPr>
      <w:r>
        <w:rPr>
          <w:b/>
          <w:sz w:val="24"/>
        </w:rPr>
        <w:tab/>
      </w:r>
    </w:p>
    <w:p w:rsidRDefault="002051FF" w:rsidP="002E1666" w:rsidR="00573F89" w:rsidRPr="002051FF">
      <w:pPr>
        <w:ind w:firstLine="680"/>
        <w:jc w:val="both"/>
        <w:rPr>
          <w:sz w:val="24"/>
        </w:rPr>
      </w:pPr>
      <w:r w:rsidRPr="002051FF">
        <w:rPr>
          <w:sz w:val="24"/>
        </w:rPr>
        <w:t>III</w:t>
      </w:r>
      <w:r>
        <w:rPr>
          <w:sz w:val="24"/>
        </w:rPr>
        <w:t xml:space="preserve">. </w:t>
      </w:r>
      <w:r w:rsidR="007E2F47" w:rsidRPr="002051FF">
        <w:rPr>
          <w:sz w:val="24"/>
        </w:rPr>
        <w:t xml:space="preserve"> </w:t>
      </w:r>
      <w:r w:rsidR="00573F89" w:rsidRPr="002051FF">
        <w:rPr>
          <w:sz w:val="24"/>
        </w:rPr>
        <w:t xml:space="preserve">Zaključkom o prodaji utvrditi će se vrijednost </w:t>
      </w:r>
      <w:r w:rsidR="000C29D1">
        <w:rPr>
          <w:sz w:val="24"/>
        </w:rPr>
        <w:t>broda</w:t>
      </w:r>
      <w:r w:rsidR="00573F89" w:rsidRPr="002051FF">
        <w:rPr>
          <w:sz w:val="24"/>
        </w:rPr>
        <w:t xml:space="preserve"> opisan</w:t>
      </w:r>
      <w:r w:rsidR="000C29D1">
        <w:rPr>
          <w:sz w:val="24"/>
        </w:rPr>
        <w:t>og</w:t>
      </w:r>
      <w:r w:rsidR="00573F89" w:rsidRPr="002051FF">
        <w:rPr>
          <w:sz w:val="24"/>
        </w:rPr>
        <w:t xml:space="preserve"> točkom I ovog rješenja, te način i uvjeti prodaje. </w:t>
      </w:r>
    </w:p>
    <w:p w:rsidRDefault="002E1666" w:rsidR="002E1666">
      <w:pPr>
        <w:ind w:firstLine="680"/>
        <w:jc w:val="both"/>
        <w:rPr>
          <w:sz w:val="24"/>
        </w:rPr>
      </w:pPr>
    </w:p>
    <w:p w:rsidRDefault="002051FF" w:rsidR="00573F89">
      <w:pPr>
        <w:ind w:firstLine="680"/>
        <w:jc w:val="both"/>
        <w:rPr>
          <w:sz w:val="24"/>
        </w:rPr>
      </w:pPr>
      <w:r>
        <w:rPr>
          <w:sz w:val="24"/>
        </w:rPr>
        <w:t>I</w:t>
      </w:r>
      <w:r w:rsidR="007E2F47" w:rsidRPr="002051FF">
        <w:rPr>
          <w:sz w:val="24"/>
        </w:rPr>
        <w:t>V.</w:t>
      </w:r>
      <w:r w:rsidR="00573F89" w:rsidRPr="002051FF">
        <w:rPr>
          <w:sz w:val="24"/>
        </w:rPr>
        <w:t xml:space="preserve">  Određuje se upis zabilježbe ovog rješenja o proda</w:t>
      </w:r>
      <w:r w:rsidR="00D61FB1" w:rsidRPr="002051FF">
        <w:rPr>
          <w:sz w:val="24"/>
        </w:rPr>
        <w:t>ji</w:t>
      </w:r>
      <w:r w:rsidR="00C5150F" w:rsidRPr="002051FF">
        <w:rPr>
          <w:sz w:val="24"/>
        </w:rPr>
        <w:t xml:space="preserve"> kod </w:t>
      </w:r>
      <w:r w:rsidR="000C29D1">
        <w:rPr>
          <w:sz w:val="24"/>
        </w:rPr>
        <w:t>Lučke kapetanije Šibenik</w:t>
      </w:r>
      <w:r w:rsidR="00D8769D">
        <w:rPr>
          <w:sz w:val="24"/>
        </w:rPr>
        <w:t>.</w:t>
      </w:r>
    </w:p>
    <w:p w:rsidRDefault="00573F89" w:rsidR="00573F89">
      <w:pPr>
        <w:jc w:val="center"/>
        <w:rPr>
          <w:sz w:val="24"/>
        </w:rPr>
      </w:pPr>
    </w:p>
    <w:p w:rsidRDefault="002051FF" w:rsidR="002051FF">
      <w:pPr>
        <w:jc w:val="center"/>
        <w:rPr>
          <w:sz w:val="24"/>
        </w:rPr>
      </w:pPr>
    </w:p>
    <w:p w:rsidRDefault="00573F89" w:rsidR="00573F89">
      <w:pPr>
        <w:jc w:val="center"/>
        <w:rPr>
          <w:sz w:val="24"/>
        </w:rPr>
      </w:pPr>
      <w:r>
        <w:rPr>
          <w:sz w:val="24"/>
        </w:rPr>
        <w:t>Obrazloženje</w:t>
      </w:r>
    </w:p>
    <w:p w:rsidRDefault="00573F89" w:rsidR="00573F89">
      <w:pPr>
        <w:jc w:val="both"/>
        <w:rPr>
          <w:sz w:val="24"/>
        </w:rPr>
      </w:pPr>
    </w:p>
    <w:p w:rsidRDefault="00573F89" w:rsidP="00C44E71" w:rsidR="00D8769D">
      <w:pPr>
        <w:ind w:firstLine="680"/>
        <w:jc w:val="both"/>
        <w:rPr>
          <w:sz w:val="24"/>
        </w:rPr>
      </w:pPr>
      <w:r>
        <w:rPr>
          <w:sz w:val="24"/>
        </w:rPr>
        <w:t xml:space="preserve">Rješenjem </w:t>
      </w:r>
      <w:r w:rsidR="00605D9C">
        <w:rPr>
          <w:sz w:val="24"/>
        </w:rPr>
        <w:t>ovog</w:t>
      </w:r>
      <w:r>
        <w:rPr>
          <w:sz w:val="24"/>
        </w:rPr>
        <w:t xml:space="preserve"> suda </w:t>
      </w:r>
      <w:r w:rsidR="00605D9C">
        <w:rPr>
          <w:sz w:val="24"/>
        </w:rPr>
        <w:t xml:space="preserve"> poslovni broj </w:t>
      </w:r>
      <w:r w:rsidR="00DE76D4">
        <w:rPr>
          <w:sz w:val="24"/>
        </w:rPr>
        <w:t xml:space="preserve">gornji </w:t>
      </w:r>
      <w:r w:rsidR="00D8769D">
        <w:rPr>
          <w:sz w:val="24"/>
        </w:rPr>
        <w:t xml:space="preserve">od </w:t>
      </w:r>
      <w:r w:rsidR="004B43F5">
        <w:rPr>
          <w:sz w:val="24"/>
        </w:rPr>
        <w:t xml:space="preserve">27.siječnja </w:t>
      </w:r>
      <w:r w:rsidR="00D8769D">
        <w:rPr>
          <w:sz w:val="24"/>
        </w:rPr>
        <w:t>201</w:t>
      </w:r>
      <w:r w:rsidR="00DE76D4">
        <w:rPr>
          <w:sz w:val="24"/>
        </w:rPr>
        <w:t>5</w:t>
      </w:r>
      <w:r w:rsidR="00D8769D">
        <w:rPr>
          <w:sz w:val="24"/>
        </w:rPr>
        <w:t>.</w:t>
      </w:r>
      <w:r w:rsidR="00605D9C">
        <w:rPr>
          <w:sz w:val="24"/>
        </w:rPr>
        <w:t xml:space="preserve"> nad dužnikom </w:t>
      </w:r>
      <w:r w:rsidR="00D8769D">
        <w:rPr>
          <w:sz w:val="24"/>
        </w:rPr>
        <w:t xml:space="preserve">je </w:t>
      </w:r>
      <w:r>
        <w:rPr>
          <w:sz w:val="24"/>
        </w:rPr>
        <w:t>otvoren</w:t>
      </w:r>
      <w:r w:rsidR="00605D9C">
        <w:rPr>
          <w:sz w:val="24"/>
        </w:rPr>
        <w:t xml:space="preserve"> </w:t>
      </w:r>
      <w:r>
        <w:rPr>
          <w:sz w:val="24"/>
        </w:rPr>
        <w:t>stečajni postupak.</w:t>
      </w:r>
      <w:r w:rsidR="007F16DA">
        <w:rPr>
          <w:sz w:val="24"/>
        </w:rPr>
        <w:t xml:space="preserve"> </w:t>
      </w:r>
      <w:r>
        <w:rPr>
          <w:sz w:val="24"/>
        </w:rPr>
        <w:t xml:space="preserve"> </w:t>
      </w:r>
      <w:r w:rsidR="00605D9C">
        <w:rPr>
          <w:sz w:val="24"/>
        </w:rPr>
        <w:t xml:space="preserve">Stečajnu masu stečajnog dužnika čini  u izreci </w:t>
      </w:r>
      <w:r w:rsidR="00063D6D">
        <w:rPr>
          <w:sz w:val="24"/>
        </w:rPr>
        <w:t xml:space="preserve">opisani </w:t>
      </w:r>
      <w:r w:rsidR="004B43F5">
        <w:rPr>
          <w:sz w:val="24"/>
        </w:rPr>
        <w:t xml:space="preserve"> brod.</w:t>
      </w:r>
      <w:r w:rsidR="00D8769D">
        <w:rPr>
          <w:sz w:val="24"/>
        </w:rPr>
        <w:t xml:space="preserve"> </w:t>
      </w:r>
    </w:p>
    <w:p w:rsidRDefault="00605D9C" w:rsidP="00063D6D" w:rsidR="00D8769D">
      <w:pPr>
        <w:ind w:firstLine="680"/>
        <w:jc w:val="both"/>
        <w:rPr>
          <w:sz w:val="24"/>
        </w:rPr>
      </w:pPr>
      <w:r>
        <w:rPr>
          <w:sz w:val="24"/>
        </w:rPr>
        <w:lastRenderedPageBreak/>
        <w:t xml:space="preserve"> </w:t>
      </w:r>
      <w:r w:rsidR="004B43F5">
        <w:rPr>
          <w:sz w:val="24"/>
        </w:rPr>
        <w:t>Stečajni upravitelj je dana 20.prosinca 2016. po</w:t>
      </w:r>
      <w:r w:rsidR="008069AC">
        <w:rPr>
          <w:sz w:val="24"/>
        </w:rPr>
        <w:t xml:space="preserve">dnio  ovom suda </w:t>
      </w:r>
      <w:r w:rsidR="00DE76D4">
        <w:rPr>
          <w:sz w:val="24"/>
        </w:rPr>
        <w:t xml:space="preserve"> </w:t>
      </w:r>
      <w:r w:rsidR="008069AC">
        <w:rPr>
          <w:sz w:val="24"/>
        </w:rPr>
        <w:t>prijedlog</w:t>
      </w:r>
      <w:r w:rsidR="002051FF">
        <w:rPr>
          <w:sz w:val="24"/>
        </w:rPr>
        <w:t xml:space="preserve"> za prodaju </w:t>
      </w:r>
      <w:r w:rsidR="004B43F5">
        <w:rPr>
          <w:sz w:val="24"/>
        </w:rPr>
        <w:t xml:space="preserve">broda </w:t>
      </w:r>
      <w:r w:rsidR="00573F89">
        <w:rPr>
          <w:sz w:val="24"/>
        </w:rPr>
        <w:t xml:space="preserve"> opisan</w:t>
      </w:r>
      <w:r w:rsidR="004B43F5">
        <w:rPr>
          <w:sz w:val="24"/>
        </w:rPr>
        <w:t xml:space="preserve">og </w:t>
      </w:r>
      <w:r w:rsidR="00573F89">
        <w:rPr>
          <w:sz w:val="24"/>
        </w:rPr>
        <w:t xml:space="preserve"> točkom I ovog rješenja, a na koj</w:t>
      </w:r>
      <w:r w:rsidR="0083451A">
        <w:rPr>
          <w:sz w:val="24"/>
        </w:rPr>
        <w:t>ima</w:t>
      </w:r>
      <w:r w:rsidR="00573F89">
        <w:rPr>
          <w:sz w:val="24"/>
        </w:rPr>
        <w:t xml:space="preserve"> postoji razlučno pravo</w:t>
      </w:r>
      <w:r w:rsidR="008069AC">
        <w:rPr>
          <w:sz w:val="24"/>
        </w:rPr>
        <w:t>,</w:t>
      </w:r>
      <w:r w:rsidR="00573F89">
        <w:rPr>
          <w:sz w:val="24"/>
        </w:rPr>
        <w:t xml:space="preserve"> u stečajnom postupku uz odgovarajuću primjenu pravila o ovrsi na nekretninama</w:t>
      </w:r>
      <w:r w:rsidR="00D8769D">
        <w:rPr>
          <w:sz w:val="24"/>
        </w:rPr>
        <w:t>.</w:t>
      </w:r>
    </w:p>
    <w:p w:rsidRDefault="00F42190" w:rsidP="00D8769D" w:rsidR="00F42190">
      <w:pPr>
        <w:ind w:firstLine="680"/>
        <w:jc w:val="both"/>
        <w:rPr>
          <w:sz w:val="24"/>
        </w:rPr>
      </w:pPr>
    </w:p>
    <w:p w:rsidRDefault="00DD7213" w:rsidP="00DD7213" w:rsidR="00DD7213">
      <w:pPr>
        <w:ind w:firstLine="680"/>
        <w:jc w:val="both"/>
        <w:rPr>
          <w:sz w:val="24"/>
        </w:rPr>
      </w:pPr>
      <w:r>
        <w:rPr>
          <w:sz w:val="24"/>
        </w:rPr>
        <w:t xml:space="preserve">Kako je stečajni postupak nad dužnikom pokrenut </w:t>
      </w:r>
      <w:r w:rsidR="008617BF">
        <w:rPr>
          <w:sz w:val="24"/>
        </w:rPr>
        <w:t xml:space="preserve">dana 11.kolovoza 2014. tj.  </w:t>
      </w:r>
      <w:r>
        <w:rPr>
          <w:sz w:val="24"/>
        </w:rPr>
        <w:t xml:space="preserve">prije 1.rujna 2015., kao dana stupanja na snagu Stečajnog zakona (NN br. 71/15, dalje: SZ 15) sporno je u konkretnom slučaju primjenjuju li se na </w:t>
      </w:r>
      <w:r w:rsidR="008617BF">
        <w:rPr>
          <w:sz w:val="24"/>
        </w:rPr>
        <w:t xml:space="preserve">konkretnu </w:t>
      </w:r>
      <w:r>
        <w:rPr>
          <w:sz w:val="24"/>
        </w:rPr>
        <w:t xml:space="preserve">prodaju </w:t>
      </w:r>
      <w:r w:rsidR="008617BF">
        <w:rPr>
          <w:sz w:val="24"/>
        </w:rPr>
        <w:t xml:space="preserve">imovine </w:t>
      </w:r>
      <w:r>
        <w:rPr>
          <w:sz w:val="24"/>
        </w:rPr>
        <w:t>stečajnog dužnika odredbe Stečajnog zakona (NN br.44/96 do 133/12, dalje: SZ) ili odredbe SZ 15, a s obzirom na različit pristup SZ-a i SZ-a15 glede načina prodaje i obračun troškova, sporno je tko provodi prodaju, na koji se način određuje početna cijena, odnosno koji sve troškovi terete postignutu cijenu.</w:t>
      </w:r>
    </w:p>
    <w:p w:rsidRDefault="00DD7213" w:rsidP="00DD7213" w:rsidR="00DD7213">
      <w:pPr>
        <w:ind w:firstLine="680"/>
        <w:jc w:val="both"/>
        <w:rPr>
          <w:sz w:val="24"/>
        </w:rPr>
      </w:pPr>
    </w:p>
    <w:p w:rsidRDefault="00DD7213" w:rsidP="00DD7213" w:rsidR="00DD7213">
      <w:pPr>
        <w:ind w:firstLine="680"/>
        <w:jc w:val="both"/>
        <w:rPr>
          <w:sz w:val="24"/>
        </w:rPr>
      </w:pPr>
      <w:r>
        <w:rPr>
          <w:sz w:val="24"/>
        </w:rPr>
        <w:t xml:space="preserve">Generalno je pravilo prijelaznih i završnih odredaba SZ-a 15 propisano člankom 441. stavak 1., prema kojem se na postupke u tijeku primjenjuje Stečajni zakona koji je bio na snazi u vrijeme pokretanja stečajnog postupka.  Iznimku od ovog generalnog pravila predstavlja odredba stavka 2. članka 441. SZ-a, kojom su propisane pojedine odredbe SZ-a 15 koje se primjenjuju i na postupke u tijeku, osim ako su </w:t>
      </w:r>
      <w:r w:rsidRPr="00F47922">
        <w:rPr>
          <w:sz w:val="24"/>
          <w:u w:val="single"/>
        </w:rPr>
        <w:t>radnje na koje se odnose započete</w:t>
      </w:r>
      <w:r>
        <w:rPr>
          <w:sz w:val="24"/>
        </w:rPr>
        <w:t xml:space="preserve"> prije stupanja na snagu tog Zakona. Dakle, primjena SZ-a 15 na pojedine radnje u stečajnim postupcima pokrenutim prije 1.rujna 2015. uvjetovana je kumulativnim ispunjenjem dvije pretpostavke: prve, pozitivne  - navođenje tih (procesnih) radnji u odredbi stavka 2. članka 441. SZ-a 15.,  te druge, negativne - da radnja na koje se odnose nije započeta prije stupanja na snagu SZ-a 15. (1.rujna 2015)</w:t>
      </w:r>
    </w:p>
    <w:p w:rsidRDefault="00DD7213" w:rsidP="00DD7213" w:rsidR="00DD7213">
      <w:pPr>
        <w:ind w:firstLine="680"/>
        <w:jc w:val="both"/>
        <w:rPr>
          <w:sz w:val="24"/>
        </w:rPr>
      </w:pPr>
      <w:r>
        <w:rPr>
          <w:sz w:val="24"/>
        </w:rPr>
        <w:t>U naprijed navedenoj odredbi stavka 2. članka 441. SZ-a 15. dvojbu izaziva sintagma: "osim ako su  radnje na koje se odnose započete...".</w:t>
      </w:r>
    </w:p>
    <w:p w:rsidRDefault="00DD7213" w:rsidP="00DD7213" w:rsidR="00DD7213">
      <w:pPr>
        <w:ind w:firstLine="680"/>
        <w:jc w:val="both"/>
        <w:rPr>
          <w:sz w:val="24"/>
        </w:rPr>
      </w:pPr>
    </w:p>
    <w:p w:rsidRDefault="00DD7213" w:rsidP="00DD7213" w:rsidR="00DD7213">
      <w:pPr>
        <w:ind w:firstLine="680"/>
        <w:jc w:val="both"/>
        <w:rPr>
          <w:sz w:val="24"/>
        </w:rPr>
      </w:pPr>
      <w:r>
        <w:rPr>
          <w:sz w:val="24"/>
        </w:rPr>
        <w:t xml:space="preserve">Stečajni postupak prolazi kroz određene stadije koji su karakteristični po tome što je okončanje jednog stadija pretpostavku početka narednog. Međutim, neki od stadija međusobno nisu razgraničeni posebnim procesnim odlukama, što ima za posljedicu da razgraničenje među njima nije strogo do te mjere da bi nastavak narednog stadija bio uvjetovan  okončanjem ranijeg. Stoga, pojedine "radnje na koje se odnose ..." nije moguće definirati samo vremenskim okvirom pojedinog stadija stečajnog postupka.  </w:t>
      </w:r>
    </w:p>
    <w:p w:rsidRDefault="00DD7213" w:rsidP="00DD7213" w:rsidR="00DD7213">
      <w:pPr>
        <w:ind w:firstLine="680"/>
        <w:jc w:val="both"/>
        <w:rPr>
          <w:sz w:val="24"/>
        </w:rPr>
      </w:pPr>
      <w:r>
        <w:rPr>
          <w:sz w:val="24"/>
        </w:rPr>
        <w:t xml:space="preserve">Upravljanje stečajnom masom i njeno unovčenje regulirano je glavom V. SZ-a 15., i predstavlja stadij postupka koji je procesnom sistematikom SZ-a posljedica otvaranja stečajnog postupka, a pretpostavka namirenja vjerovnika (dioba). </w:t>
      </w:r>
    </w:p>
    <w:p w:rsidRDefault="00DD7213" w:rsidP="00DD7213" w:rsidR="00DD7213">
      <w:pPr>
        <w:ind w:firstLine="680"/>
        <w:jc w:val="both"/>
        <w:rPr>
          <w:sz w:val="24"/>
        </w:rPr>
      </w:pPr>
      <w:r>
        <w:rPr>
          <w:sz w:val="24"/>
        </w:rPr>
        <w:t>Unutar svakog stadija postupka propisana su prava i dužnosti pojedinih sudionika postupka na poduzimanje postupovnih radnji koje opet same za sebe ili više njih zajedno predstavljaju zasebnu procesnu cjelinu. Pojam unovčenja stečajne mase podrazumijeva više pojedinih radnji u postupku koje su kao samostalne procesne cjeline definirane karakteristikom predmeta unovčenja (npr. unovčenje slobodne imovine (članak 229. SZ-a 15), unovčenje predmeta na kojima postoji razlučno pravo (članak 247. SZ-a 15) i sl.)</w:t>
      </w:r>
    </w:p>
    <w:p w:rsidRDefault="00DD7213" w:rsidP="00DD7213" w:rsidR="00DD7213">
      <w:pPr>
        <w:ind w:firstLine="680"/>
        <w:jc w:val="both"/>
        <w:rPr>
          <w:sz w:val="24"/>
        </w:rPr>
      </w:pPr>
    </w:p>
    <w:p w:rsidRDefault="00DD7213" w:rsidP="00DD7213" w:rsidR="00DD7213">
      <w:pPr>
        <w:ind w:firstLine="680"/>
        <w:jc w:val="both"/>
        <w:rPr>
          <w:sz w:val="24"/>
        </w:rPr>
      </w:pPr>
      <w:r>
        <w:rPr>
          <w:sz w:val="24"/>
        </w:rPr>
        <w:t xml:space="preserve">Procesna cjelina unovčenje </w:t>
      </w:r>
      <w:r w:rsidR="00CA042E">
        <w:rPr>
          <w:sz w:val="24"/>
        </w:rPr>
        <w:t>predmata</w:t>
      </w:r>
      <w:r>
        <w:rPr>
          <w:sz w:val="24"/>
        </w:rPr>
        <w:t xml:space="preserve"> na kojima postoji razlučno pravo aktivira se podnošenjem prijedloga za prodaju nekretnine na kojoj postoji razlučno pravo od strane stečajnog upravitelja (arg. iz članak 164. SZ), odnosno stečajnog upravitelj i/ili razlučnog vjerovnika (arg. iz članak 247. stavak 2. SZ-a 15), a završava posljednjom radnjom – donošenjem rješenjem o namirenju (članak 125. OZ-a u vezi 164. SZ-a, odnosno članka 247. stavak 1. SZ-a 15). Prema tome,  prijedlog za prodaju nekretnine na kojoj postoji razlučno pravo predstavlja prvu radnju koja se odnosi na unovčenje </w:t>
      </w:r>
      <w:r>
        <w:rPr>
          <w:sz w:val="24"/>
        </w:rPr>
        <w:lastRenderedPageBreak/>
        <w:t xml:space="preserve">nekretnine na kojoj postoji razlučno pravo i po ocjeni ovog suda trenutak podnošenja prijedloga je odlučan  za prosudbu primjene određenog Stečajnog zakona. </w:t>
      </w:r>
    </w:p>
    <w:p w:rsidRDefault="00DD7213" w:rsidP="00DD7213" w:rsidR="00DD7213">
      <w:pPr>
        <w:ind w:firstLine="680"/>
        <w:jc w:val="both"/>
        <w:rPr>
          <w:sz w:val="24"/>
        </w:rPr>
      </w:pPr>
    </w:p>
    <w:p w:rsidRDefault="00DD7213" w:rsidP="00DD7213" w:rsidR="00DD7213">
      <w:pPr>
        <w:ind w:firstLine="680"/>
        <w:jc w:val="both"/>
        <w:rPr>
          <w:sz w:val="24"/>
        </w:rPr>
      </w:pPr>
      <w:r>
        <w:rPr>
          <w:sz w:val="24"/>
        </w:rPr>
        <w:t>Kako su dakle u konkretnom slučaju ispunjena oba kriterija iz članka 441. stavak 2. SZ-a 15 za primjenu tog Zakona:</w:t>
      </w:r>
    </w:p>
    <w:p w:rsidRDefault="00DD7213" w:rsidP="00DD7213" w:rsidR="00DD7213">
      <w:pPr>
        <w:ind w:firstLine="680"/>
        <w:jc w:val="both"/>
        <w:rPr>
          <w:sz w:val="24"/>
        </w:rPr>
      </w:pPr>
      <w:r>
        <w:rPr>
          <w:sz w:val="24"/>
        </w:rPr>
        <w:t xml:space="preserve">-pozitivni – primjena odredbe članka 247. SZ-a 15., koja uređuje postupak unovčenja </w:t>
      </w:r>
      <w:r w:rsidR="00CA042E">
        <w:rPr>
          <w:sz w:val="24"/>
        </w:rPr>
        <w:t xml:space="preserve">predmeta </w:t>
      </w:r>
      <w:r>
        <w:rPr>
          <w:sz w:val="24"/>
        </w:rPr>
        <w:t xml:space="preserve"> na kojima postoji razlučno pravo na postupke u tijeku, </w:t>
      </w:r>
    </w:p>
    <w:p w:rsidRDefault="00DD7213" w:rsidP="00DB5148" w:rsidR="00DD7213">
      <w:pPr>
        <w:ind w:firstLine="680"/>
        <w:jc w:val="both"/>
        <w:rPr>
          <w:sz w:val="24"/>
        </w:rPr>
      </w:pPr>
      <w:r>
        <w:rPr>
          <w:sz w:val="24"/>
        </w:rPr>
        <w:t xml:space="preserve">-negativni – do dana stupanja na snagu SZ-a 15 stečajni upravitelj nije podnio prijedlog za prodaju </w:t>
      </w:r>
      <w:r w:rsidR="00DB5148">
        <w:rPr>
          <w:sz w:val="24"/>
        </w:rPr>
        <w:t xml:space="preserve">stvari </w:t>
      </w:r>
      <w:r>
        <w:rPr>
          <w:sz w:val="24"/>
        </w:rPr>
        <w:t>na kojima postoji razlučno pravo tj, radnja na koje se odnosi nije započeta do stupanja na snagu SZ-a 15,</w:t>
      </w:r>
      <w:r w:rsidR="00DB5148">
        <w:rPr>
          <w:sz w:val="24"/>
        </w:rPr>
        <w:t xml:space="preserve"> </w:t>
      </w:r>
      <w:r>
        <w:rPr>
          <w:sz w:val="24"/>
        </w:rPr>
        <w:t xml:space="preserve">na konkretan slučaj prodaje </w:t>
      </w:r>
      <w:r w:rsidR="00DB5148">
        <w:rPr>
          <w:sz w:val="24"/>
        </w:rPr>
        <w:t xml:space="preserve">stvari </w:t>
      </w:r>
      <w:r>
        <w:rPr>
          <w:sz w:val="24"/>
        </w:rPr>
        <w:t xml:space="preserve"> u stečajnom postupku primjenjuju se odredbe o unovčenju nekretnina iz SZ-a 15..</w:t>
      </w:r>
    </w:p>
    <w:p w:rsidRDefault="00DD7213" w:rsidP="00DD7213" w:rsidR="00DD7213">
      <w:pPr>
        <w:ind w:firstLine="680"/>
        <w:jc w:val="both"/>
        <w:rPr>
          <w:sz w:val="24"/>
        </w:rPr>
      </w:pPr>
    </w:p>
    <w:p w:rsidRDefault="00DD7213" w:rsidP="00DD7213" w:rsidR="00DD7213">
      <w:pPr>
        <w:ind w:firstLine="680"/>
        <w:jc w:val="both"/>
        <w:rPr>
          <w:sz w:val="24"/>
        </w:rPr>
      </w:pPr>
      <w:r>
        <w:rPr>
          <w:sz w:val="24"/>
        </w:rPr>
        <w:t xml:space="preserve">Prema odredbi članka 247. stavak 1. SZ-a 15 nekretnina na kojoj postoji razlučno pravo  prodaje se u stečajnom postupku, na prijedlog stečajnog upravitelja ili razlučnoga vjerovnika, uz odgovarajuću primjenu pravila ovršnog postupka o ovrsi na nekretnini, a prema odredbi  stavak 2. istog članka o prodaji nekretnine sud odlučuje rješenjem protiv kojeg pravo na žalbu imaju stečajni upravitelj i razlučni vjerovnici. U rješenju o prodaji nekretnine sud će odrediti da se nekretnina prodaje u stečajnom postupku. U zemljišnoj knjizi upisat će se zabilježba rješenja o prodaji nekretnine. </w:t>
      </w:r>
    </w:p>
    <w:p w:rsidRDefault="00DB5148" w:rsidP="00DD7213" w:rsidR="00DB5148">
      <w:pPr>
        <w:ind w:firstLine="680"/>
        <w:jc w:val="both"/>
        <w:rPr>
          <w:sz w:val="24"/>
        </w:rPr>
      </w:pPr>
      <w:r>
        <w:rPr>
          <w:sz w:val="24"/>
        </w:rPr>
        <w:t xml:space="preserve">Prema odredbi stavak 8. članka 247. SZ-a 15, stavci 1. do 7. tog članka na odgovarajući se način primjenjuju na prodaju brodova, brodova u gradnji, </w:t>
      </w:r>
      <w:r w:rsidR="00530078">
        <w:rPr>
          <w:sz w:val="24"/>
        </w:rPr>
        <w:t>zrakoplova i drugih prava upisanih u javne knjige.</w:t>
      </w:r>
      <w:r>
        <w:rPr>
          <w:sz w:val="24"/>
        </w:rPr>
        <w:t xml:space="preserve"> </w:t>
      </w:r>
    </w:p>
    <w:p w:rsidRDefault="00DD7213" w:rsidP="00DD7213" w:rsidR="00DD7213">
      <w:pPr>
        <w:ind w:firstLine="680"/>
        <w:jc w:val="both"/>
        <w:rPr>
          <w:sz w:val="24"/>
        </w:rPr>
      </w:pPr>
      <w:r>
        <w:rPr>
          <w:sz w:val="24"/>
        </w:rPr>
        <w:t xml:space="preserve">Postupajući po prijedlogu stečajnog upravitelja od </w:t>
      </w:r>
      <w:r w:rsidR="00530078">
        <w:rPr>
          <w:sz w:val="24"/>
        </w:rPr>
        <w:t>20.prosinca</w:t>
      </w:r>
      <w:r>
        <w:rPr>
          <w:sz w:val="24"/>
        </w:rPr>
        <w:t xml:space="preserve"> 201</w:t>
      </w:r>
      <w:r w:rsidR="00530078">
        <w:rPr>
          <w:sz w:val="24"/>
        </w:rPr>
        <w:t>6</w:t>
      </w:r>
      <w:r>
        <w:rPr>
          <w:sz w:val="24"/>
        </w:rPr>
        <w:t>., a temeljem naprijed citiranog članka 247. stavak 1. i 2.</w:t>
      </w:r>
      <w:r w:rsidR="00530078">
        <w:rPr>
          <w:sz w:val="24"/>
        </w:rPr>
        <w:t xml:space="preserve">, u vezi stavka 8. istog članka, </w:t>
      </w:r>
      <w:r>
        <w:rPr>
          <w:sz w:val="24"/>
        </w:rPr>
        <w:t xml:space="preserve"> SZ-a 15 rješeno je kao u izreci.</w:t>
      </w:r>
    </w:p>
    <w:p w:rsidRDefault="00FB2CE4" w:rsidR="00FB2CE4">
      <w:pPr>
        <w:jc w:val="both"/>
        <w:rPr>
          <w:sz w:val="24"/>
        </w:rPr>
      </w:pPr>
    </w:p>
    <w:p w:rsidRDefault="00514ADC" w:rsidR="00573F89">
      <w:pPr>
        <w:jc w:val="center"/>
        <w:rPr>
          <w:sz w:val="24"/>
        </w:rPr>
      </w:pPr>
      <w:r>
        <w:rPr>
          <w:sz w:val="24"/>
        </w:rPr>
        <w:t xml:space="preserve">Zagreb, </w:t>
      </w:r>
      <w:r w:rsidR="00530078">
        <w:rPr>
          <w:sz w:val="24"/>
        </w:rPr>
        <w:t>16.siječnja</w:t>
      </w:r>
      <w:r w:rsidR="004538C2">
        <w:rPr>
          <w:sz w:val="24"/>
        </w:rPr>
        <w:t xml:space="preserve"> 201</w:t>
      </w:r>
      <w:r w:rsidR="00934964">
        <w:rPr>
          <w:sz w:val="24"/>
        </w:rPr>
        <w:t>7</w:t>
      </w:r>
      <w:r w:rsidR="00213078">
        <w:rPr>
          <w:sz w:val="24"/>
        </w:rPr>
        <w:t>.</w:t>
      </w:r>
    </w:p>
    <w:p w:rsidRDefault="00573F89" w:rsidR="00573F89">
      <w:pPr>
        <w:jc w:val="center"/>
        <w:rPr>
          <w:sz w:val="24"/>
        </w:rPr>
      </w:pPr>
    </w:p>
    <w:p w:rsidRDefault="00573F89" w:rsidR="00573F89">
      <w:pPr>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w:t>
      </w:r>
      <w:r>
        <w:rPr>
          <w:sz w:val="24"/>
        </w:rPr>
        <w:tab/>
      </w:r>
      <w:r w:rsidR="00C47F26">
        <w:rPr>
          <w:sz w:val="24"/>
        </w:rPr>
        <w:t xml:space="preserve">Sudac: </w:t>
      </w:r>
    </w:p>
    <w:p w:rsidRDefault="00573F89" w:rsidP="00934964" w:rsidR="0042601A">
      <w:pPr>
        <w:ind w:firstLine="680" w:left="2720"/>
        <w:jc w:val="center"/>
        <w:rPr>
          <w:sz w:val="24"/>
        </w:rPr>
      </w:pPr>
      <w:r>
        <w:rPr>
          <w:sz w:val="24"/>
        </w:rPr>
        <w:t>Ante Galić</w:t>
      </w:r>
      <w:r w:rsidR="00E95EDE">
        <w:rPr>
          <w:sz w:val="24"/>
        </w:rPr>
        <w:t xml:space="preserve"> </w:t>
      </w:r>
      <w:r w:rsidR="00DC6CD3">
        <w:rPr>
          <w:sz w:val="24"/>
        </w:rPr>
        <w:t>v.r.</w:t>
      </w:r>
    </w:p>
    <w:p w:rsidRDefault="00C47F26" w:rsidR="00573F89">
      <w:pPr>
        <w:jc w:val="both"/>
        <w:rPr>
          <w:sz w:val="24"/>
        </w:rPr>
      </w:pPr>
      <w:r>
        <w:rPr>
          <w:sz w:val="24"/>
        </w:rPr>
        <w:t>Uputa o pravnom lijeku</w:t>
      </w:r>
      <w:r w:rsidR="00573F89">
        <w:rPr>
          <w:sz w:val="24"/>
        </w:rPr>
        <w:t>:</w:t>
      </w:r>
    </w:p>
    <w:p w:rsidRDefault="00573F89" w:rsidR="00573F89">
      <w:pPr>
        <w:jc w:val="both"/>
        <w:rPr>
          <w:sz w:val="24"/>
        </w:rPr>
      </w:pPr>
      <w:r>
        <w:rPr>
          <w:sz w:val="24"/>
        </w:rPr>
        <w:t xml:space="preserve">Protiv ovog rješenja može se  uložiti žalba Visokom trgovačkom sudu Republike Hrvatske u roku od 8 dana. Rok za žalbu računa se od dana prijema rješenja odnosno istekom 8 dana od dana objave rješenja na </w:t>
      </w:r>
      <w:r w:rsidR="0083451A">
        <w:rPr>
          <w:sz w:val="24"/>
        </w:rPr>
        <w:t>e-</w:t>
      </w:r>
      <w:r>
        <w:rPr>
          <w:sz w:val="24"/>
        </w:rPr>
        <w:t xml:space="preserve">oglasnoj ploči suda. Žalba se ulaže putem ovog suda u 2 primjerka. </w:t>
      </w:r>
    </w:p>
    <w:p w:rsidRDefault="00B669B6" w:rsidR="00B669B6">
      <w:pPr>
        <w:jc w:val="both"/>
        <w:rPr>
          <w:sz w:val="24"/>
        </w:rPr>
      </w:pPr>
    </w:p>
    <w:p w:rsidRDefault="00DC6CD3" w:rsidP="00422EE0" w:rsidR="00DC6CD3" w:rsidRPr="00DC6CD3">
      <w:pPr>
        <w:jc w:val="both"/>
        <w:rPr>
          <w:sz w:val="24"/>
          <w:szCs w:val="24"/>
        </w:rPr>
      </w:pPr>
      <w:r w:rsidRPr="00DC6CD3">
        <w:rPr>
          <w:sz w:val="24"/>
          <w:szCs w:val="24"/>
        </w:rPr>
        <w:t>Za točnost otpravka, ovlašteni službenik:</w:t>
      </w:r>
    </w:p>
    <w:p w:rsidRDefault="00DC6CD3" w:rsidP="00422EE0" w:rsidR="00DC6CD3" w:rsidRPr="00DC6CD3">
      <w:pPr>
        <w:jc w:val="both"/>
        <w:rPr>
          <w:sz w:val="24"/>
          <w:szCs w:val="24"/>
        </w:rPr>
      </w:pPr>
      <w:r w:rsidRPr="00DC6CD3">
        <w:rPr>
          <w:sz w:val="24"/>
          <w:szCs w:val="24"/>
        </w:rPr>
        <w:t xml:space="preserve">               Valentina Delač</w:t>
      </w:r>
    </w:p>
    <w:p w:rsidRDefault="00213078" w:rsidP="00DC6CD3" w:rsidR="00213078" w:rsidRPr="00DC6CD3">
      <w:pPr>
        <w:jc w:val="both"/>
        <w:rPr>
          <w:sz w:val="24"/>
          <w:szCs w:val="24"/>
        </w:rPr>
      </w:pPr>
    </w:p>
    <w:p w:rsidRDefault="00774AC7" w:rsidP="00DC6CD3" w:rsidR="00774AC7" w:rsidRPr="00DC6CD3">
      <w:pPr>
        <w:jc w:val="both"/>
        <w:rPr>
          <w:sz w:val="24"/>
          <w:szCs w:val="24"/>
        </w:rPr>
      </w:pPr>
    </w:p>
    <w:sectPr w:rsidR="00774AC7" w:rsidRPr="00DC6CD3">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3308" w:rsidR="00D13308">
      <w:r>
        <w:separator/>
      </w:r>
    </w:p>
  </w:endnote>
  <w:endnote w:id="0" w:type="continuationSeparator">
    <w:p w:rsidRDefault="00D13308" w:rsidR="00D133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3308" w:rsidR="00D13308">
      <w:r>
        <w:separator/>
      </w:r>
    </w:p>
  </w:footnote>
  <w:footnote w:id="0" w:type="continuationSeparator">
    <w:p w:rsidRDefault="00D13308" w:rsidR="00D133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EDE" w:rsidR="00D47EDE"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DC6CD3">
      <w:rPr>
        <w:rStyle w:val="Brojstranice"/>
        <w:noProof/>
        <w:sz w:val="24"/>
        <w:szCs w:val="24"/>
      </w:rPr>
      <w:t>3</w:t>
    </w:r>
    <w:r w:rsidRPr="00FB2CE4">
      <w:rPr>
        <w:rStyle w:val="Brojstranice"/>
        <w:sz w:val="24"/>
        <w:szCs w:val="24"/>
      </w:rPr>
      <w:fldChar w:fldCharType="end"/>
    </w:r>
  </w:p>
  <w:p w:rsidRDefault="00D47EDE" w:rsidR="00D47EDE">
    <w:pPr>
      <w:jc w:val="right"/>
      <w:rPr>
        <w:sz w:val="24"/>
      </w:rPr>
    </w:pPr>
    <w:r>
      <w:rPr>
        <w:sz w:val="24"/>
      </w:rPr>
      <w:t>40-St-</w:t>
    </w:r>
    <w:r w:rsidR="00CA042E">
      <w:rPr>
        <w:sz w:val="24"/>
      </w:rPr>
      <w:t>585</w:t>
    </w:r>
    <w:r w:rsidR="00213078">
      <w:rPr>
        <w:sz w:val="24"/>
      </w:rPr>
      <w:t>/</w:t>
    </w:r>
    <w:r w:rsidR="00953049">
      <w:rPr>
        <w:sz w:val="24"/>
      </w:rPr>
      <w:t>20</w:t>
    </w:r>
    <w:r w:rsidR="00213078">
      <w:rPr>
        <w:sz w:val="24"/>
      </w:rPr>
      <w:t>1</w:t>
    </w:r>
    <w:r w:rsidR="00CA042E">
      <w:rPr>
        <w:sz w:val="24"/>
      </w:rPr>
      <w:t>4</w:t>
    </w:r>
  </w:p>
  <w:p w:rsidRDefault="00D47EDE" w:rsidR="00D47ED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3">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07118"/>
    <w:rsid w:val="0001248E"/>
    <w:rsid w:val="000254BE"/>
    <w:rsid w:val="00025F8E"/>
    <w:rsid w:val="00063D6D"/>
    <w:rsid w:val="00070E39"/>
    <w:rsid w:val="000870F5"/>
    <w:rsid w:val="00090436"/>
    <w:rsid w:val="000959E1"/>
    <w:rsid w:val="000B1020"/>
    <w:rsid w:val="000B3327"/>
    <w:rsid w:val="000C29D1"/>
    <w:rsid w:val="001042FF"/>
    <w:rsid w:val="001150F8"/>
    <w:rsid w:val="001253E7"/>
    <w:rsid w:val="001453AD"/>
    <w:rsid w:val="0017501D"/>
    <w:rsid w:val="00191AB6"/>
    <w:rsid w:val="001D72AB"/>
    <w:rsid w:val="001D7B4C"/>
    <w:rsid w:val="001F34E9"/>
    <w:rsid w:val="00200347"/>
    <w:rsid w:val="002051FF"/>
    <w:rsid w:val="00213078"/>
    <w:rsid w:val="0021561C"/>
    <w:rsid w:val="00226206"/>
    <w:rsid w:val="00236FBE"/>
    <w:rsid w:val="0024160B"/>
    <w:rsid w:val="00254555"/>
    <w:rsid w:val="002579BB"/>
    <w:rsid w:val="0027172E"/>
    <w:rsid w:val="002800FA"/>
    <w:rsid w:val="002B01CF"/>
    <w:rsid w:val="002D380A"/>
    <w:rsid w:val="002E1666"/>
    <w:rsid w:val="002F4B21"/>
    <w:rsid w:val="00323E87"/>
    <w:rsid w:val="003835D9"/>
    <w:rsid w:val="0038747F"/>
    <w:rsid w:val="003C2088"/>
    <w:rsid w:val="00406479"/>
    <w:rsid w:val="0041069A"/>
    <w:rsid w:val="004153E1"/>
    <w:rsid w:val="0042601A"/>
    <w:rsid w:val="004538C2"/>
    <w:rsid w:val="0045448C"/>
    <w:rsid w:val="0046489F"/>
    <w:rsid w:val="004701AC"/>
    <w:rsid w:val="004A461E"/>
    <w:rsid w:val="004A74E5"/>
    <w:rsid w:val="004B43F5"/>
    <w:rsid w:val="004B4857"/>
    <w:rsid w:val="004B5BA9"/>
    <w:rsid w:val="004F37DB"/>
    <w:rsid w:val="005140BE"/>
    <w:rsid w:val="00514ADC"/>
    <w:rsid w:val="00514DEA"/>
    <w:rsid w:val="00530078"/>
    <w:rsid w:val="00571C40"/>
    <w:rsid w:val="00573F89"/>
    <w:rsid w:val="00590DD8"/>
    <w:rsid w:val="0059448A"/>
    <w:rsid w:val="005A2574"/>
    <w:rsid w:val="005B2729"/>
    <w:rsid w:val="005B27F5"/>
    <w:rsid w:val="005B5246"/>
    <w:rsid w:val="005E74BC"/>
    <w:rsid w:val="00605D9C"/>
    <w:rsid w:val="00617ED7"/>
    <w:rsid w:val="006671CD"/>
    <w:rsid w:val="00672596"/>
    <w:rsid w:val="006A6DE8"/>
    <w:rsid w:val="006B0E7F"/>
    <w:rsid w:val="006B58E5"/>
    <w:rsid w:val="007337DF"/>
    <w:rsid w:val="00766D9D"/>
    <w:rsid w:val="00774AC7"/>
    <w:rsid w:val="007C54FB"/>
    <w:rsid w:val="007E2F47"/>
    <w:rsid w:val="007F16DA"/>
    <w:rsid w:val="008069AC"/>
    <w:rsid w:val="0082194B"/>
    <w:rsid w:val="0083159C"/>
    <w:rsid w:val="0083451A"/>
    <w:rsid w:val="008617BF"/>
    <w:rsid w:val="00871C96"/>
    <w:rsid w:val="008747F2"/>
    <w:rsid w:val="00881CD9"/>
    <w:rsid w:val="008A2E30"/>
    <w:rsid w:val="008A79BB"/>
    <w:rsid w:val="008E788C"/>
    <w:rsid w:val="008F7177"/>
    <w:rsid w:val="009058C4"/>
    <w:rsid w:val="00906D18"/>
    <w:rsid w:val="00926436"/>
    <w:rsid w:val="00930691"/>
    <w:rsid w:val="00934175"/>
    <w:rsid w:val="00934964"/>
    <w:rsid w:val="00941539"/>
    <w:rsid w:val="009501DA"/>
    <w:rsid w:val="00953049"/>
    <w:rsid w:val="009549C7"/>
    <w:rsid w:val="009A7414"/>
    <w:rsid w:val="009B38D1"/>
    <w:rsid w:val="00A030FE"/>
    <w:rsid w:val="00A10516"/>
    <w:rsid w:val="00A56DD1"/>
    <w:rsid w:val="00A76038"/>
    <w:rsid w:val="00AD216A"/>
    <w:rsid w:val="00AD4289"/>
    <w:rsid w:val="00B26334"/>
    <w:rsid w:val="00B32EFD"/>
    <w:rsid w:val="00B46408"/>
    <w:rsid w:val="00B475F0"/>
    <w:rsid w:val="00B669B6"/>
    <w:rsid w:val="00B86764"/>
    <w:rsid w:val="00BB60E8"/>
    <w:rsid w:val="00BE57C1"/>
    <w:rsid w:val="00C17D75"/>
    <w:rsid w:val="00C27F42"/>
    <w:rsid w:val="00C33203"/>
    <w:rsid w:val="00C44E71"/>
    <w:rsid w:val="00C47F26"/>
    <w:rsid w:val="00C5150F"/>
    <w:rsid w:val="00C6242C"/>
    <w:rsid w:val="00CA042E"/>
    <w:rsid w:val="00CD18A4"/>
    <w:rsid w:val="00D071A8"/>
    <w:rsid w:val="00D13308"/>
    <w:rsid w:val="00D45AE1"/>
    <w:rsid w:val="00D47EDE"/>
    <w:rsid w:val="00D5360E"/>
    <w:rsid w:val="00D54F12"/>
    <w:rsid w:val="00D61FB1"/>
    <w:rsid w:val="00D76D56"/>
    <w:rsid w:val="00D8769D"/>
    <w:rsid w:val="00DB5148"/>
    <w:rsid w:val="00DC1D9E"/>
    <w:rsid w:val="00DC6CD3"/>
    <w:rsid w:val="00DD7213"/>
    <w:rsid w:val="00DE76D4"/>
    <w:rsid w:val="00E06D11"/>
    <w:rsid w:val="00E350E4"/>
    <w:rsid w:val="00E36D44"/>
    <w:rsid w:val="00E45D36"/>
    <w:rsid w:val="00E65764"/>
    <w:rsid w:val="00E66833"/>
    <w:rsid w:val="00E95EDE"/>
    <w:rsid w:val="00E969EC"/>
    <w:rsid w:val="00EA22E2"/>
    <w:rsid w:val="00ED342E"/>
    <w:rsid w:val="00EF525A"/>
    <w:rsid w:val="00F34CC4"/>
    <w:rsid w:val="00F42190"/>
    <w:rsid w:val="00F47922"/>
    <w:rsid w:val="00FA03D2"/>
    <w:rsid w:val="00FA4D01"/>
    <w:rsid w:val="00FB2CE4"/>
    <w:rsid w:val="00FC58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Tekstbalonia1" w:type="paragraph">
    <w:name w:val="Tekst balončića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Tekstrezerviranogmjesta" w:type="character">
    <w:name w:val="Placeholder Text"/>
    <w:basedOn w:val="Zadanifontodlomka"/>
    <w:uiPriority w:val="99"/>
    <w:semiHidden/>
    <w:rsid w:val="00DC6CD3"/>
    <w:rPr>
      <w:color w:val="808080"/>
      <w:bdr w:space="0" w:sz="0" w:color="auto" w:val="none"/>
      <w:shd w:fill="auto" w:color="auto" w:val="clear"/>
    </w:rPr>
  </w:style>
  <w:style w:customStyle="true" w:styleId="eSPISCCParagraphDefaultFont" w:type="character">
    <w:name w:val="eSPIS_CC_Paragraph Default Font"/>
    <w:basedOn w:val="Zadanifontodlomka"/>
    <w:rsid w:val="00DC6CD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6CD3"/>
    <w:rPr>
      <w:noProof/>
      <w:bdr w:space="0" w:sz="0" w:color="auto" w:val="none"/>
      <w:shd w:fill="FFFFCC" w:color="auto" w:val="clear"/>
      <w:lang w:val="hr-HR"/>
    </w:rPr>
  </w:style>
  <w:style w:customStyle="true" w:styleId="PozadinaSvijetloCrvena" w:type="character">
    <w:name w:val="Pozadina_SvijetloCrvena"/>
    <w:basedOn w:val="eSPISCCParagraphDefaultFont"/>
    <w:rsid w:val="00DC6CD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6CD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Tekstbalonia1" w:type="paragraph">
    <w:name w:val="Tekst balončića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Tekstrezerviranogmjesta" w:type="character">
    <w:name w:val="Placeholder Text"/>
    <w:basedOn w:val="Zadanifontodlomka"/>
    <w:uiPriority w:val="99"/>
    <w:semiHidden/>
    <w:rsid w:val="00DC6CD3"/>
    <w:rPr>
      <w:color w:val="808080"/>
      <w:bdr w:color="auto" w:space="0" w:sz="0" w:val="none"/>
      <w:shd w:color="auto" w:fill="auto" w:val="clear"/>
    </w:rPr>
  </w:style>
  <w:style w:customStyle="1" w:styleId="eSPISCCParagraphDefaultFont" w:type="character">
    <w:name w:val="eSPIS_CC_Paragraph Default Font"/>
    <w:basedOn w:val="Zadanifontodlomka"/>
    <w:rsid w:val="00DC6CD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6CD3"/>
    <w:rPr>
      <w:noProof/>
      <w:bdr w:color="auto" w:space="0" w:sz="0" w:val="none"/>
      <w:shd w:color="auto" w:fill="FFFFCC" w:val="clear"/>
      <w:lang w:val="hr-HR"/>
    </w:rPr>
  </w:style>
  <w:style w:customStyle="1" w:styleId="PozadinaSvijetloCrvena" w:type="character">
    <w:name w:val="Pozadina_SvijetloCrvena"/>
    <w:basedOn w:val="eSPISCCParagraphDefaultFont"/>
    <w:rsid w:val="00DC6CD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6CD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2014.</izvorni_sadrzaj>
    <derivirana_varijabla naziv="DomainObject.Predmet.DatumOsnivanja_1">12.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St-585/2014</izvorni_sadrzaj>
    <derivirana_varijabla naziv="DomainObject.Predmet.OznakaBroj_1">St-585/2014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imjedbaUpisnicara>
    <izvorni_sadrzaj/>
    <derivirana_varijabla naziv="DomainObject.Predmet.PrimjedbaUpisnicara_1"/>
  </DomainObject.Predmet.PrimjedbaUpisnicara>
  <DomainObject.Predmet.ProtustrankaFormated>
    <izvorni_sadrzaj>  EKOVENT d.o.o. zastupanog po punomoćniku JOSIP PAVETIĆ</izvorni_sadrzaj>
    <derivirana_varijabla naziv="DomainObject.Predmet.ProtustrankaFormated_1">  EKOVENT d.o.o. zastupanog po punomoćniku JOSIP PAVETIĆ</derivirana_varijabla>
  </DomainObject.Predmet.ProtustrankaFormated>
  <DomainObject.Predmet.ProtustrankaFormatedOIB>
    <izvorni_sadrzaj>  EKOVENT d.o.o., OIB 02693661308 zastupanog po punomoćniku JOSIP PAVETIĆ</izvorni_sadrzaj>
    <derivirana_varijabla naziv="DomainObject.Predmet.ProtustrankaFormatedOIB_1">  EKOVENT d.o.o., OIB 02693661308 zastupanog po punomoćniku JOSIP PAVETIĆ</derivirana_varijabla>
  </DomainObject.Predmet.ProtustrankaFormatedOIB>
  <DomainObject.Predmet.ProtustrankaFormatedWithAdress>
    <izvorni_sadrzaj> EKOVENT d.o.o., Krapinsko Strahinje 28, 49000 Krapina zastupanog po punomoćniku JOSIP PAVETIĆ</izvorni_sadrzaj>
    <derivirana_varijabla naziv="DomainObject.Predmet.ProtustrankaFormatedWithAdress_1"> EKOVENT d.o.o., Krapinsko Strahinje 28, 49000 Krapina zastupanog po punomoćniku JOSIP PAVETIĆ</derivirana_varijabla>
  </DomainObject.Predmet.ProtustrankaFormatedWithAdress>
  <DomainObject.Predmet.ProtustrankaFormatedWithAdressOIB>
    <izvorni_sadrzaj> EKOVENT d.o.o., OIB 02693661308, Krapinsko Strahinje 28, 49000 Krapina zastupanog po punomoćniku JOSIP PAVETIĆ</izvorni_sadrzaj>
    <derivirana_varijabla naziv="DomainObject.Predmet.ProtustrankaFormatedWithAdressOIB_1"> EKOVENT d.o.o., OIB 02693661308, Krapinsko Strahinje 28, 49000 Krapina zastupanog po punomoćniku JOSIP PAVETIĆ</derivirana_varijabla>
  </DomainObject.Predmet.ProtustrankaFormatedWithAdressOIB>
  <DomainObject.Predmet.ProtustrankaWithAdress>
    <izvorni_sadrzaj>EKOVENT d.o.o. Krapinsko Strahinje 28, 49000 Krapina</izvorni_sadrzaj>
    <derivirana_varijabla naziv="DomainObject.Predmet.ProtustrankaWithAdress_1">EKOVENT d.o.o. Krapinsko Strahinje 28, 49000 Krapina</derivirana_varijabla>
  </DomainObject.Predmet.ProtustrankaWithAdress>
  <DomainObject.Predmet.ProtustrankaWithAdressOIB>
    <izvorni_sadrzaj>EKOVENT d.o.o., OIB 02693661308, Krapinsko Strahinje 28, 49000 Krapina</izvorni_sadrzaj>
    <derivirana_varijabla naziv="DomainObject.Predmet.ProtustrankaWithAdressOIB_1">EKOVENT d.o.o., OIB 02693661308, Krapinsko Strahinje 28, 49000 Krapina</derivirana_varijabla>
  </DomainObject.Predmet.ProtustrankaWithAdressOIB>
  <DomainObject.Predmet.ProtustrankaNazivFormated>
    <izvorni_sadrzaj>EKOVENT d.o.o.</izvorni_sadrzaj>
    <derivirana_varijabla naziv="DomainObject.Predmet.ProtustrankaNazivFormated_1">EKOVENT d.o.o.</derivirana_varijabla>
  </DomainObject.Predmet.ProtustrankaNazivFormated>
  <DomainObject.Predmet.ProtustrankaNazivFormatedOIB>
    <izvorni_sadrzaj>EKOVENT d.o.o., OIB 02693661308</izvorni_sadrzaj>
    <derivirana_varijabla naziv="DomainObject.Predmet.ProtustrankaNazivFormatedOIB_1">EKOVENT d.o.o., OIB 02693661308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OPORTUNITAS USLUGE d.o.o. za pružanje poslovnih usluga</izvorni_sadrzaj>
    <derivirana_varijabla naziv="DomainObject.Predmet.StrankaFormated_1">  OPORTUNITAS USLUGE d.o.o. za pružanje poslovnih usluga</derivirana_varijabla>
  </DomainObject.Predmet.StrankaFormated>
  <DomainObject.Predmet.StrankaFormatedOIB>
    <izvorni_sadrzaj>  OPORTUNITAS USLUGE d.o.o. za pružanje poslovnih usluga, OIB 87528213092</izvorni_sadrzaj>
    <derivirana_varijabla naziv="DomainObject.Predmet.StrankaFormatedOIB_1">  OPORTUNITAS USLUGE d.o.o. za pružanje poslovnih usluga, OIB 87528213092</derivirana_varijabla>
  </DomainObject.Predmet.StrankaFormatedOIB>
  <DomainObject.Predmet.StrankaFormatedWithAdress>
    <izvorni_sadrzaj> OPORTUNITAS USLUGE d.o.o. za pružanje poslovnih usluga, Jurišićeva 2 A, 10000 Zagreb</izvorni_sadrzaj>
    <derivirana_varijabla naziv="DomainObject.Predmet.StrankaFormatedWithAdress_1"> OPORTUNITAS USLUGE d.o.o. za pružanje poslovnih usluga, Jurišićeva 2 A, 10000 Zagreb</derivirana_varijabla>
  </DomainObject.Predmet.StrankaFormatedWithAdress>
  <DomainObject.Predmet.StrankaFormatedWithAdressOIB>
    <izvorni_sadrzaj> OPORTUNITAS USLUGE d.o.o. za pružanje poslovnih usluga, OIB 87528213092, Jurišićeva 2 A, 10000 Zagreb</izvorni_sadrzaj>
    <derivirana_varijabla naziv="DomainObject.Predmet.StrankaFormatedWithAdressOIB_1"> OPORTUNITAS USLUGE d.o.o. za pružanje poslovnih usluga, OIB 87528213092, Jurišićeva 2 A, 10000 Zagreb</derivirana_varijabla>
  </DomainObject.Predmet.StrankaFormatedWithAdressOIB>
  <DomainObject.Predmet.StrankaWithAdress>
    <izvorni_sadrzaj>OPORTUNITAS USLUGE d.o.o. za pružanje poslovnih usluga Jurišićeva 2 A,10000 Zagreb</izvorni_sadrzaj>
    <derivirana_varijabla naziv="DomainObject.Predmet.StrankaWithAdress_1">OPORTUNITAS USLUGE d.o.o. za pružanje poslovnih usluga Jurišićeva 2 A,10000 Zagreb</derivirana_varijabla>
  </DomainObject.Predmet.StrankaWithAdress>
  <DomainObject.Predmet.StrankaWithAdressOIB>
    <izvorni_sadrzaj>OPORTUNITAS USLUGE d.o.o. za pružanje poslovnih usluga, OIB 87528213092, Jurišićeva 2 A,10000 Zagreb</izvorni_sadrzaj>
    <derivirana_varijabla naziv="DomainObject.Predmet.StrankaWithAdressOIB_1">OPORTUNITAS USLUGE d.o.o. za pružanje poslovnih usluga, OIB 87528213092, Jurišićeva 2 A,10000 Zagreb</derivirana_varijabla>
  </DomainObject.Predmet.StrankaWithAdressOIB>
  <DomainObject.Predmet.StrankaNazivFormated>
    <izvorni_sadrzaj>OPORTUNITAS USLUGE d.o.o. za pružanje poslovnih usluga</izvorni_sadrzaj>
    <derivirana_varijabla naziv="DomainObject.Predmet.StrankaNazivFormated_1">OPORTUNITAS USLUGE d.o.o. za pružanje poslovnih usluga</derivirana_varijabla>
  </DomainObject.Predmet.StrankaNazivFormated>
  <DomainObject.Predmet.StrankaNazivFormatedOIB>
    <izvorni_sadrzaj>OPORTUNITAS USLUGE d.o.o. za pružanje poslovnih usluga, OIB 87528213092</izvorni_sadrzaj>
    <derivirana_varijabla naziv="DomainObject.Predmet.StrankaNazivFormatedOIB_1">OPORTUNITAS USLUGE d.o.o. za pružanje poslovnih usluga, OIB 87528213092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OPORTUNITAS USLUGE d.o.o. za pružanje poslovnih usluga</item>
    </izvorni_sadrzaj>
    <derivirana_varijabla naziv="DomainObject.Predmet.StrankaListFormated_1">
      <item>OPORTUNITAS USLUGE d.o.o. za pružanje poslovnih usluga</item>
    </derivirana_varijabla>
  </DomainObject.Predmet.StrankaListFormated>
  <DomainObject.Predmet.StrankaListFormatedOIB>
    <izvorni_sadrzaj>
      <item>OPORTUNITAS USLUGE d.o.o. za pružanje poslovnih usluga, OIB 87528213092</item>
    </izvorni_sadrzaj>
    <derivirana_varijabla naziv="DomainObject.Predmet.StrankaListFormatedOIB_1">
      <item>OPORTUNITAS USLUGE d.o.o. za pružanje poslovnih usluga, OIB 87528213092</item>
    </derivirana_varijabla>
  </DomainObject.Predmet.StrankaListFormatedOIB>
  <DomainObject.Predmet.StrankaListFormatedWithAdress>
    <izvorni_sadrzaj>
      <item>OPORTUNITAS USLUGE d.o.o. za pružanje poslovnih usluga, Jurišićeva 2 A, 10000 Zagreb</item>
    </izvorni_sadrzaj>
    <derivirana_varijabla naziv="DomainObject.Predmet.StrankaListFormatedWithAdress_1">
      <item>OPORTUNITAS USLUGE d.o.o. za pružanje poslovnih usluga, Jurišićeva 2 A, 10000 Zagreb</item>
    </derivirana_varijabla>
  </DomainObject.Predmet.StrankaListFormatedWithAdress>
  <DomainObject.Predmet.StrankaListFormatedWithAdressOIB>
    <izvorni_sadrzaj>
      <item>OPORTUNITAS USLUGE d.o.o. za pružanje poslovnih usluga, OIB 87528213092, Jurišićeva 2 A, 10000 Zagreb</item>
    </izvorni_sadrzaj>
    <derivirana_varijabla naziv="DomainObject.Predmet.StrankaListFormatedWithAdressOIB_1">
      <item>OPORTUNITAS USLUGE d.o.o. za pružanje poslovnih usluga, OIB 87528213092, Jurišićeva 2 A, 10000 Zagreb</item>
    </derivirana_varijabla>
  </DomainObject.Predmet.StrankaListFormatedWithAdressOIB>
  <DomainObject.Predmet.StrankaListNazivFormated>
    <izvorni_sadrzaj>
      <item>OPORTUNITAS USLUGE d.o.o. za pružanje poslovnih usluga</item>
    </izvorni_sadrzaj>
    <derivirana_varijabla naziv="DomainObject.Predmet.StrankaListNazivFormated_1">
      <item>OPORTUNITAS USLUGE d.o.o. za pružanje poslovnih usluga</item>
    </derivirana_varijabla>
  </DomainObject.Predmet.StrankaListNazivFormated>
  <DomainObject.Predmet.StrankaListNazivFormatedOIB>
    <izvorni_sadrzaj>
      <item>OPORTUNITAS USLUGE d.o.o. za pružanje poslovnih usluga, OIB 87528213092</item>
    </izvorni_sadrzaj>
    <derivirana_varijabla naziv="DomainObject.Predmet.StrankaListNazivFormatedOIB_1">
      <item>OPORTUNITAS USLUGE d.o.o. za pružanje poslovnih usluga, OIB 87528213092</item>
    </derivirana_varijabla>
  </DomainObject.Predmet.StrankaListNazivFormatedOIB>
  <DomainObject.Predmet.ProtuStrankaListFormated>
    <izvorni_sadrzaj>
      <item>EKOVENT d.o.o. zastupanog po punomoćniku JOSIP PAVETIĆ</item>
    </izvorni_sadrzaj>
    <derivirana_varijabla naziv="DomainObject.Predmet.ProtuStrankaListFormated_1">
      <item>EKOVENT d.o.o. zastupanog po punomoćniku JOSIP PAVETIĆ</item>
    </derivirana_varijabla>
  </DomainObject.Predmet.ProtuStrankaListFormated>
  <DomainObject.Predmet.ProtuStrankaListFormatedOIB>
    <izvorni_sadrzaj>
      <item>EKOVENT d.o.o., OIB 02693661308 zastupanog po punomoćniku JOSIP PAVETIĆ</item>
    </izvorni_sadrzaj>
    <derivirana_varijabla naziv="DomainObject.Predmet.ProtuStrankaListFormatedOIB_1">
      <item>EKOVENT d.o.o., OIB 02693661308 zastupanog po punomoćniku JOSIP PAVETIĆ</item>
    </derivirana_varijabla>
  </DomainObject.Predmet.ProtuStrankaListFormatedOIB>
  <DomainObject.Predmet.ProtuStrankaListFormatedWithAdress>
    <izvorni_sadrzaj>
      <item>EKOVENT d.o.o., Krapinsko Strahinje 28, 49000 Krapina zastupanog po punomoćniku JOSIP PAVETIĆ</item>
    </izvorni_sadrzaj>
    <derivirana_varijabla naziv="DomainObject.Predmet.ProtuStrankaListFormatedWithAdress_1">
      <item>EKOVENT d.o.o., Krapinsko Strahinje 28, 49000 Krapina zastupanog po punomoćniku JOSIP PAVETIĆ</item>
    </derivirana_varijabla>
  </DomainObject.Predmet.ProtuStrankaListFormatedWithAdress>
  <DomainObject.Predmet.ProtuStrankaListFormatedWithAdressOIB>
    <izvorni_sadrzaj>
      <item>EKOVENT d.o.o., OIB 02693661308, Krapinsko Strahinje 28, 49000 Krapina zastupanog po punomoćniku JOSIP PAVETIĆ</item>
    </izvorni_sadrzaj>
    <derivirana_varijabla naziv="DomainObject.Predmet.ProtuStrankaListFormatedWithAdressOIB_1">
      <item>EKOVENT d.o.o., OIB 02693661308, Krapinsko Strahinje 28, 49000 Krapina zastupanog po punomoćniku JOSIP PAVETIĆ</item>
    </derivirana_varijabla>
  </DomainObject.Predmet.ProtuStrankaListFormatedWithAdressOIB>
  <DomainObject.Predmet.ProtuStrankaListNazivFormated>
    <izvorni_sadrzaj>
      <item>EKOVENT d.o.o.</item>
    </izvorni_sadrzaj>
    <derivirana_varijabla naziv="DomainObject.Predmet.ProtuStrankaListNazivFormated_1">
      <item>EKOVENT d.o.o.</item>
    </derivirana_varijabla>
  </DomainObject.Predmet.ProtuStrankaListNazivFormated>
  <DomainObject.Predmet.ProtuStrankaListNazivFormatedOIB>
    <izvorni_sadrzaj>
      <item>EKOVENT d.o.o., OIB 02693661308</item>
    </izvorni_sadrzaj>
    <derivirana_varijabla naziv="DomainObject.Predmet.ProtuStrankaListNazivFormatedOIB_1">
      <item>EKOVENT d.o.o., OIB 02693661308</item>
    </derivirana_varijabla>
  </DomainObject.Predmet.ProtuStrankaListNazivFormatedOIB>
  <DomainObject.Predmet.OstaliListFormated>
    <izvorni_sadrzaj>
      <item>OD JELIĆ I ČAVLINA ZRINŠĆAK</item>
      <item>Nina Čavlina Zrinšćak</item>
      <item>JOSIP PAVETIĆ punomoćnik sudionika u postupku EKOVENT d.o.o.</item>
      <item>Nikola Jakir</item>
    </izvorni_sadrzaj>
    <derivirana_varijabla naziv="DomainObject.Predmet.OstaliListFormated_1">
      <item>OD JELIĆ I ČAVLINA ZRINŠĆAK</item>
      <item>Nina Čavlina Zrinšćak</item>
      <item>JOSIP PAVETIĆ punomoćnik sudionika u postupku EKOVENT d.o.o.</item>
      <item>Nikola Jakir</item>
    </derivirana_varijabla>
  </DomainObject.Predmet.OstaliListFormated>
  <DomainObject.Predmet.OstaliListFormatedOIB>
    <izvorni_sadrzaj>
      <item>OD JELIĆ I ČAVLINA ZRINŠĆAK</item>
      <item>Nina Čavlina Zrinšćak</item>
      <item>JOSIP PAVETIĆ, OIB 87032892327 punomoćnik sudionika u postupku EKOVENT d.o.o.</item>
      <item>Nikola Jakir, OIB 35440503043</item>
    </izvorni_sadrzaj>
    <derivirana_varijabla naziv="DomainObject.Predmet.OstaliListFormatedOIB_1">
      <item>OD JELIĆ I ČAVLINA ZRINŠĆAK</item>
      <item>Nina Čavlina Zrinšćak</item>
      <item>JOSIP PAVETIĆ, OIB 87032892327 punomoćnik sudionika u postupku EKOVENT d.o.o.</item>
      <item>Nikola Jakir, OIB 35440503043</item>
    </derivirana_varijabla>
  </DomainObject.Predmet.OstaliListFormatedOIB>
  <DomainObject.Predmet.OstaliListFormatedWithAdress>
    <izvorni_sadrzaj>
      <item>OD JELIĆ I ČAVLINA ZRINŠĆAK, Katančićeva 3, 10000 Zagreb</item>
      <item>Nina Čavlina Zrinšćak, Katančićeva 3, 10000 Zagreb</item>
      <item>JOSIP PAVETIĆ, Brezovačka 24, 10410 Novo Čiče punomoćnik sudionika u postupku EKOVENT d.o.o.</item>
      <item>Nikola Jakir, Stonska 17, 10000 Zagreb</item>
    </izvorni_sadrzaj>
    <derivirana_varijabla naziv="DomainObject.Predmet.OstaliListFormatedWithAdress_1">
      <item>OD JELIĆ I ČAVLINA ZRINŠĆAK, Katančićeva 3, 10000 Zagreb</item>
      <item>Nina Čavlina Zrinšćak, Katančićeva 3, 10000 Zagreb</item>
      <item>JOSIP PAVETIĆ, Brezovačka 24, 10410 Novo Čiče punomoćnik sudionika u postupku EKOVENT d.o.o.</item>
      <item>Nikola Jakir, Stonska 17, 10000 Zagreb</item>
    </derivirana_varijabla>
  </DomainObject.Predmet.OstaliListFormatedWithAdress>
  <DomainObject.Predmet.OstaliListFormatedWithAdressOIB>
    <izvorni_sadrzaj>
      <item>OD JELIĆ I ČAVLINA ZRINŠĆAK, Katančićeva 3, 10000 Zagreb</item>
      <item>Nina Čavlina Zrinšćak, Katančićeva 3, 10000 Zagreb</item>
      <item>JOSIP PAVETIĆ, OIB 87032892327, Brezovačka 24, 10410 Novo Čiče punomoćnik sudionika u postupku EKOVENT d.o.o.</item>
      <item>Nikola Jakir, OIB 35440503043, Stonska 17, 10000 Zagreb</item>
    </izvorni_sadrzaj>
    <derivirana_varijabla naziv="DomainObject.Predmet.OstaliListFormatedWithAdressOIB_1">
      <item>OD JELIĆ I ČAVLINA ZRINŠĆAK, Katančićeva 3, 10000 Zagreb</item>
      <item>Nina Čavlina Zrinšćak, Katančićeva 3, 10000 Zagreb</item>
      <item>JOSIP PAVETIĆ, OIB 87032892327, Brezovačka 24, 10410 Novo Čiče punomoćnik sudionika u postupku EKOVENT d.o.o.</item>
      <item>Nikola Jakir, OIB 35440503043, Stonska 17, 10000 Zagreb</item>
    </derivirana_varijabla>
  </DomainObject.Predmet.OstaliListFormatedWithAdressOIB>
  <DomainObject.Predmet.OstaliListNazivFormated>
    <izvorni_sadrzaj>
      <item>OD JELIĆ I ČAVLINA ZRINŠĆAK</item>
      <item>Nina Čavlina Zrinšćak</item>
      <item>JOSIP PAVETIĆ</item>
      <item>Nikola Jakir</item>
    </izvorni_sadrzaj>
    <derivirana_varijabla naziv="DomainObject.Predmet.OstaliListNazivFormated_1">
      <item>OD JELIĆ I ČAVLINA ZRINŠĆAK</item>
      <item>Nina Čavlina Zrinšćak</item>
      <item>JOSIP PAVETIĆ</item>
      <item>Nikola Jakir</item>
    </derivirana_varijabla>
  </DomainObject.Predmet.OstaliListNazivFormated>
  <DomainObject.Predmet.OstaliListNazivFormatedOIB>
    <izvorni_sadrzaj>
      <item>OD JELIĆ I ČAVLINA ZRINŠĆAK</item>
      <item>Nina Čavlina Zrinšćak</item>
      <item>JOSIP PAVETIĆ, OIB 87032892327</item>
      <item>Nikola Jakir, OIB 35440503043</item>
    </izvorni_sadrzaj>
    <derivirana_varijabla naziv="DomainObject.Predmet.OstaliListNazivFormatedOIB_1">
      <item>OD JELIĆ I ČAVLINA ZRINŠĆAK</item>
      <item>Nina Čavlina Zrinšćak</item>
      <item>JOSIP PAVETIĆ, OIB 87032892327</item>
      <item>Nikola Jakir, OIB 35440503043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OPORTUNITAS USLUGE d.o.o. za pružanje poslovnih usluga</izvorni_sadrzaj>
    <derivirana_varijabla naziv="DomainObject.Predmet.StrankaIDrugi_1">OPORTUNITAS USLUGE d.o.o. za pružanje poslovnih usluga</derivirana_varijabla>
  </DomainObject.Predmet.StrankaIDrugi>
  <DomainObject.Predmet.ProtustrankaIDrugi>
    <izvorni_sadrzaj>EKOVENT d.o.o.</izvorni_sadrzaj>
    <derivirana_varijabla naziv="DomainObject.Predmet.ProtustrankaIDrugi_1">EKOVENT d.o.o.</derivirana_varijabla>
  </DomainObject.Predmet.ProtustrankaIDrugi>
  <DomainObject.Predmet.StrankaIDrugiAdressOIB>
    <izvorni_sadrzaj>OPORTUNITAS USLUGE d.o.o. za pružanje poslovnih usluga, OIB 87528213092, Jurišićeva 2 A, 10000 Zagreb</izvorni_sadrzaj>
    <derivirana_varijabla naziv="DomainObject.Predmet.StrankaIDrugiAdressOIB_1">OPORTUNITAS USLUGE d.o.o. za pružanje poslovnih usluga, OIB 87528213092, Jurišićeva 2 A, 10000 Zagreb</derivirana_varijabla>
  </DomainObject.Predmet.StrankaIDrugiAdressOIB>
  <DomainObject.Predmet.ProtustrankaIDrugiAdressOIB>
    <izvorni_sadrzaj>EKOVENT d.o.o., OIB 02693661308, Krapinsko Strahinje 28, 49000 Krapina</izvorni_sadrzaj>
    <derivirana_varijabla naziv="DomainObject.Predmet.ProtustrankaIDrugiAdressOIB_1">EKOVENT d.o.o., OIB 02693661308, Krapinsko Strahinje 28,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OPORTUNITAS USLUGE d.o.o. za pružanje poslovnih usluga</item>
      <item>OD JELIĆ I ČAVLINA ZRINŠĆAK</item>
      <item>Nina Čavlina Zrinšćak</item>
      <item>EKOVENT d.o.o.</item>
      <item>JOSIP PAVETIĆ</item>
      <item>Nikola Jakir</item>
    </izvorni_sadrzaj>
    <derivirana_varijabla naziv="DomainObject.Predmet.SudioniciListNaziv_1">
      <item>OPORTUNITAS USLUGE d.o.o. za pružanje poslovnih usluga</item>
      <item>OD JELIĆ I ČAVLINA ZRINŠĆAK</item>
      <item>Nina Čavlina Zrinšćak</item>
      <item>EKOVENT d.o.o.</item>
      <item>JOSIP PAVETIĆ</item>
      <item>Nikola Jakir</item>
    </derivirana_varijabla>
  </DomainObject.Predmet.SudioniciListNaziv>
  <DomainObject.Predmet.SudioniciListAdressOIB>
    <izvorni_sadrzaj>
      <item>OPORTUNITAS USLUGE d.o.o. za pružanje poslovnih usluga, OIB 87528213092, Jurišićeva 2 A,10000 Zagreb</item>
      <item>OD JELIĆ I ČAVLINA ZRINŠĆAK, Katančićeva 3,10000 Zagreb</item>
      <item>Nina Čavlina Zrinšćak, Katančićeva 3,10000 Zagreb</item>
      <item>EKOVENT d.o.o., OIB 02693661308, Krapinsko Strahinje 28,49000 Krapina</item>
      <item>JOSIP PAVETIĆ, OIB 87032892327, Brezovačka 24,10410 Novo Čiče</item>
      <item>Nikola Jakir, OIB 35440503043, Stonska 17,10000 Zagreb</item>
    </izvorni_sadrzaj>
    <derivirana_varijabla naziv="DomainObject.Predmet.SudioniciListAdressOIB_1">
      <item>OPORTUNITAS USLUGE d.o.o. za pružanje poslovnih usluga, OIB 87528213092, Jurišićeva 2 A,10000 Zagreb</item>
      <item>OD JELIĆ I ČAVLINA ZRINŠĆAK, Katančićeva 3,10000 Zagreb</item>
      <item>Nina Čavlina Zrinšćak, Katančićeva 3,10000 Zagreb</item>
      <item>EKOVENT d.o.o., OIB 02693661308, Krapinsko Strahinje 28,49000 Krapina</item>
      <item>JOSIP PAVETIĆ, OIB 87032892327, Brezovačka 24,10410 Novo Čiče</item>
      <item>Nikola Jakir, OIB 35440503043, Stonska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87528213092</item>
      <item>, OIB null</item>
      <item>, OIB null</item>
      <item>, OIB 02693661308</item>
      <item>, OIB 87032892327</item>
      <item>, OIB 35440503043</item>
    </izvorni_sadrzaj>
    <derivirana_varijabla naziv="DomainObject.Predmet.SudioniciListNazivOIB_1">
      <item>, OIB 87528213092</item>
      <item>, OIB null</item>
      <item>, OIB null</item>
      <item>, OIB 02693661308</item>
      <item>, OIB 87032892327</item>
      <item>, OIB 35440503043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789C9E-7F1D-4286-BFCC-C835CCDBC0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1115</properties:Words>
  <properties:Characters>6177</properties:Characters>
  <properties:Lines>134</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7379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2017-01-16T11:24:00Z</dcterms:created>
  <dc:creator>user</dc:creator>
  <cp:lastModifiedBy>Valentina Delač</cp:lastModifiedBy>
  <cp:lastPrinted>2016-02-25T13:10:00Z</cp:lastPrinted>
  <dcterms:modified xmlns:xsi="http://www.w3.org/2001/XMLSchema-instance" xsi:type="dcterms:W3CDTF">2017-01-16T11:26:00Z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