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e44c1" w14:paraId="21e44c1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993D94">
        <w:t>3150</w:t>
      </w:r>
      <w:r w:rsidR="00F60614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F60614">
        <w:t>21. siječnja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993D94">
        <w:t>PRVA ZAGREBAČKA NABAVNO-PRODAJNA ZADRUGA OBRTNIK, Zagreb, Vinkovićeva 16</w:t>
      </w:r>
      <w:r w:rsidR="00F60614">
        <w:t>,</w:t>
      </w:r>
      <w:r>
        <w:t xml:space="preserve"> OIB: </w:t>
      </w:r>
      <w:r w:rsidR="00993D94">
        <w:t>68703219309</w:t>
      </w:r>
      <w:r w:rsidR="00554567">
        <w:t>, MBS: 080387954</w:t>
      </w:r>
      <w:r w:rsidR="003538DF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993D94">
        <w:t>461.988,60</w:t>
      </w:r>
      <w:r w:rsidR="003538DF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F60614">
        <w:t>21. siječnja</w:t>
      </w:r>
      <w:r w:rsidR="00590AEF">
        <w:t xml:space="preserve"> 201</w:t>
      </w:r>
      <w:r w:rsidR="00F60614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>Aleksandra Krolo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>
      <w:r>
        <w:t>DNA</w:t>
      </w:r>
    </w:p>
    <w:p w:rsidRDefault="00200BC5" w:rsidP="00200BC5" w:rsidR="00200BC5">
      <w:r>
        <w:t xml:space="preserve">zz dužnika na e-oglasnu ploču suda 15+8 dana </w:t>
      </w:r>
    </w:p>
    <w:p w:rsidRDefault="00200BC5" w:rsidP="00200BC5" w:rsidR="00200BC5">
      <w:r>
        <w:t>dužniku na e-oglasnu ploču suda 45+8 dana</w:t>
      </w:r>
    </w:p>
    <w:p w:rsidRDefault="00200BC5" w:rsidP="00200BC5" w:rsidR="00200BC5" w:rsidRPr="00200BC5">
      <w:r>
        <w:t>za javnost na e-oglasnu ploču suda 45+8 dana</w:t>
      </w:r>
    </w:p>
    <w:sectPr w:rsidSect="00200BC5" w:rsidR="00200BC5" w:rsidRPr="00200BC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993D94">
      <w:t>3150</w:t>
    </w:r>
    <w:r>
      <w:t>/2015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D3860"/>
    <w:rsid w:val="001E50FB"/>
    <w:rsid w:val="001F6933"/>
    <w:rsid w:val="00200BC5"/>
    <w:rsid w:val="00230A63"/>
    <w:rsid w:val="0024170D"/>
    <w:rsid w:val="00263D6D"/>
    <w:rsid w:val="00264D19"/>
    <w:rsid w:val="00297E94"/>
    <w:rsid w:val="00325398"/>
    <w:rsid w:val="003538DF"/>
    <w:rsid w:val="0038246E"/>
    <w:rsid w:val="003D35F9"/>
    <w:rsid w:val="003E3A15"/>
    <w:rsid w:val="003E5D1C"/>
    <w:rsid w:val="00413F4C"/>
    <w:rsid w:val="004B337A"/>
    <w:rsid w:val="004F3962"/>
    <w:rsid w:val="0053446F"/>
    <w:rsid w:val="00554567"/>
    <w:rsid w:val="00572798"/>
    <w:rsid w:val="00590AEF"/>
    <w:rsid w:val="00591994"/>
    <w:rsid w:val="005A0039"/>
    <w:rsid w:val="005D476D"/>
    <w:rsid w:val="005E4AB8"/>
    <w:rsid w:val="005F0073"/>
    <w:rsid w:val="005F4627"/>
    <w:rsid w:val="006012FE"/>
    <w:rsid w:val="00627F6A"/>
    <w:rsid w:val="00657B8E"/>
    <w:rsid w:val="00670810"/>
    <w:rsid w:val="007B5AFD"/>
    <w:rsid w:val="007D5A5D"/>
    <w:rsid w:val="008155EE"/>
    <w:rsid w:val="00860308"/>
    <w:rsid w:val="008613BD"/>
    <w:rsid w:val="00863025"/>
    <w:rsid w:val="00871F01"/>
    <w:rsid w:val="00920CA0"/>
    <w:rsid w:val="009419D8"/>
    <w:rsid w:val="00993D94"/>
    <w:rsid w:val="00A71431"/>
    <w:rsid w:val="00AC4528"/>
    <w:rsid w:val="00AD027A"/>
    <w:rsid w:val="00B82F18"/>
    <w:rsid w:val="00C836B9"/>
    <w:rsid w:val="00C958E9"/>
    <w:rsid w:val="00CE7362"/>
    <w:rsid w:val="00D01B78"/>
    <w:rsid w:val="00D66226"/>
    <w:rsid w:val="00EC3302"/>
    <w:rsid w:val="00ED6AA8"/>
    <w:rsid w:val="00EF1BCD"/>
    <w:rsid w:val="00F034D3"/>
    <w:rsid w:val="00F6061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012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12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12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12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12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012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12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12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12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12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3150</izvorni_sadrzaj>
    <derivirana_varijabla naziv="DomainObject.Predmet.Broj_1">3150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St-3150/2015</izvorni_sadrzaj>
    <derivirana_varijabla naziv="DomainObject.Predmet.OznakaBroj_1">St-3150/2015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Prva zagrebačka nabavno-prodajna zadruga OBRTNIK</izvorni_sadrzaj>
    <derivirana_varijabla naziv="DomainObject.Predmet.ProtustrankaFormated_1">  Prva zagrebačka nabavno-prodajna zadruga OBRTNIK</derivirana_varijabla>
  </DomainObject.Predmet.ProtustrankaFormated>
  <DomainObject.Predmet.ProtustrankaFormatedOIB>
    <izvorni_sadrzaj>  Prva zagrebačka nabavno-prodajna zadruga OBRTNIK, OIB 68703219309</izvorni_sadrzaj>
    <derivirana_varijabla naziv="DomainObject.Predmet.ProtustrankaFormatedOIB_1">  Prva zagrebačka nabavno-prodajna zadruga OBRTNIK, OIB 68703219309</derivirana_varijabla>
  </DomainObject.Predmet.ProtustrankaFormatedOIB>
  <DomainObject.Predmet.ProtustrankaFormatedWithAdress>
    <izvorni_sadrzaj> Prva zagrebačka nabavno-prodajna zadruga OBRTNIK, VINKOVIĆEVA 16, 10000 Zagreb</izvorni_sadrzaj>
    <derivirana_varijabla naziv="DomainObject.Predmet.ProtustrankaFormatedWithAdress_1"> Prva zagrebačka nabavno-prodajna zadruga OBRTNIK, VINKOVIĆEVA 16, 10000 Zagreb</derivirana_varijabla>
  </DomainObject.Predmet.ProtustrankaFormatedWithAdress>
  <DomainObject.Predmet.ProtustrankaFormatedWithAdressOIB>
    <izvorni_sadrzaj> Prva zagrebačka nabavno-prodajna zadruga OBRTNIK, OIB 68703219309, VINKOVIĆEVA 16, 10000 Zagreb</izvorni_sadrzaj>
    <derivirana_varijabla naziv="DomainObject.Predmet.ProtustrankaFormatedWithAdressOIB_1"> Prva zagrebačka nabavno-prodajna zadruga OBRTNIK, OIB 68703219309, VINKOVIĆEVA 16, 10000 Zagreb</derivirana_varijabla>
  </DomainObject.Predmet.ProtustrankaFormatedWithAdressOIB>
  <DomainObject.Predmet.ProtustrankaWithAdress>
    <izvorni_sadrzaj>Prva zagrebačka nabavno-prodajna zadruga OBRTNIK VINKOVIĆEVA 16, 10000 Zagreb</izvorni_sadrzaj>
    <derivirana_varijabla naziv="DomainObject.Predmet.ProtustrankaWithAdress_1">Prva zagrebačka nabavno-prodajna zadruga OBRTNIK VINKOVIĆEVA 16, 10000 Zagreb</derivirana_varijabla>
  </DomainObject.Predmet.ProtustrankaWithAdress>
  <DomainObject.Predmet.ProtustrankaWithAdressOIB>
    <izvorni_sadrzaj>Prva zagrebačka nabavno-prodajna zadruga OBRTNIK, OIB 68703219309, VINKOVIĆEVA 16, 10000 Zagreb</izvorni_sadrzaj>
    <derivirana_varijabla naziv="DomainObject.Predmet.ProtustrankaWithAdressOIB_1">Prva zagrebačka nabavno-prodajna zadruga OBRTNIK, OIB 68703219309, VINKOVIĆEVA 16, 10000 Zagreb</derivirana_varijabla>
  </DomainObject.Predmet.ProtustrankaWithAdressOIB>
  <DomainObject.Predmet.ProtustrankaNazivFormated>
    <izvorni_sadrzaj>Prva zagrebačka nabavno-prodajna zadruga OBRTNIK</izvorni_sadrzaj>
    <derivirana_varijabla naziv="DomainObject.Predmet.ProtustrankaNazivFormated_1">Prva zagrebačka nabavno-prodajna zadruga OBRTNIK</derivirana_varijabla>
  </DomainObject.Predmet.ProtustrankaNazivFormated>
  <DomainObject.Predmet.ProtustrankaNazivFormatedOIB>
    <izvorni_sadrzaj>Prva zagrebačka nabavno-prodajna zadruga OBRTNIK, OIB 68703219309</izvorni_sadrzaj>
    <derivirana_varijabla naziv="DomainObject.Predmet.ProtustrankaNazivFormatedOIB_1">Prva zagrebačka nabavno-prodajna zadruga OBRTNIK, OIB 68703219309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Prva zagrebačka nabavno-prodajna zadruga OBRTNIK</item>
    </izvorni_sadrzaj>
    <derivirana_varijabla naziv="DomainObject.Predmet.ProtuStrankaListFormated_1">
      <item>Prva zagrebačka nabavno-prodajna zadruga OBRTNIK</item>
    </derivirana_varijabla>
  </DomainObject.Predmet.ProtuStrankaListFormated>
  <DomainObject.Predmet.ProtuStrankaListFormatedOIB>
    <izvorni_sadrzaj>
      <item>Prva zagrebačka nabavno-prodajna zadruga OBRTNIK, OIB 68703219309</item>
    </izvorni_sadrzaj>
    <derivirana_varijabla naziv="DomainObject.Predmet.ProtuStrankaListFormatedOIB_1">
      <item>Prva zagrebačka nabavno-prodajna zadruga OBRTNIK, OIB 68703219309</item>
    </derivirana_varijabla>
  </DomainObject.Predmet.ProtuStrankaListFormatedOIB>
  <DomainObject.Predmet.ProtuStrankaListFormatedWithAdress>
    <izvorni_sadrzaj>
      <item>Prva zagrebačka nabavno-prodajna zadruga OBRTNIK, VINKOVIĆEVA 16, 10000 Zagreb</item>
    </izvorni_sadrzaj>
    <derivirana_varijabla naziv="DomainObject.Predmet.ProtuStrankaListFormatedWithAdress_1">
      <item>Prva zagrebačka nabavno-prodajna zadruga OBRTNIK, VINKOVIĆEVA 16, 10000 Zagreb</item>
    </derivirana_varijabla>
  </DomainObject.Predmet.ProtuStrankaListFormatedWithAdress>
  <DomainObject.Predmet.ProtuStrankaListFormatedWithAdressOIB>
    <izvorni_sadrzaj>
      <item>Prva zagrebačka nabavno-prodajna zadruga OBRTNIK, OIB 68703219309, VINKOVIĆEVA 16, 10000 Zagreb</item>
    </izvorni_sadrzaj>
    <derivirana_varijabla naziv="DomainObject.Predmet.ProtuStrankaListFormatedWithAdressOIB_1">
      <item>Prva zagrebačka nabavno-prodajna zadruga OBRTNIK, OIB 68703219309, VINKOVIĆEVA 16, 10000 Zagreb</item>
    </derivirana_varijabla>
  </DomainObject.Predmet.ProtuStrankaListFormatedWithAdressOIB>
  <DomainObject.Predmet.ProtuStrankaListNazivFormated>
    <izvorni_sadrzaj>
      <item>Prva zagrebačka nabavno-prodajna zadruga OBRTNIK</item>
    </izvorni_sadrzaj>
    <derivirana_varijabla naziv="DomainObject.Predmet.ProtuStrankaListNazivFormated_1">
      <item>Prva zagrebačka nabavno-prodajna zadruga OBRTNIK</item>
    </derivirana_varijabla>
  </DomainObject.Predmet.ProtuStrankaListNazivFormated>
  <DomainObject.Predmet.ProtuStrankaListNazivFormatedOIB>
    <izvorni_sadrzaj>
      <item>Prva zagrebačka nabavno-prodajna zadruga OBRTNIK, OIB 68703219309</item>
    </izvorni_sadrzaj>
    <derivirana_varijabla naziv="DomainObject.Predmet.ProtuStrankaListNazivFormatedOIB_1">
      <item>Prva zagrebačka nabavno-prodajna zadruga OBRTNIK, OIB 68703219309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Prva zagrebačka nabavno-prodajna zadruga OBRTNIK</izvorni_sadrzaj>
    <derivirana_varijabla naziv="DomainObject.Predmet.ProtustrankaIDrugi_1">Prva zagrebačka nabavno-prodajna zadruga OBRTNIK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Prva zagrebačka nabavno-prodajna zadruga OBRTNIK, OIB 68703219309, VINKOVIĆEVA 16, 10000 Zagreb</izvorni_sadrzaj>
    <derivirana_varijabla naziv="DomainObject.Predmet.ProtustrankaIDrugiAdressOIB_1">Prva zagrebačka nabavno-prodajna zadruga OBRTNIK, OIB 68703219309, VINKOVIĆEVA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Prva zagrebačka nabavno-prodajna zadruga OBRTNIK</item>
    </izvorni_sadrzaj>
    <derivirana_varijabla naziv="DomainObject.Predmet.SudioniciListNaziv_1">
      <item>FINA Regionalni centar Zagreb</item>
      <item>Prva zagrebačka nabavno-prodajna zadruga OBRTNIK</item>
    </derivirana_varijabla>
  </DomainObject.Predmet.SudioniciListNaziv>
  <DomainObject.Predmet.SudioniciListAdressOIB>
    <izvorni_sadrzaj>
      <item>FINA Regionalni centar Zagreb, OIB 85821130368, Trg svibanjskih žrtava 1995. 1,10000 Zagreb</item>
      <item>Prva zagrebačka nabavno-prodajna zadruga OBRTNIK, OIB 68703219309, VINKOVIĆEVA 16,10000 Zagreb</item>
    </izvorni_sadrzaj>
    <derivirana_varijabla naziv="DomainObject.Predmet.SudioniciListAdressOIB_1">
      <item>FINA Regionalni centar Zagreb, OIB 85821130368, Trg svibanjskih žrtava 1995. 1,10000 Zagreb</item>
      <item>Prva zagrebačka nabavno-prodajna zadruga OBRTNIK, OIB 68703219309, VINKOVIĆEVA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68703219309</item>
    </izvorni_sadrzaj>
    <derivirana_varijabla naziv="DomainObject.Predmet.SudioniciListNazivOIB_1">
      <item>, OIB 85821130368</item>
      <item>, OIB 68703219309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266</properties:Words>
  <properties:Characters>1487</properties:Characters>
  <properties:Lines>45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2016-01-21T06:45:00Z</dcterms:created>
  <dc:creator>ilukac</dc:creator>
  <cp:lastModifiedBy>Mirela Šantek</cp:lastModifiedBy>
  <cp:lastPrinted>2016-01-21T06:48:00Z</cp:lastPrinted>
  <dcterms:modified xmlns:xsi="http://www.w3.org/2001/XMLSchema-instance" xsi:type="dcterms:W3CDTF">2016-01-21T14:38:00Z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