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ae16" w14:paraId="1b2ae16" w:rsidRDefault="00364C6A" w:rsidP="00910611" w:rsidR="00364C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C6A" w:rsidP="00910611" w:rsidR="00364C6A">
      <w:r>
        <w:rPr>
          <w:rFonts w:eastAsia="MS Mincho"/>
          <w:szCs w:val="24"/>
        </w:rPr>
        <w:t>REPUBLIKA HRVATSKA</w:t>
      </w:r>
    </w:p>
    <w:p w:rsidRDefault="00364C6A" w:rsidP="00910611" w:rsidR="00364C6A">
      <w:r>
        <w:rPr>
          <w:rFonts w:eastAsia="MS Mincho"/>
          <w:szCs w:val="24"/>
        </w:rPr>
        <w:t>TRGOVAČKI SUD U RIJECI</w:t>
      </w:r>
    </w:p>
    <w:p w:rsidRDefault="00364C6A" w:rsidR="00364C6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42E56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C85EFB" w:rsidRPr="00C85EFB">
        <w:rPr>
          <w:sz w:val="24"/>
          <w:szCs w:val="24"/>
        </w:rPr>
        <w:t>TUTAN TARTUF društvo s ograničenom odgovornošću za ugostiteljstvo i usluge Šapjane (Općina Matulji), Šapjane 1</w:t>
      </w:r>
      <w:r w:rsidR="00036602" w:rsidRPr="00C85EFB">
        <w:rPr>
          <w:sz w:val="24"/>
          <w:szCs w:val="24"/>
        </w:rPr>
        <w:t xml:space="preserve">, </w:t>
      </w:r>
      <w:r w:rsidR="00D42E56" w:rsidRPr="00C85EFB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85EFB" w:rsidRPr="00C85EFB">
        <w:rPr>
          <w:sz w:val="24"/>
          <w:szCs w:val="24"/>
        </w:rPr>
        <w:t>040255552</w:t>
      </w:r>
      <w:r w:rsidR="00D50E52" w:rsidRPr="00C85EFB">
        <w:rPr>
          <w:sz w:val="24"/>
          <w:szCs w:val="24"/>
        </w:rPr>
        <w:t xml:space="preserve">, </w:t>
      </w:r>
      <w:r w:rsidR="009E57FF" w:rsidRPr="00C85EFB">
        <w:rPr>
          <w:sz w:val="24"/>
          <w:szCs w:val="24"/>
        </w:rPr>
        <w:t xml:space="preserve">OIB: </w:t>
      </w:r>
      <w:r w:rsidR="00C85EFB" w:rsidRPr="00C85EFB">
        <w:rPr>
          <w:sz w:val="24"/>
          <w:szCs w:val="24"/>
        </w:rPr>
        <w:t>80242313712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85EFB" w:rsidRPr="00C85EFB">
        <w:rPr>
          <w:sz w:val="24"/>
          <w:szCs w:val="24"/>
        </w:rPr>
        <w:t xml:space="preserve">TUTAN TARTUF društvo s ograničenom odgovornošću za ugostiteljstvo i usluge Šapjane (Općina Matulji), Šapjane 1, </w:t>
      </w:r>
      <w:r w:rsidR="00C85EFB" w:rsidRPr="00C85EFB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85EFB" w:rsidRPr="00C85EFB">
        <w:rPr>
          <w:sz w:val="24"/>
          <w:szCs w:val="24"/>
        </w:rPr>
        <w:t>040255552, OIB: 80242313712</w:t>
      </w:r>
      <w:r w:rsidR="00C85EF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85EFB" w:rsidRPr="00C85EFB">
        <w:rPr>
          <w:sz w:val="24"/>
          <w:szCs w:val="24"/>
        </w:rPr>
        <w:t xml:space="preserve">TUTAN TARTUF društvo s ograničenom odgovornošću za ugostiteljstvo i usluge Šapjane (Općina Matulji), Šapjane 1, </w:t>
      </w:r>
      <w:r w:rsidR="00C85EFB" w:rsidRPr="00C85EFB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85EFB" w:rsidRPr="00C85EFB">
        <w:rPr>
          <w:sz w:val="24"/>
          <w:szCs w:val="24"/>
        </w:rPr>
        <w:t>040255552, OIB: 80242313712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82D" w:rsidP="00C31925" w:rsidR="0027582D">
      <w:r>
        <w:separator/>
      </w:r>
    </w:p>
  </w:endnote>
  <w:endnote w:id="0" w:type="continuationSeparator">
    <w:p w:rsidRDefault="0027582D" w:rsidP="00C31925" w:rsidR="00275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C6A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82D" w:rsidP="00C31925" w:rsidR="0027582D">
      <w:r>
        <w:separator/>
      </w:r>
    </w:p>
  </w:footnote>
  <w:footnote w:id="0" w:type="continuationSeparator">
    <w:p w:rsidRDefault="0027582D" w:rsidP="00C31925" w:rsidR="00275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C85EFB">
      <w:rPr>
        <w:sz w:val="24"/>
        <w:szCs w:val="24"/>
      </w:rPr>
      <w:t>3</w:t>
    </w:r>
    <w:r w:rsidR="008F6813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7582D"/>
    <w:rsid w:val="0028378D"/>
    <w:rsid w:val="002B79F7"/>
    <w:rsid w:val="002C445B"/>
    <w:rsid w:val="00364C6A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B1820"/>
    <w:rsid w:val="00BD1955"/>
    <w:rsid w:val="00BE6506"/>
    <w:rsid w:val="00C31925"/>
    <w:rsid w:val="00C41A54"/>
    <w:rsid w:val="00C85EFB"/>
    <w:rsid w:val="00C92A25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63200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TUTAN TARTUF d.o.o.  Šapjane</izvorni_sadrzaj>
    <derivirana_varijabla naziv="DomainObject.Predmet.ProtustrankaFormated_1">  TUTAN TARTUF d.o.o.  Šapjane</derivirana_varijabla>
  </DomainObject.Predmet.ProtustrankaFormated>
  <DomainObject.Predmet.ProtustrankaFormatedOIB>
    <izvorni_sadrzaj>  TUTAN TARTUF d.o.o.  Šapjane, OIB 80242313712</izvorni_sadrzaj>
    <derivirana_varijabla naziv="DomainObject.Predmet.ProtustrankaFormatedOIB_1">  TUTAN TARTUF d.o.o.  Šapjane, OIB 80242313712</derivirana_varijabla>
  </DomainObject.Predmet.ProtustrankaFormatedOIB>
  <DomainObject.Predmet.ProtustrankaFormatedWithAdress>
    <izvorni_sadrzaj> TUTAN TARTUF d.o.o.  Šapjane, Šapjane 1, 51214 Šapjane</izvorni_sadrzaj>
    <derivirana_varijabla naziv="DomainObject.Predmet.ProtustrankaFormatedWithAdress_1"> TUTAN TARTUF d.o.o.  Šapjane, Šapjane 1, 51214 Šapjane</derivirana_varijabla>
  </DomainObject.Predmet.ProtustrankaFormatedWithAdress>
  <DomainObject.Predmet.ProtustrankaFormatedWithAdressOIB>
    <izvorni_sadrzaj> TUTAN TARTUF d.o.o.  Šapjane, OIB 80242313712, Šapjane 1, 51214 Šapjane</izvorni_sadrzaj>
    <derivirana_varijabla naziv="DomainObject.Predmet.ProtustrankaFormatedWithAdressOIB_1"> TUTAN TARTUF d.o.o.  Šapjane, OIB 80242313712, Šapjane 1, 51214 Šapjane</derivirana_varijabla>
  </DomainObject.Predmet.ProtustrankaFormatedWithAdressOIB>
  <DomainObject.Predmet.ProtustrankaWithAdress>
    <izvorni_sadrzaj>TUTAN TARTUF d.o.o.  Šapjane Šapjane 1, 51214 Šapjane</izvorni_sadrzaj>
    <derivirana_varijabla naziv="DomainObject.Predmet.ProtustrankaWithAdress_1">TUTAN TARTUF d.o.o.  Šapjane Šapjane 1, 51214 Šapjane</derivirana_varijabla>
  </DomainObject.Predmet.ProtustrankaWithAdress>
  <DomainObject.Predmet.ProtustrankaWithAdressOIB>
    <izvorni_sadrzaj>TUTAN TARTUF d.o.o.  Šapjane, OIB 80242313712, Šapjane 1, 51214 Šapjane</izvorni_sadrzaj>
    <derivirana_varijabla naziv="DomainObject.Predmet.ProtustrankaWithAdressOIB_1">TUTAN TARTUF d.o.o.  Šapjane, OIB 80242313712, Šapjane 1, 51214 Šapjane</derivirana_varijabla>
  </DomainObject.Predmet.ProtustrankaWithAdressOIB>
  <DomainObject.Predmet.ProtustrankaNazivFormated>
    <izvorni_sadrzaj>TUTAN TARTUF d.o.o.  Šapjane</izvorni_sadrzaj>
    <derivirana_varijabla naziv="DomainObject.Predmet.ProtustrankaNazivFormated_1">TUTAN TARTUF d.o.o.  Šapjane</derivirana_varijabla>
  </DomainObject.Predmet.ProtustrankaNazivFormated>
  <DomainObject.Predmet.ProtustrankaNazivFormatedOIB>
    <izvorni_sadrzaj>TUTAN TARTUF d.o.o.  Šapjane, OIB 80242313712</izvorni_sadrzaj>
    <derivirana_varijabla naziv="DomainObject.Predmet.ProtustrankaNazivFormatedOIB_1">TUTAN TARTUF d.o.o.  Šapjane, OIB 80242313712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TUTAN TARTUF d.o.o.  Šapjane</item>
    </izvorni_sadrzaj>
    <derivirana_varijabla naziv="DomainObject.Predmet.ProtuStrankaListFormated_1">
      <item>TUTAN TARTUF d.o.o.  Šapjane</item>
    </derivirana_varijabla>
  </DomainObject.Predmet.ProtuStrankaListFormated>
  <DomainObject.Predmet.ProtuStrankaListFormatedOIB>
    <izvorni_sadrzaj>
      <item>TUTAN TARTUF d.o.o.  Šapjane, OIB 80242313712</item>
    </izvorni_sadrzaj>
    <derivirana_varijabla naziv="DomainObject.Predmet.ProtuStrankaListFormatedOIB_1">
      <item>TUTAN TARTUF d.o.o.  Šapjane, OIB 80242313712</item>
    </derivirana_varijabla>
  </DomainObject.Predmet.ProtuStrankaListFormatedOIB>
  <DomainObject.Predmet.ProtuStrankaListFormatedWithAdress>
    <izvorni_sadrzaj>
      <item>TUTAN TARTUF d.o.o.  Šapjane, Šapjane 1, 51214 Šapjane</item>
    </izvorni_sadrzaj>
    <derivirana_varijabla naziv="DomainObject.Predmet.ProtuStrankaListFormatedWithAdress_1">
      <item>TUTAN TARTUF d.o.o.  Šapjane, Šapjane 1, 51214 Šapjane</item>
    </derivirana_varijabla>
  </DomainObject.Predmet.ProtuStrankaListFormatedWithAdress>
  <DomainObject.Predmet.ProtuStrankaListFormatedWithAdressOIB>
    <izvorni_sadrzaj>
      <item>TUTAN TARTUF d.o.o.  Šapjane, OIB 80242313712, Šapjane 1, 51214 Šapjane</item>
    </izvorni_sadrzaj>
    <derivirana_varijabla naziv="DomainObject.Predmet.ProtuStrankaListFormatedWithAdressOIB_1">
      <item>TUTAN TARTUF d.o.o.  Šapjane, OIB 80242313712, Šapjane 1, 51214 Šapjane</item>
    </derivirana_varijabla>
  </DomainObject.Predmet.ProtuStrankaListFormatedWithAdressOIB>
  <DomainObject.Predmet.ProtuStrankaListNazivFormated>
    <izvorni_sadrzaj>
      <item>TUTAN TARTUF d.o.o.  Šapjane</item>
    </izvorni_sadrzaj>
    <derivirana_varijabla naziv="DomainObject.Predmet.ProtuStrankaListNazivFormated_1">
      <item>TUTAN TARTUF d.o.o.  Šapjane</item>
    </derivirana_varijabla>
  </DomainObject.Predmet.ProtuStrankaListNazivFormated>
  <DomainObject.Predmet.ProtuStrankaListNazivFormatedOIB>
    <izvorni_sadrzaj>
      <item>TUTAN TARTUF d.o.o.  Šapjane, OIB 80242313712</item>
    </izvorni_sadrzaj>
    <derivirana_varijabla naziv="DomainObject.Predmet.ProtuStrankaListNazivFormatedOIB_1">
      <item>TUTAN TARTUF d.o.o.  Šapjane, OIB 80242313712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TUTAN TARTUF d.o.o.  Šapjane</izvorni_sadrzaj>
    <derivirana_varijabla naziv="DomainObject.Predmet.ProtustrankaIDrugi_1">TUTAN TARTUF d.o.o.  Šapjane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TUTAN TARTUF d.o.o.  Šapjane, OIB 80242313712, Šapjane 1, 51214 Šapjane</izvorni_sadrzaj>
    <derivirana_varijabla naziv="DomainObject.Predmet.ProtustrankaIDrugiAdressOIB_1">TUTAN TARTUF d.o.o.  Šapjane, OIB 80242313712, Šapjane 1,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TUTAN TARTUF d.o.o.  Šapjane</item>
    </izvorni_sadrzaj>
    <derivirana_varijabla naziv="DomainObject.Predmet.SudioniciListNaziv_1">
      <item>FINA Rijeka</item>
      <item>TUTAN TARTUF d.o.o.  Šapjane</item>
    </derivirana_varijabla>
  </DomainObject.Predmet.SudioniciListNaziv>
  <DomainObject.Predmet.SudioniciListAdressOIB>
    <izvorni_sadrzaj>
      <item>FINA Rijeka, OIB 85821130368, Frana Kurelca 8,51000 Rijeka</item>
      <item>TUTAN TARTUF d.o.o.  Šapjane, OIB 80242313712, Šapjane 1,51214 Šapjane</item>
    </izvorni_sadrzaj>
    <derivirana_varijabla naziv="DomainObject.Predmet.SudioniciListAdressOIB_1">
      <item>FINA Rijeka, OIB 85821130368, Frana Kurelca 8,51000 Rijeka</item>
      <item>TUTAN TARTUF d.o.o.  Šapjane, OIB 80242313712, Šapjane 1,51214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80242313712</item>
    </izvorni_sadrzaj>
    <derivirana_varijabla naziv="DomainObject.Predmet.SudioniciListNazivOIB_1">
      <item>, OIB 85821130368</item>
      <item>, OIB 80242313712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2096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2015-12-04T07:59:00Z</dcterms:created>
  <dc:creator>Vera Jelenović</dc:creator>
  <cp:lastModifiedBy>Danijela Fumić</cp:lastModifiedBy>
  <cp:lastPrinted>2015-12-04T07:58:00Z</cp:lastPrinted>
  <dcterms:modified xmlns:xsi="http://www.w3.org/2001/XMLSchema-instance" xsi:type="dcterms:W3CDTF">2015-12-04T07:59:00Z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