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84bc1" w14:paraId="7884bc1" w:rsidRDefault="000E1F39" w:rsidP="000E1F39" w:rsidR="000E1F39" w:rsidRPr="00F065CD">
      <w:pPr>
        <w:jc w:val="center"/>
        <w15:collapsed w:val="false"/>
        <w:rPr>
          <w:rFonts w:hAnsi="Times New Roman" w:ascii="Times New Roman"/>
          <w:b/>
          <w:sz w:val="24"/>
          <w:szCs w:val="24"/>
        </w:rPr>
      </w:pPr>
      <w:bookmarkStart w:name="_GoBack" w:id="0"/>
      <w:bookmarkEnd w:id="0"/>
      <w:r w:rsidRPr="00F065CD">
        <w:rPr>
          <w:rFonts w:hAnsi="Times New Roman" w:ascii="Times New Roman"/>
          <w:b/>
          <w:sz w:val="24"/>
          <w:szCs w:val="24"/>
        </w:rPr>
        <w:t>Obrazac 20.</w:t>
      </w:r>
    </w:p>
    <w:p w:rsidRDefault="000E1F39" w:rsidP="000E1F39" w:rsidR="000E1F39" w:rsidRPr="00F065CD">
      <w:pPr>
        <w:jc w:val="center"/>
        <w:rPr>
          <w:rFonts w:hAnsi="Times New Roman" w:ascii="Times New Roman"/>
          <w:b/>
          <w:sz w:val="24"/>
          <w:szCs w:val="24"/>
        </w:rPr>
      </w:pPr>
      <w:r w:rsidRPr="00F065CD">
        <w:rPr>
          <w:rFonts w:hAnsi="Times New Roman" w:ascii="Times New Roman"/>
          <w:b/>
          <w:sz w:val="24"/>
          <w:szCs w:val="24"/>
        </w:rPr>
        <w:t>IZVJEŠĆE STEČAJNOGA UPRAVITELJA O TIJEKU STEČAJNOGA POSTUPKA I STANJU STEČAJNE MASE</w:t>
      </w:r>
    </w:p>
    <w:p w:rsidRDefault="000E1F39" w:rsidP="000E1F39" w:rsidR="000E1F39" w:rsidRPr="00F065CD">
      <w:pPr>
        <w:jc w:val="center"/>
        <w:rPr>
          <w:rFonts w:hAnsi="Times New Roman" w:ascii="Times New Roman"/>
          <w:sz w:val="24"/>
          <w:szCs w:val="24"/>
        </w:rPr>
      </w:pPr>
    </w:p>
    <w:p w:rsidRDefault="001E18D5" w:rsidP="00166242" w:rsidR="00166242" w:rsidRPr="00F065CD">
      <w:pPr>
        <w:rPr>
          <w:rFonts w:hAnsi="Times New Roman" w:ascii="Times New Roman"/>
          <w:sz w:val="24"/>
          <w:szCs w:val="24"/>
          <w:lang w:val="pl-PL"/>
        </w:rPr>
      </w:pPr>
      <w:r w:rsidRPr="00F065CD">
        <w:rPr>
          <w:rFonts w:hAnsi="Times New Roman" w:ascii="Times New Roman"/>
          <w:sz w:val="24"/>
          <w:szCs w:val="24"/>
          <w:lang w:val="pl-PL"/>
        </w:rPr>
        <w:t>Tr</w:t>
      </w:r>
      <w:r w:rsidR="00166242" w:rsidRPr="00F065CD">
        <w:rPr>
          <w:rFonts w:hAnsi="Times New Roman" w:ascii="Times New Roman"/>
          <w:sz w:val="24"/>
          <w:szCs w:val="24"/>
          <w:lang w:val="pl-PL"/>
        </w:rPr>
        <w:t>govački sud u Zagrebu</w:t>
      </w:r>
    </w:p>
    <w:p w:rsidRDefault="00166242" w:rsidP="00166242" w:rsidR="00166242" w:rsidRPr="00F065CD">
      <w:pPr>
        <w:jc w:val="both"/>
        <w:rPr>
          <w:rFonts w:hAnsi="Times New Roman" w:ascii="Times New Roman"/>
          <w:sz w:val="24"/>
          <w:szCs w:val="24"/>
          <w:lang w:val="pl-PL"/>
        </w:rPr>
      </w:pPr>
      <w:r w:rsidRPr="00F065CD">
        <w:rPr>
          <w:rFonts w:hAnsi="Times New Roman" w:ascii="Times New Roman"/>
          <w:sz w:val="24"/>
          <w:szCs w:val="24"/>
          <w:lang w:val="pl-PL"/>
        </w:rPr>
        <w:t xml:space="preserve">Poslovni broj spisa </w:t>
      </w:r>
      <w:r w:rsidR="007F106A" w:rsidRPr="00F065CD">
        <w:rPr>
          <w:rFonts w:hAnsi="Times New Roman" w:ascii="Times New Roman"/>
          <w:sz w:val="24"/>
          <w:szCs w:val="24"/>
          <w:lang w:val="pl-PL"/>
        </w:rPr>
        <w:t>St-</w:t>
      </w:r>
      <w:r w:rsidR="00F27DD8">
        <w:rPr>
          <w:rFonts w:hAnsi="Times New Roman" w:ascii="Times New Roman"/>
          <w:sz w:val="24"/>
          <w:szCs w:val="24"/>
          <w:lang w:val="pl-PL"/>
        </w:rPr>
        <w:t>246/2015</w:t>
      </w:r>
    </w:p>
    <w:p w:rsidRDefault="007F106A" w:rsidP="00166242" w:rsidR="00166242" w:rsidRPr="00F065CD">
      <w:pPr>
        <w:rPr>
          <w:rFonts w:hAnsi="Times New Roman" w:ascii="Times New Roman"/>
          <w:sz w:val="24"/>
          <w:szCs w:val="24"/>
          <w:lang w:val="pl-PL"/>
        </w:rPr>
      </w:pPr>
      <w:r w:rsidRPr="00F065CD">
        <w:rPr>
          <w:rFonts w:hAnsi="Times New Roman" w:ascii="Times New Roman"/>
          <w:sz w:val="24"/>
          <w:szCs w:val="24"/>
          <w:lang w:val="pl-PL"/>
        </w:rPr>
        <w:t xml:space="preserve">Dužnik </w:t>
      </w:r>
    </w:p>
    <w:p w:rsidRDefault="00F27DD8" w:rsidP="00F27DD8" w:rsidR="00F27DD8" w:rsidRPr="00F27DD8">
      <w:pPr>
        <w:rPr>
          <w:rFonts w:hAnsi="Times New Roman" w:ascii="Times New Roman"/>
          <w:sz w:val="24"/>
          <w:szCs w:val="24"/>
          <w:lang w:val="pl-PL"/>
        </w:rPr>
      </w:pPr>
      <w:r>
        <w:rPr>
          <w:rFonts w:hAnsi="Times New Roman" w:ascii="Times New Roman"/>
          <w:sz w:val="24"/>
          <w:szCs w:val="24"/>
          <w:lang w:val="pl-PL"/>
        </w:rPr>
        <w:t xml:space="preserve">MERKUR-HRVATSKA </w:t>
      </w:r>
      <w:r w:rsidR="00166242" w:rsidRPr="00F065CD">
        <w:rPr>
          <w:rFonts w:hAnsi="Times New Roman" w:ascii="Times New Roman"/>
          <w:sz w:val="24"/>
          <w:szCs w:val="24"/>
          <w:lang w:val="pl-PL"/>
        </w:rPr>
        <w:t xml:space="preserve"> d.o.o. u stečaju, OIB:</w:t>
      </w:r>
      <w:r>
        <w:rPr>
          <w:rFonts w:hAnsi="Times New Roman" w:ascii="Times New Roman"/>
          <w:sz w:val="24"/>
          <w:szCs w:val="24"/>
          <w:lang w:val="pl-PL"/>
        </w:rPr>
        <w:t xml:space="preserve"> 22660999705, Zagreb, Ivana Keleka 18/A</w:t>
      </w:r>
    </w:p>
    <w:p w:rsidRDefault="000E1F39" w:rsidP="001F1594" w:rsidR="000E1F39" w:rsidRPr="00F065CD">
      <w:pPr>
        <w:rPr>
          <w:rFonts w:hAnsi="Times New Roman" w:ascii="Times New Roman"/>
          <w:sz w:val="24"/>
          <w:szCs w:val="24"/>
          <w:lang w:val="pl-PL"/>
        </w:rPr>
      </w:pPr>
    </w:p>
    <w:p w:rsidRDefault="000E1F39" w:rsidP="000E1F39" w:rsidR="000E1F39" w:rsidRPr="00F27DD8">
      <w:pPr>
        <w:rPr>
          <w:rFonts w:hAnsi="Times New Roman" w:ascii="Times New Roman"/>
          <w:sz w:val="24"/>
          <w:szCs w:val="24"/>
          <w:lang w:val="pl-PL"/>
        </w:rPr>
      </w:pPr>
      <w:r w:rsidRPr="00F065CD">
        <w:rPr>
          <w:rFonts w:hAnsi="Times New Roman" w:ascii="Times New Roman"/>
          <w:sz w:val="24"/>
          <w:szCs w:val="24"/>
          <w:lang w:val="pl-PL"/>
        </w:rPr>
        <w:t>I</w:t>
      </w:r>
      <w:r w:rsidRPr="00F27DD8">
        <w:rPr>
          <w:rFonts w:hAnsi="Times New Roman" w:ascii="Times New Roman"/>
          <w:sz w:val="24"/>
          <w:szCs w:val="24"/>
          <w:lang w:val="pl-PL"/>
        </w:rPr>
        <w:t>.  TIJEK STEČAJNOGA POSTUPKA U RAZDOBLJU OD</w:t>
      </w:r>
      <w:r w:rsidR="00F27DD8">
        <w:rPr>
          <w:rFonts w:hAnsi="Times New Roman" w:ascii="Times New Roman"/>
          <w:sz w:val="24"/>
          <w:szCs w:val="24"/>
          <w:lang w:val="pl-PL"/>
        </w:rPr>
        <w:t xml:space="preserve"> 01.06.2015</w:t>
      </w:r>
      <w:r w:rsidR="00166242" w:rsidRPr="00F27DD8">
        <w:rPr>
          <w:rFonts w:hAnsi="Times New Roman" w:ascii="Times New Roman"/>
          <w:sz w:val="24"/>
          <w:szCs w:val="24"/>
          <w:lang w:val="pl-PL"/>
        </w:rPr>
        <w:t xml:space="preserve">. </w:t>
      </w:r>
      <w:r w:rsidRPr="00F27DD8">
        <w:rPr>
          <w:rFonts w:hAnsi="Times New Roman" w:ascii="Times New Roman"/>
          <w:sz w:val="24"/>
          <w:szCs w:val="24"/>
          <w:lang w:val="pl-PL"/>
        </w:rPr>
        <w:t>DO</w:t>
      </w:r>
      <w:r w:rsidR="00D0235E">
        <w:rPr>
          <w:rFonts w:hAnsi="Times New Roman" w:ascii="Times New Roman"/>
          <w:sz w:val="24"/>
          <w:szCs w:val="24"/>
          <w:lang w:val="pl-PL"/>
        </w:rPr>
        <w:t xml:space="preserve"> 10.10</w:t>
      </w:r>
      <w:r w:rsidR="00F27DD8">
        <w:rPr>
          <w:rFonts w:hAnsi="Times New Roman" w:ascii="Times New Roman"/>
          <w:sz w:val="24"/>
          <w:szCs w:val="24"/>
          <w:lang w:val="pl-PL"/>
        </w:rPr>
        <w:t>.2016</w:t>
      </w:r>
      <w:r w:rsidR="00166242" w:rsidRPr="00F27DD8">
        <w:rPr>
          <w:rFonts w:hAnsi="Times New Roman" w:ascii="Times New Roman"/>
          <w:sz w:val="24"/>
          <w:szCs w:val="24"/>
          <w:lang w:val="pl-PL"/>
        </w:rPr>
        <w:t>.g.</w:t>
      </w:r>
    </w:p>
    <w:p w:rsidRDefault="00166242" w:rsidP="00166242" w:rsidR="00F27DD8" w:rsidRPr="00F27DD8">
      <w:pPr>
        <w:jc w:val="both"/>
        <w:rPr>
          <w:rFonts w:eastAsia="Arial Unicode MS" w:hAnsi="Times New Roman" w:ascii="Times New Roman"/>
          <w:b/>
          <w:kern w:val="1"/>
          <w:sz w:val="24"/>
          <w:szCs w:val="24"/>
          <w:lang w:eastAsia="ar-SA"/>
        </w:rPr>
      </w:pPr>
      <w:r w:rsidRPr="00F27DD8">
        <w:rPr>
          <w:rFonts w:eastAsia="Arial Unicode MS" w:hAnsi="Times New Roman" w:ascii="Times New Roman"/>
          <w:b/>
          <w:kern w:val="1"/>
          <w:sz w:val="24"/>
          <w:szCs w:val="24"/>
          <w:lang w:eastAsia="ar-SA"/>
        </w:rPr>
        <w:t>I.</w:t>
      </w:r>
      <w:r w:rsidRPr="00F27DD8">
        <w:rPr>
          <w:rFonts w:eastAsia="Arial Unicode MS" w:hAnsi="Times New Roman" w:ascii="Times New Roman"/>
          <w:b/>
          <w:kern w:val="1"/>
          <w:sz w:val="24"/>
          <w:szCs w:val="24"/>
          <w:lang w:eastAsia="ar-SA"/>
        </w:rPr>
        <w:tab/>
        <w:t>Poduzete radnje</w:t>
      </w:r>
      <w:r w:rsidRPr="00F27DD8">
        <w:rPr>
          <w:rFonts w:eastAsia="Arial Unicode MS" w:hAnsi="Times New Roman" w:ascii="Times New Roman"/>
          <w:b/>
          <w:kern w:val="1"/>
          <w:sz w:val="24"/>
          <w:szCs w:val="24"/>
          <w:lang w:eastAsia="ar-SA"/>
        </w:rPr>
        <w:tab/>
      </w:r>
    </w:p>
    <w:p w:rsidRDefault="00F27DD8" w:rsidP="00F27DD8" w:rsidR="00F27DD8" w:rsidRPr="00F27DD8">
      <w:pPr>
        <w:suppressAutoHyphens/>
        <w:spacing w:after="0"/>
        <w:ind w:left="720"/>
        <w:jc w:val="both"/>
        <w:rPr>
          <w:rFonts w:eastAsia="Times New Roman" w:hAnsi="Times New Roman" w:ascii="Times New Roman"/>
          <w:color w:val="000000"/>
          <w:sz w:val="24"/>
          <w:szCs w:val="24"/>
        </w:rPr>
      </w:pPr>
      <w:r w:rsidRPr="00F27DD8">
        <w:rPr>
          <w:rFonts w:eastAsia="Arial Unicode MS" w:hAnsi="Times New Roman" w:ascii="Times New Roman"/>
          <w:kern w:val="1"/>
          <w:sz w:val="24"/>
          <w:szCs w:val="24"/>
          <w:lang w:eastAsia="ar-SA"/>
        </w:rPr>
        <w:t xml:space="preserve">Općinski građanski sud u Zagrebu, Zemljišnoknjižni odjel Sesvete je temeljem prijedloga podnesenog dana 24.4.2015.g. od strane Ministarstva financija, posl.br. 4812/15  izvršio zabilježbu pokretanja postupka </w:t>
      </w:r>
      <w:r w:rsidRPr="00F27DD8">
        <w:rPr>
          <w:rFonts w:eastAsia="Times New Roman" w:hAnsi="Times New Roman" w:ascii="Times New Roman"/>
          <w:color w:val="000000"/>
          <w:sz w:val="24"/>
          <w:szCs w:val="24"/>
        </w:rPr>
        <w:t xml:space="preserve">radi donošenja rješenja za osiguranje novčane tražbine prisilnim zasnivanjem založnog prava </w:t>
      </w:r>
      <w:r w:rsidR="00B9513B">
        <w:rPr>
          <w:rFonts w:eastAsia="Times New Roman" w:hAnsi="Times New Roman" w:ascii="Times New Roman"/>
          <w:color w:val="000000"/>
          <w:sz w:val="24"/>
          <w:szCs w:val="24"/>
        </w:rPr>
        <w:t xml:space="preserve">na </w:t>
      </w:r>
      <w:r w:rsidR="00B9513B" w:rsidRPr="00F27DD8">
        <w:rPr>
          <w:rFonts w:eastAsia="Arial Unicode MS" w:hAnsi="Times New Roman" w:ascii="Times New Roman"/>
          <w:kern w:val="1"/>
          <w:sz w:val="24"/>
          <w:szCs w:val="24"/>
          <w:lang w:eastAsia="ar-SA"/>
        </w:rPr>
        <w:t>nekretnini upisanoj u z.k.ul. 1082, k.o. Sesvetski Kraljevec</w:t>
      </w:r>
      <w:r w:rsidRPr="00F27DD8">
        <w:rPr>
          <w:rFonts w:eastAsia="Times New Roman" w:hAnsi="Times New Roman" w:ascii="Times New Roman"/>
          <w:color w:val="000000"/>
          <w:sz w:val="24"/>
          <w:szCs w:val="24"/>
        </w:rPr>
        <w:t xml:space="preserve">. S obzirom da je prijedlog za otvaranje stečajnog postupka nad stečajnim dužnikom podnesen dana 23.03.2015.g., a prijedlog za zabilježbu je podnesen 24.4.2015.g., </w:t>
      </w:r>
      <w:r w:rsidRPr="00F27DD8">
        <w:rPr>
          <w:rFonts w:eastAsia="Arial Unicode MS" w:hAnsi="Times New Roman" w:ascii="Times New Roman"/>
          <w:kern w:val="1"/>
          <w:sz w:val="24"/>
          <w:szCs w:val="24"/>
          <w:lang w:eastAsia="ar-SA"/>
        </w:rPr>
        <w:t xml:space="preserve">temeljem čl. 97. Stečajnog zakona to pravo prestalo je otvaranjem stečajnog postupka. Međutim, unatoč dostavljenom zahtjevu da se briše gore navedena zabilježba, Općinski građanski sud u Zagrebu, Stalna služba u Sesvetama je </w:t>
      </w:r>
      <w:r w:rsidRPr="00F27DD8">
        <w:rPr>
          <w:rFonts w:eastAsia="Times New Roman" w:hAnsi="Times New Roman" w:ascii="Times New Roman"/>
          <w:color w:val="000000"/>
          <w:sz w:val="24"/>
          <w:szCs w:val="24"/>
        </w:rPr>
        <w:t xml:space="preserve"> dana 08.03.2016.g. donio rješenjem temeljem kojeg izvršena zabilježba zaloga na nekretnini radi osiguranja tražbine u iznosu od 2.274.</w:t>
      </w:r>
      <w:r>
        <w:rPr>
          <w:rFonts w:eastAsia="Times New Roman" w:hAnsi="Times New Roman" w:ascii="Times New Roman"/>
          <w:color w:val="000000"/>
          <w:sz w:val="24"/>
          <w:szCs w:val="24"/>
        </w:rPr>
        <w:t>432,59 kn, u korist Ministarstva financija.</w:t>
      </w:r>
    </w:p>
    <w:p w:rsidRDefault="00F27DD8" w:rsidP="00F27DD8" w:rsidR="00F27DD8" w:rsidRPr="00F27DD8">
      <w:pPr>
        <w:suppressAutoHyphens/>
        <w:spacing w:after="0"/>
        <w:ind w:left="720"/>
        <w:jc w:val="both"/>
        <w:rPr>
          <w:rFonts w:eastAsia="Times New Roman" w:hAnsi="Times New Roman" w:ascii="Times New Roman"/>
          <w:color w:val="000000"/>
          <w:sz w:val="24"/>
          <w:szCs w:val="24"/>
        </w:rPr>
      </w:pPr>
      <w:r w:rsidRPr="00F27DD8">
        <w:rPr>
          <w:rFonts w:eastAsia="Times New Roman" w:hAnsi="Times New Roman" w:ascii="Times New Roman"/>
          <w:color w:val="000000"/>
          <w:sz w:val="24"/>
          <w:szCs w:val="24"/>
        </w:rPr>
        <w:t xml:space="preserve">Protiv navedenog rješenja uložena je žalba o kojoj do dana izrade izvješća nije donesena odluka. </w:t>
      </w:r>
    </w:p>
    <w:p w:rsidRDefault="00F27DD8" w:rsidP="00F27DD8" w:rsidR="00F27DD8" w:rsidRPr="00F27DD8">
      <w:pPr>
        <w:suppressAutoHyphens/>
        <w:spacing w:after="0"/>
        <w:ind w:left="720"/>
        <w:jc w:val="both"/>
        <w:rPr>
          <w:rFonts w:eastAsia="Arial Unicode MS" w:hAnsi="Times New Roman" w:ascii="Times New Roman"/>
          <w:kern w:val="1"/>
          <w:sz w:val="24"/>
          <w:szCs w:val="24"/>
          <w:lang w:eastAsia="ar-SA"/>
        </w:rPr>
      </w:pPr>
    </w:p>
    <w:p w:rsidRDefault="00F27DD8" w:rsidP="00F27DD8" w:rsidR="00F27DD8" w:rsidRPr="00F27DD8">
      <w:pPr>
        <w:suppressAutoHyphens/>
        <w:spacing w:after="0"/>
        <w:ind w:left="720"/>
        <w:jc w:val="both"/>
        <w:rPr>
          <w:rFonts w:eastAsia="Arial Unicode MS" w:hAnsi="Times New Roman" w:ascii="Times New Roman"/>
          <w:kern w:val="1"/>
          <w:sz w:val="24"/>
          <w:szCs w:val="24"/>
          <w:lang w:eastAsia="ar-SA"/>
        </w:rPr>
      </w:pPr>
      <w:r w:rsidRPr="00F27DD8">
        <w:rPr>
          <w:rFonts w:eastAsia="Arial Unicode MS" w:hAnsi="Times New Roman" w:ascii="Times New Roman"/>
          <w:color w:val="000000"/>
          <w:kern w:val="1"/>
          <w:sz w:val="24"/>
          <w:szCs w:val="24"/>
          <w:lang w:eastAsia="ar-SA"/>
        </w:rPr>
        <w:t>Vođenje poslovnih knjiga povjerio sam novom ovlaštenom knjigovodstvenom servisu MILSI vl. Mladen Miličić,  te je izrađen završni račun do dana otvaranja stečajnog postupka, početna bilanca stečajnog dužnika zajedno sa cjelokupnom pratećom dokumentacijom.</w:t>
      </w:r>
      <w:r w:rsidRPr="00F27DD8">
        <w:rPr>
          <w:rFonts w:eastAsia="Times New Roman" w:hAnsi="Times New Roman" w:ascii="Times New Roman"/>
          <w:color w:val="000000"/>
          <w:sz w:val="24"/>
          <w:szCs w:val="24"/>
        </w:rPr>
        <w:t xml:space="preserve"> </w:t>
      </w:r>
      <w:r w:rsidRPr="00F27DD8">
        <w:rPr>
          <w:rFonts w:eastAsia="Arial Unicode MS" w:hAnsi="Times New Roman" w:ascii="Times New Roman"/>
          <w:kern w:val="1"/>
          <w:sz w:val="24"/>
          <w:szCs w:val="24"/>
          <w:lang w:eastAsia="ar-SA"/>
        </w:rPr>
        <w:t>Mjesečno su slani nadležnim tijelima PDV obrasci, Izvještaji FINI (statistika),  ID i RS obrasci, te je predano godišnje financijsko izvješće za 2015. godinu.</w:t>
      </w:r>
      <w:r w:rsidRPr="00F27DD8">
        <w:rPr>
          <w:rFonts w:eastAsia="Times New Roman" w:hAnsi="Times New Roman" w:ascii="Times New Roman"/>
          <w:sz w:val="24"/>
          <w:szCs w:val="24"/>
        </w:rPr>
        <w:t xml:space="preserve"> </w:t>
      </w:r>
    </w:p>
    <w:p w:rsidRDefault="00F27DD8" w:rsidP="00F27DD8" w:rsidR="00F27DD8" w:rsidRPr="00F27DD8">
      <w:pPr>
        <w:suppressAutoHyphens/>
        <w:spacing w:after="0"/>
        <w:ind w:left="720"/>
        <w:jc w:val="both"/>
        <w:rPr>
          <w:rFonts w:eastAsia="Arial Unicode MS" w:hAnsi="Times New Roman" w:ascii="Times New Roman"/>
          <w:color w:val="000000"/>
          <w:kern w:val="1"/>
          <w:sz w:val="24"/>
          <w:szCs w:val="24"/>
          <w:highlight w:val="yellow"/>
          <w:lang w:eastAsia="ar-SA"/>
        </w:rPr>
      </w:pPr>
    </w:p>
    <w:p w:rsidRDefault="00F27DD8" w:rsidP="00F27DD8" w:rsidR="00F27DD8" w:rsidRPr="00F27DD8">
      <w:pPr>
        <w:suppressAutoHyphens/>
        <w:spacing w:after="0"/>
        <w:ind w:left="720"/>
        <w:jc w:val="both"/>
        <w:rPr>
          <w:rFonts w:eastAsia="Arial Unicode MS" w:hAnsi="Times New Roman" w:ascii="Times New Roman"/>
          <w:color w:val="000000"/>
          <w:kern w:val="1"/>
          <w:sz w:val="24"/>
          <w:szCs w:val="24"/>
          <w:lang w:eastAsia="ar-SA"/>
        </w:rPr>
      </w:pPr>
      <w:r w:rsidRPr="00F27DD8">
        <w:rPr>
          <w:rFonts w:eastAsia="Arial Unicode MS" w:hAnsi="Times New Roman" w:ascii="Times New Roman"/>
          <w:color w:val="000000"/>
          <w:kern w:val="1"/>
          <w:sz w:val="24"/>
          <w:szCs w:val="24"/>
          <w:lang w:eastAsia="ar-SA"/>
        </w:rPr>
        <w:t>Ovjerio sam i pohranio potpis u sudski registar Trgovačkog suda u Zagrebu.</w:t>
      </w:r>
    </w:p>
    <w:p w:rsidRDefault="00F27DD8" w:rsidP="00F27DD8" w:rsidR="00F27DD8" w:rsidRPr="00F27DD8">
      <w:pPr>
        <w:suppressAutoHyphens/>
        <w:spacing w:after="0"/>
        <w:jc w:val="both"/>
        <w:rPr>
          <w:rFonts w:eastAsia="Arial Unicode MS" w:hAnsi="Times New Roman" w:ascii="Times New Roman"/>
          <w:color w:val="000000"/>
          <w:kern w:val="1"/>
          <w:sz w:val="24"/>
          <w:szCs w:val="24"/>
          <w:lang w:eastAsia="ar-SA"/>
        </w:rPr>
      </w:pPr>
    </w:p>
    <w:p w:rsidRDefault="00F27DD8" w:rsidP="00F27DD8" w:rsidR="00F27DD8" w:rsidRPr="00F27DD8">
      <w:pPr>
        <w:suppressAutoHyphens/>
        <w:spacing w:after="0"/>
        <w:ind w:left="720"/>
        <w:jc w:val="both"/>
        <w:rPr>
          <w:rFonts w:eastAsia="Arial Unicode MS" w:hAnsi="Times New Roman" w:ascii="Times New Roman"/>
          <w:color w:val="000000"/>
          <w:kern w:val="1"/>
          <w:sz w:val="24"/>
          <w:szCs w:val="24"/>
          <w:lang w:eastAsia="ar-SA"/>
        </w:rPr>
      </w:pPr>
      <w:r w:rsidRPr="00F27DD8">
        <w:rPr>
          <w:rFonts w:eastAsia="Arial Unicode MS" w:hAnsi="Times New Roman" w:ascii="Times New Roman"/>
          <w:color w:val="000000"/>
          <w:kern w:val="1"/>
          <w:sz w:val="24"/>
          <w:szCs w:val="24"/>
          <w:lang w:eastAsia="ar-SA"/>
        </w:rPr>
        <w:t xml:space="preserve">Dužnicima stečajnog dužnika protiv kojih nisu ranije pokrenuti sudski postupci poslane su opomene pred tužbu i do dana izrade izvješća ukupno je naplaćeno samo  </w:t>
      </w:r>
      <w:r w:rsidR="00B9513B" w:rsidRPr="00B9513B">
        <w:rPr>
          <w:rFonts w:eastAsia="Arial Unicode MS" w:hAnsi="Times New Roman" w:ascii="Times New Roman"/>
          <w:color w:val="000000"/>
          <w:kern w:val="1"/>
          <w:sz w:val="24"/>
          <w:szCs w:val="24"/>
          <w:lang w:eastAsia="ar-SA"/>
        </w:rPr>
        <w:t>42.151,47</w:t>
      </w:r>
      <w:r w:rsidRPr="00B9513B">
        <w:rPr>
          <w:rFonts w:eastAsia="Arial Unicode MS" w:hAnsi="Times New Roman" w:ascii="Times New Roman"/>
          <w:color w:val="000000"/>
          <w:kern w:val="1"/>
          <w:sz w:val="24"/>
          <w:szCs w:val="24"/>
          <w:lang w:eastAsia="ar-SA"/>
        </w:rPr>
        <w:t xml:space="preserve"> kn</w:t>
      </w:r>
      <w:r w:rsidRPr="00F27DD8">
        <w:rPr>
          <w:rFonts w:eastAsia="Arial Unicode MS" w:hAnsi="Times New Roman" w:ascii="Times New Roman"/>
          <w:color w:val="000000"/>
          <w:kern w:val="1"/>
          <w:sz w:val="24"/>
          <w:szCs w:val="24"/>
          <w:lang w:eastAsia="ar-SA"/>
        </w:rPr>
        <w:t xml:space="preserve">. Za najveći dio dužnika koji nisu ranije utuženi nastupila je zastara, a u dugotrajnoj su blokadi tako da protiv njih nije ekonomski opravdano pokretati sudske postupke. </w:t>
      </w:r>
      <w:r>
        <w:rPr>
          <w:rFonts w:eastAsia="Arial Unicode MS" w:hAnsi="Times New Roman" w:ascii="Times New Roman"/>
          <w:color w:val="000000"/>
          <w:kern w:val="1"/>
          <w:sz w:val="24"/>
          <w:szCs w:val="24"/>
          <w:lang w:eastAsia="ar-SA"/>
        </w:rPr>
        <w:t xml:space="preserve">Budući da se knjigovodstvo nije uredno vodilo za veliki dio dužnika se utvrdilo, nakon poslanih opomena, da su podmirili svoja dugovanja, ali da to nije proknjiženo. Protiv ostalih dužnika su pokrenuti postupci radi prisilne naplate potraživanja. </w:t>
      </w:r>
      <w:r w:rsidRPr="00F27DD8">
        <w:rPr>
          <w:rFonts w:eastAsia="Arial Unicode MS" w:hAnsi="Times New Roman" w:ascii="Times New Roman"/>
          <w:color w:val="000000"/>
          <w:kern w:val="1"/>
          <w:sz w:val="24"/>
          <w:szCs w:val="24"/>
          <w:lang w:eastAsia="ar-SA"/>
        </w:rPr>
        <w:t xml:space="preserve"> Protiv povezanih društava MERKUR-PROJEKT d.o.o. i MIRAKUL GRADNJA d.o.o. pokrenuti su postupci ovrhe i to za iznos duga od 63.522.678,81 kn (MERKUR-PROJEKT d.o.o.), te 226.846,94 kn (MIRAKUL GRADNJA d.o.o.), dok je protiv povezanog društva MERKUR-NEKRETNINE d.o.o. pokrenut stečajni postupak. </w:t>
      </w:r>
    </w:p>
    <w:p w:rsidRDefault="00F27DD8" w:rsidP="00F27DD8" w:rsidR="00F27DD8" w:rsidRPr="00F27DD8">
      <w:pPr>
        <w:suppressAutoHyphens/>
        <w:spacing w:after="0"/>
        <w:jc w:val="both"/>
        <w:rPr>
          <w:rFonts w:eastAsia="Arial Unicode MS" w:hAnsi="Times New Roman" w:ascii="Times New Roman"/>
          <w:kern w:val="1"/>
          <w:sz w:val="24"/>
          <w:szCs w:val="24"/>
          <w:lang w:eastAsia="ar-SA"/>
        </w:rPr>
      </w:pPr>
    </w:p>
    <w:p w:rsidRDefault="00F27DD8" w:rsidP="00F27DD8" w:rsidR="00F27DD8" w:rsidRPr="00F27DD8">
      <w:pPr>
        <w:suppressAutoHyphens/>
        <w:spacing w:after="0"/>
        <w:ind w:left="720"/>
        <w:jc w:val="both"/>
        <w:rPr>
          <w:rFonts w:eastAsia="Times New Roman" w:hAnsi="Times New Roman" w:ascii="Times New Roman"/>
          <w:color w:val="000000"/>
          <w:sz w:val="24"/>
          <w:szCs w:val="24"/>
        </w:rPr>
      </w:pPr>
      <w:r w:rsidRPr="00F27DD8">
        <w:rPr>
          <w:rFonts w:eastAsia="Arial Unicode MS" w:hAnsi="Times New Roman" w:ascii="Times New Roman"/>
          <w:kern w:val="1"/>
          <w:sz w:val="24"/>
          <w:szCs w:val="24"/>
          <w:lang w:eastAsia="ar-SA"/>
        </w:rPr>
        <w:t xml:space="preserve">Sukladno odluci skuštine oglašavana je prodaja pokretne imovine Stečajnog dužnika, </w:t>
      </w:r>
      <w:r w:rsidRPr="00F27DD8">
        <w:rPr>
          <w:rFonts w:eastAsia="Times New Roman" w:hAnsi="Times New Roman" w:ascii="Times New Roman"/>
          <w:color w:val="000000"/>
          <w:sz w:val="24"/>
          <w:szCs w:val="24"/>
        </w:rPr>
        <w:t xml:space="preserve"> javnim prikupljanjem ponuda po načelu «viđ</w:t>
      </w:r>
      <w:r w:rsidR="005B27D0">
        <w:rPr>
          <w:rFonts w:eastAsia="Times New Roman" w:hAnsi="Times New Roman" w:ascii="Times New Roman"/>
          <w:color w:val="000000"/>
          <w:sz w:val="24"/>
          <w:szCs w:val="24"/>
        </w:rPr>
        <w:t>eno-kupljeno». Početna cijena</w:t>
      </w:r>
      <w:r w:rsidRPr="00F27DD8">
        <w:rPr>
          <w:rFonts w:eastAsia="Times New Roman" w:hAnsi="Times New Roman" w:ascii="Times New Roman"/>
          <w:color w:val="000000"/>
          <w:sz w:val="24"/>
          <w:szCs w:val="24"/>
        </w:rPr>
        <w:t xml:space="preserve"> kod svake naredne prodaje umanjivana je za 30% u odnosu na početnu cijenu iz prethodnog oglasa. </w:t>
      </w:r>
    </w:p>
    <w:p w:rsidRDefault="00F27DD8" w:rsidP="00F27DD8" w:rsidR="00F27DD8" w:rsidRPr="00F27DD8">
      <w:pPr>
        <w:suppressAutoHyphens/>
        <w:spacing w:after="0"/>
        <w:ind w:left="720"/>
        <w:jc w:val="both"/>
        <w:rPr>
          <w:rFonts w:eastAsia="Times New Roman" w:hAnsi="Times New Roman" w:ascii="Times New Roman"/>
          <w:sz w:val="24"/>
          <w:szCs w:val="24"/>
        </w:rPr>
      </w:pPr>
      <w:r w:rsidRPr="00F27DD8">
        <w:rPr>
          <w:rFonts w:eastAsia="Times New Roman" w:hAnsi="Times New Roman" w:ascii="Times New Roman"/>
          <w:color w:val="000000"/>
          <w:sz w:val="24"/>
          <w:szCs w:val="24"/>
        </w:rPr>
        <w:t xml:space="preserve">Dio pokretnina-zaliha koje su se nalazile u Šibeniku je prodan nakon trećeg javnog prikupljanja ponuda kupcu Aristea d.o.o., Zagreb, za ponuđenu cijenu od 13.900,00 kn+pdv, što ukupno iznosi 17.375,00 kn. Preostale  pokretnine su prodane nakon 6. javnog prikupljanja ponuda i to:  </w:t>
      </w:r>
    </w:p>
    <w:p w:rsidRDefault="00F27DD8" w:rsidP="00F27DD8" w:rsidR="00F27DD8" w:rsidRPr="00F27DD8">
      <w:pPr>
        <w:tabs>
          <w:tab w:pos="3969" w:val="left"/>
        </w:tabs>
        <w:spacing w:after="0"/>
        <w:ind w:left="1440"/>
        <w:jc w:val="both"/>
        <w:rPr>
          <w:rFonts w:hAnsi="Times New Roman" w:ascii="Times New Roman"/>
          <w:color w:val="000000"/>
          <w:sz w:val="24"/>
          <w:szCs w:val="24"/>
        </w:rPr>
      </w:pPr>
      <w:r w:rsidRPr="00F27DD8">
        <w:rPr>
          <w:rFonts w:hAnsi="Times New Roman" w:ascii="Times New Roman"/>
          <w:sz w:val="24"/>
          <w:szCs w:val="24"/>
        </w:rPr>
        <w:t xml:space="preserve">- pokretnine (informatička oprema i namještaj) koje se nalaze u Zagrebu (Slavonska i Kelekova), oprema  u prostorima u Zadru i Šibeniku  su prodane kupcu PEVEC DANIJEL I DAVORIN d.o.o., Zagrebačka 33, Zadar, za ponuđenu </w:t>
      </w:r>
      <w:r w:rsidRPr="00F27DD8">
        <w:rPr>
          <w:rFonts w:hAnsi="Times New Roman" w:ascii="Times New Roman"/>
          <w:color w:val="000000"/>
          <w:sz w:val="24"/>
          <w:szCs w:val="24"/>
        </w:rPr>
        <w:t xml:space="preserve"> cijenu od 205.000,00 kn+pdv, što ukupno iznosi 256.250,00 kn;</w:t>
      </w:r>
    </w:p>
    <w:p w:rsidRDefault="00F27DD8" w:rsidP="00F27DD8" w:rsidR="00F27DD8" w:rsidRPr="00F27DD8">
      <w:pPr>
        <w:spacing w:after="0"/>
        <w:ind w:left="1440"/>
        <w:jc w:val="both"/>
        <w:rPr>
          <w:rFonts w:hAnsi="Times New Roman" w:ascii="Times New Roman"/>
          <w:color w:val="000000"/>
          <w:sz w:val="24"/>
          <w:szCs w:val="24"/>
        </w:rPr>
      </w:pPr>
      <w:r w:rsidRPr="00F27DD8">
        <w:rPr>
          <w:rFonts w:hAnsi="Times New Roman" w:ascii="Times New Roman"/>
          <w:color w:val="000000"/>
          <w:sz w:val="24"/>
          <w:szCs w:val="24"/>
        </w:rPr>
        <w:t>- zalihe robe u Šibeniku i u Zagrebu, po grupama proizvoda, su prodane kupcu KORBOX d.o.o., Trgovačka 6, Zagreb, za ponuđenu cijenu 602.000,00 kn+pdv, što ukupno iznosi 752.500,00 kn;</w:t>
      </w:r>
    </w:p>
    <w:p w:rsidRDefault="00F27DD8" w:rsidP="00F27DD8" w:rsidR="00F27DD8" w:rsidRPr="00F27DD8">
      <w:pPr>
        <w:spacing w:after="0"/>
        <w:ind w:left="1440"/>
        <w:jc w:val="both"/>
        <w:rPr>
          <w:rFonts w:hAnsi="Times New Roman" w:ascii="Times New Roman"/>
          <w:color w:val="000000"/>
          <w:sz w:val="24"/>
          <w:szCs w:val="24"/>
        </w:rPr>
      </w:pPr>
      <w:r w:rsidRPr="00F27DD8">
        <w:rPr>
          <w:rFonts w:hAnsi="Times New Roman" w:ascii="Times New Roman"/>
          <w:color w:val="000000"/>
          <w:sz w:val="24"/>
          <w:szCs w:val="24"/>
        </w:rPr>
        <w:t xml:space="preserve">-pokretnine (namještaj i uredska oprema) koje se nalaze u Šibeniku, su prodane kupcu Pevec d.d., Ante Trumbića 1b, Bjelovar, za ponuđenu cijenu 2.600,00 kn + pdv, što ukupno iznosi 3.250,00 kn. </w:t>
      </w:r>
    </w:p>
    <w:p w:rsidRDefault="00F27DD8" w:rsidP="00F27DD8" w:rsidR="00F27DD8" w:rsidRPr="00F27DD8">
      <w:pPr>
        <w:spacing w:after="0"/>
        <w:ind w:left="709"/>
        <w:jc w:val="both"/>
        <w:rPr>
          <w:rFonts w:hAnsi="Times New Roman" w:ascii="Times New Roman"/>
          <w:color w:val="000000"/>
          <w:sz w:val="24"/>
          <w:szCs w:val="24"/>
        </w:rPr>
      </w:pPr>
    </w:p>
    <w:p w:rsidRDefault="00F27DD8" w:rsidP="00F27DD8" w:rsidR="00F27DD8" w:rsidRPr="00F27DD8">
      <w:pPr>
        <w:suppressAutoHyphens/>
        <w:spacing w:after="0"/>
        <w:ind w:left="720"/>
        <w:jc w:val="both"/>
        <w:rPr>
          <w:rFonts w:eastAsia="Times New Roman" w:hAnsi="Times New Roman" w:ascii="Times New Roman"/>
          <w:sz w:val="24"/>
          <w:szCs w:val="24"/>
        </w:rPr>
      </w:pPr>
      <w:r w:rsidRPr="00F27DD8">
        <w:rPr>
          <w:rFonts w:eastAsia="Arial Unicode MS" w:hAnsi="Times New Roman" w:ascii="Times New Roman"/>
          <w:kern w:val="1"/>
          <w:sz w:val="24"/>
          <w:szCs w:val="24"/>
          <w:lang w:eastAsia="ar-SA"/>
        </w:rPr>
        <w:t xml:space="preserve">Sukladno odluci skuštine oglašavana je prodaja </w:t>
      </w:r>
      <w:r w:rsidRPr="00F27DD8">
        <w:rPr>
          <w:rFonts w:eastAsia="Times New Roman" w:hAnsi="Times New Roman" w:ascii="Times New Roman"/>
          <w:sz w:val="24"/>
          <w:szCs w:val="24"/>
        </w:rPr>
        <w:t>teretnog automobila, marke RENAULT MASTER 2.5. DCI, godina proizvodnje 2003, broj šasije: VF1FDCUM528556972, reg. oznake ZG7987AL</w:t>
      </w:r>
      <w:r w:rsidRPr="00F27DD8">
        <w:rPr>
          <w:rFonts w:eastAsia="Arial Unicode MS" w:hAnsi="Times New Roman" w:ascii="Times New Roman"/>
          <w:kern w:val="1"/>
          <w:sz w:val="24"/>
          <w:szCs w:val="24"/>
          <w:lang w:eastAsia="ar-SA"/>
        </w:rPr>
        <w:t xml:space="preserve">, </w:t>
      </w:r>
      <w:r w:rsidRPr="00F27DD8">
        <w:rPr>
          <w:rFonts w:eastAsia="Times New Roman" w:hAnsi="Times New Roman" w:ascii="Times New Roman"/>
          <w:color w:val="000000"/>
          <w:sz w:val="24"/>
          <w:szCs w:val="24"/>
        </w:rPr>
        <w:t xml:space="preserve"> javnim prikupljanjem ponuda po načelu «viđe</w:t>
      </w:r>
      <w:r w:rsidR="00EC4542">
        <w:rPr>
          <w:rFonts w:eastAsia="Times New Roman" w:hAnsi="Times New Roman" w:ascii="Times New Roman"/>
          <w:color w:val="000000"/>
          <w:sz w:val="24"/>
          <w:szCs w:val="24"/>
        </w:rPr>
        <w:t xml:space="preserve">no-kupljeno». Početna cijena </w:t>
      </w:r>
      <w:r w:rsidRPr="00F27DD8">
        <w:rPr>
          <w:rFonts w:eastAsia="Times New Roman" w:hAnsi="Times New Roman" w:ascii="Times New Roman"/>
          <w:color w:val="000000"/>
          <w:sz w:val="24"/>
          <w:szCs w:val="24"/>
        </w:rPr>
        <w:t xml:space="preserve">kod svake naredne prodaje umanjivana je za 30% u odnosu na početnu cijenu iz prethodnog oglasa. Automobil je prodan nakon 3. javnog prikupljanja </w:t>
      </w:r>
      <w:r w:rsidRPr="00F27DD8">
        <w:rPr>
          <w:rFonts w:eastAsia="Times New Roman" w:hAnsi="Times New Roman" w:ascii="Times New Roman"/>
          <w:sz w:val="24"/>
          <w:szCs w:val="24"/>
        </w:rPr>
        <w:t>kupcu TURKOVIĆ KRUNO, MOSTEČKA 16, 42204 TURČIN, VARAŽDIN BREG, OIB: 54202452828, za iznos od 7.688,75 kuna.</w:t>
      </w:r>
    </w:p>
    <w:p w:rsidRDefault="00F27DD8" w:rsidP="00F27DD8" w:rsidR="00F27DD8" w:rsidRPr="00F27DD8">
      <w:pPr>
        <w:suppressAutoHyphens/>
        <w:spacing w:after="0"/>
        <w:ind w:left="720"/>
        <w:jc w:val="both"/>
        <w:rPr>
          <w:rFonts w:eastAsia="Arial Unicode MS" w:hAnsi="Times New Roman" w:ascii="Times New Roman"/>
          <w:kern w:val="1"/>
          <w:sz w:val="24"/>
          <w:szCs w:val="24"/>
          <w:lang w:eastAsia="ar-SA"/>
        </w:rPr>
      </w:pPr>
    </w:p>
    <w:p w:rsidRDefault="00F27DD8" w:rsidP="00F27DD8" w:rsidR="00F27DD8" w:rsidRPr="00F27DD8">
      <w:pPr>
        <w:suppressAutoHyphens/>
        <w:spacing w:after="0"/>
        <w:ind w:left="720"/>
        <w:jc w:val="both"/>
        <w:rPr>
          <w:rFonts w:eastAsia="Arial Unicode MS" w:hAnsi="Times New Roman" w:ascii="Times New Roman"/>
          <w:kern w:val="1"/>
          <w:sz w:val="24"/>
          <w:szCs w:val="24"/>
          <w:lang w:eastAsia="ar-SA"/>
        </w:rPr>
      </w:pPr>
      <w:r w:rsidRPr="00F27DD8">
        <w:rPr>
          <w:rFonts w:eastAsia="Arial Unicode MS" w:hAnsi="Times New Roman" w:ascii="Times New Roman"/>
          <w:kern w:val="1"/>
          <w:sz w:val="24"/>
          <w:szCs w:val="24"/>
          <w:lang w:eastAsia="ar-SA"/>
        </w:rPr>
        <w:t>Sukladno odluci skuštine oglašavana je prodaja nekretnine u vlasništvu Stečajnog dužnika, i to</w:t>
      </w:r>
    </w:p>
    <w:p w:rsidRDefault="00F27DD8" w:rsidP="00F27DD8" w:rsidR="00F27DD8" w:rsidRPr="00F27DD8">
      <w:pPr>
        <w:numPr>
          <w:ilvl w:val="0"/>
          <w:numId w:val="20"/>
        </w:numPr>
        <w:suppressAutoHyphens/>
        <w:spacing w:after="0"/>
        <w:jc w:val="both"/>
        <w:rPr>
          <w:rFonts w:eastAsia="Times New Roman" w:hAnsi="Times New Roman" w:ascii="Times New Roman"/>
          <w:sz w:val="24"/>
          <w:szCs w:val="24"/>
        </w:rPr>
      </w:pPr>
      <w:r w:rsidRPr="00F27DD8">
        <w:rPr>
          <w:rFonts w:eastAsia="Times New Roman" w:hAnsi="Times New Roman" w:ascii="Times New Roman"/>
          <w:sz w:val="24"/>
          <w:szCs w:val="24"/>
        </w:rPr>
        <w:t>12. suvlasnički dio: 371/10000  katastarske čestice 252, koja u naravi predstavlja zgradu i zemljište,  ukupne površine 226 m2, povezano s stanom u potkrovlju oznake A12 koji se sastoji od kuhinje sa dnevnim boravkom, spavaće sobe i kupaonice ukupne površine 28,10 m2 u elaboratu obojano žutom bojom,upisano u zemljišnim knjigama Općinskog  suda u Zadru,  u zk.ul.br. 1249, k.o. Novigrad</w:t>
      </w:r>
    </w:p>
    <w:p w:rsidRDefault="00F27DD8" w:rsidP="00F27DD8" w:rsidR="00F27DD8" w:rsidRPr="00F27DD8">
      <w:pPr>
        <w:suppressAutoHyphens/>
        <w:spacing w:after="0"/>
        <w:ind w:left="1080"/>
        <w:jc w:val="both"/>
        <w:rPr>
          <w:rFonts w:eastAsia="Times New Roman" w:hAnsi="Times New Roman" w:ascii="Times New Roman"/>
          <w:color w:val="000000"/>
          <w:sz w:val="24"/>
          <w:szCs w:val="24"/>
        </w:rPr>
      </w:pPr>
      <w:r w:rsidRPr="00F27DD8">
        <w:rPr>
          <w:rFonts w:eastAsia="Times New Roman" w:hAnsi="Times New Roman" w:ascii="Times New Roman"/>
          <w:color w:val="000000"/>
          <w:sz w:val="24"/>
          <w:szCs w:val="24"/>
        </w:rPr>
        <w:t>javnim prikupljanjem ponuda po načelu «viđeno-kupljeno», s početnom cijenom u skladu s procjenom ovlaštenog sudskog vještaka po  cijeni od 252.867,87 kn. Kod svake naredne prodaje početna cijena je umanjivana za 20% u odnosu na početnu cijenu iz prethodnog oglasa.</w:t>
      </w:r>
    </w:p>
    <w:p w:rsidRDefault="00F27DD8" w:rsidP="00F27DD8" w:rsidR="00F27DD8" w:rsidRPr="00F27DD8">
      <w:pPr>
        <w:suppressAutoHyphens/>
        <w:spacing w:after="0"/>
        <w:ind w:firstLine="11" w:left="709"/>
        <w:jc w:val="both"/>
        <w:rPr>
          <w:rFonts w:eastAsia="Times New Roman" w:hAnsi="Times New Roman" w:ascii="Times New Roman"/>
          <w:sz w:val="24"/>
          <w:szCs w:val="24"/>
        </w:rPr>
      </w:pPr>
      <w:r w:rsidRPr="00F27DD8">
        <w:rPr>
          <w:rFonts w:eastAsia="Times New Roman" w:hAnsi="Times New Roman" w:ascii="Times New Roman"/>
          <w:color w:val="000000"/>
          <w:sz w:val="24"/>
          <w:szCs w:val="24"/>
        </w:rPr>
        <w:t>Nekretnina je prodana nakon 4. javnog prikupljanja ponuda kupcu Franji Mariću, Vukomerečka cesta 39, Zagreb za iznos od 136.100,00 kn (108.800,00 kn+pdv)</w:t>
      </w:r>
      <w:r w:rsidRPr="00F27DD8">
        <w:rPr>
          <w:rFonts w:eastAsia="Times New Roman" w:hAnsi="Times New Roman" w:ascii="Times New Roman"/>
          <w:b/>
          <w:bCs/>
          <w:sz w:val="24"/>
          <w:szCs w:val="24"/>
          <w:lang w:eastAsia="hr-HR"/>
        </w:rPr>
        <w:t xml:space="preserve">. </w:t>
      </w:r>
    </w:p>
    <w:p w:rsidRDefault="00F27DD8" w:rsidP="00F27DD8" w:rsidR="00F27DD8" w:rsidRPr="00F27DD8">
      <w:pPr>
        <w:suppressAutoHyphens/>
        <w:spacing w:after="0"/>
        <w:jc w:val="both"/>
        <w:rPr>
          <w:rFonts w:eastAsia="Times New Roman" w:hAnsi="Times New Roman" w:ascii="Times New Roman"/>
          <w:sz w:val="24"/>
          <w:szCs w:val="24"/>
        </w:rPr>
      </w:pPr>
    </w:p>
    <w:p w:rsidRDefault="00F27DD8" w:rsidP="00F27DD8" w:rsidR="00F27DD8" w:rsidRPr="00F27DD8">
      <w:pPr>
        <w:suppressAutoHyphens/>
        <w:spacing w:after="0"/>
        <w:ind w:firstLine="11" w:left="709"/>
        <w:jc w:val="both"/>
        <w:rPr>
          <w:rFonts w:eastAsia="Times New Roman" w:hAnsi="Times New Roman" w:ascii="Times New Roman"/>
          <w:sz w:val="24"/>
          <w:szCs w:val="24"/>
        </w:rPr>
      </w:pPr>
      <w:r w:rsidRPr="00F27DD8">
        <w:rPr>
          <w:rFonts w:eastAsia="Times New Roman" w:hAnsi="Times New Roman" w:ascii="Times New Roman"/>
          <w:sz w:val="24"/>
          <w:szCs w:val="24"/>
        </w:rPr>
        <w:t xml:space="preserve">Sukladno odluci skupštine prodana je pokretna imovina Stečajnog dužnika koja se nalazila u Varaždinu i to za cijenu od 54.010,00 kn. </w:t>
      </w:r>
    </w:p>
    <w:p w:rsidRDefault="00F27DD8" w:rsidP="00F27DD8" w:rsidR="00F27DD8" w:rsidRPr="00F27DD8">
      <w:pPr>
        <w:suppressAutoHyphens/>
        <w:spacing w:after="0"/>
        <w:jc w:val="both"/>
        <w:rPr>
          <w:rFonts w:eastAsia="Times New Roman" w:hAnsi="Times New Roman" w:ascii="Times New Roman"/>
          <w:sz w:val="24"/>
          <w:szCs w:val="24"/>
          <w:highlight w:val="yellow"/>
        </w:rPr>
      </w:pPr>
    </w:p>
    <w:p w:rsidRDefault="00F27DD8" w:rsidP="00B33C32" w:rsidR="00F27DD8" w:rsidRPr="00B33C32">
      <w:pPr>
        <w:suppressAutoHyphens/>
        <w:spacing w:after="0"/>
        <w:ind w:left="709"/>
        <w:jc w:val="both"/>
        <w:rPr>
          <w:rFonts w:hAnsi="Times New Roman" w:ascii="Times New Roman"/>
          <w:sz w:val="24"/>
          <w:szCs w:val="24"/>
        </w:rPr>
      </w:pPr>
      <w:r w:rsidRPr="00F27DD8">
        <w:rPr>
          <w:rFonts w:eastAsia="Times New Roman" w:hAnsi="Times New Roman" w:ascii="Times New Roman"/>
          <w:sz w:val="24"/>
          <w:szCs w:val="24"/>
        </w:rPr>
        <w:t xml:space="preserve">Prije otvaranja stečajnog postupka stečajni dužnik je zakupodavcu društvu Dalmare d.o.o., Velimira Škorpika 23, Šibenik, OIB: 35920050985, ispostavio račune broj 131/1000/1 i 127/1000/1 u ukupnom iznosu od 501.691,25 za robu koja se nalazila na skladištu u vlasništvu zakupodavca. Međutim, društvo Dalmare je vratilo navedene </w:t>
      </w:r>
      <w:r w:rsidRPr="00B33C32">
        <w:rPr>
          <w:rFonts w:eastAsia="Times New Roman" w:hAnsi="Times New Roman" w:ascii="Times New Roman"/>
          <w:sz w:val="24"/>
          <w:szCs w:val="24"/>
        </w:rPr>
        <w:t xml:space="preserve">račune iz razloga što su prema zaključenom Ugovoru o zakupu poslovnog prostora, te </w:t>
      </w:r>
      <w:r w:rsidRPr="00B33C32">
        <w:rPr>
          <w:rFonts w:eastAsia="Times New Roman" w:hAnsi="Times New Roman" w:ascii="Times New Roman"/>
          <w:sz w:val="24"/>
          <w:szCs w:val="24"/>
        </w:rPr>
        <w:lastRenderedPageBreak/>
        <w:t xml:space="preserve">potpisanim Dodacima, imali pravo zadržanja robe do podmirenja dugovanja, tako da su oni  robu zadržali kao razlučni vjerovnici, a istovremeno su prijavili tražbinu u ukupnom iznosu od 593.996,33 kn, koja im je priznata na ispitnom ročištu. Razlučni vjerovnik se suglasio s prijedlogom da se zadržane zalihe na kojoj imaju razlučno pravo prodaju pod istim uvjetima kao i ostale zalihe stečajnog dužnika, javnim prikupljanjem ponuda po načelu „viđeno-kupljeno“, s početnom cijenom u iznosu od  401.353,00 kn+pdv. </w:t>
      </w:r>
      <w:r w:rsidR="00B33C32" w:rsidRPr="00B33C32">
        <w:rPr>
          <w:rFonts w:eastAsia="Times New Roman" w:hAnsi="Times New Roman" w:ascii="Times New Roman"/>
          <w:color w:val="000000"/>
          <w:sz w:val="24"/>
          <w:szCs w:val="24"/>
        </w:rPr>
        <w:t>Početna cijena j</w:t>
      </w:r>
      <w:r w:rsidRPr="00B33C32">
        <w:rPr>
          <w:rFonts w:eastAsia="Times New Roman" w:hAnsi="Times New Roman" w:ascii="Times New Roman"/>
          <w:color w:val="000000"/>
          <w:sz w:val="24"/>
          <w:szCs w:val="24"/>
        </w:rPr>
        <w:t>e kod</w:t>
      </w:r>
      <w:r w:rsidR="00057EAA" w:rsidRPr="00B33C32">
        <w:rPr>
          <w:rFonts w:eastAsia="Times New Roman" w:hAnsi="Times New Roman" w:ascii="Times New Roman"/>
          <w:color w:val="000000"/>
          <w:sz w:val="24"/>
          <w:szCs w:val="24"/>
        </w:rPr>
        <w:t xml:space="preserve"> svake naredne prodaje um</w:t>
      </w:r>
      <w:r w:rsidR="00B33C32" w:rsidRPr="00B33C32">
        <w:rPr>
          <w:rFonts w:eastAsia="Times New Roman" w:hAnsi="Times New Roman" w:ascii="Times New Roman"/>
          <w:color w:val="000000"/>
          <w:sz w:val="24"/>
          <w:szCs w:val="24"/>
        </w:rPr>
        <w:t>anjivana</w:t>
      </w:r>
      <w:r w:rsidRPr="00B33C32">
        <w:rPr>
          <w:rFonts w:eastAsia="Times New Roman" w:hAnsi="Times New Roman" w:ascii="Times New Roman"/>
          <w:color w:val="000000"/>
          <w:sz w:val="24"/>
          <w:szCs w:val="24"/>
        </w:rPr>
        <w:t xml:space="preserve"> za 30% u odnosu na početnu cijenu iz prethodnog oglasa. </w:t>
      </w:r>
      <w:r w:rsidR="00057EAA" w:rsidRPr="00B33C32">
        <w:rPr>
          <w:rFonts w:eastAsia="Times New Roman" w:hAnsi="Times New Roman" w:ascii="Times New Roman"/>
          <w:color w:val="000000"/>
          <w:sz w:val="24"/>
          <w:szCs w:val="24"/>
        </w:rPr>
        <w:t xml:space="preserve">Zalihe su prodane nakon </w:t>
      </w:r>
      <w:r w:rsidR="003842AD" w:rsidRPr="00B33C32">
        <w:rPr>
          <w:rFonts w:eastAsia="Times New Roman" w:hAnsi="Times New Roman" w:ascii="Times New Roman"/>
          <w:color w:val="000000"/>
          <w:sz w:val="24"/>
          <w:szCs w:val="24"/>
        </w:rPr>
        <w:t xml:space="preserve">petog </w:t>
      </w:r>
      <w:r w:rsidR="003842AD" w:rsidRPr="00B33C32">
        <w:rPr>
          <w:rFonts w:eastAsia="Times New Roman" w:hAnsi="Times New Roman" w:ascii="Times New Roman"/>
          <w:sz w:val="24"/>
          <w:szCs w:val="24"/>
        </w:rPr>
        <w:t>javnog prikupljanja ponuda za iznos od 101.000,00 kn+pdv</w:t>
      </w:r>
      <w:r w:rsidR="00B33C32" w:rsidRPr="00B33C32">
        <w:rPr>
          <w:rFonts w:eastAsia="Times New Roman" w:hAnsi="Times New Roman" w:ascii="Times New Roman"/>
          <w:sz w:val="24"/>
          <w:szCs w:val="24"/>
        </w:rPr>
        <w:t xml:space="preserve">. Od </w:t>
      </w:r>
      <w:r w:rsidR="003842AD" w:rsidRPr="00B33C32">
        <w:rPr>
          <w:rFonts w:hAnsi="Times New Roman" w:ascii="Times New Roman"/>
          <w:sz w:val="24"/>
          <w:szCs w:val="24"/>
        </w:rPr>
        <w:t xml:space="preserve"> ukupnog iznosa kupovnine izdvojen </w:t>
      </w:r>
      <w:r w:rsidR="00B33C32" w:rsidRPr="00B33C32">
        <w:rPr>
          <w:rFonts w:hAnsi="Times New Roman" w:ascii="Times New Roman"/>
          <w:sz w:val="24"/>
          <w:szCs w:val="24"/>
        </w:rPr>
        <w:t xml:space="preserve">je </w:t>
      </w:r>
      <w:r w:rsidR="003842AD" w:rsidRPr="00B33C32">
        <w:rPr>
          <w:rFonts w:hAnsi="Times New Roman" w:ascii="Times New Roman"/>
          <w:sz w:val="24"/>
          <w:szCs w:val="24"/>
        </w:rPr>
        <w:t xml:space="preserve">iznos od </w:t>
      </w:r>
      <w:r w:rsidR="00B33C32" w:rsidRPr="00B33C32">
        <w:rPr>
          <w:rFonts w:hAnsi="Times New Roman" w:ascii="Times New Roman"/>
          <w:sz w:val="24"/>
          <w:szCs w:val="24"/>
        </w:rPr>
        <w:t>25.250,00 kn na ime PDV-a</w:t>
      </w:r>
      <w:r w:rsidR="003842AD" w:rsidRPr="00B33C32">
        <w:rPr>
          <w:rFonts w:hAnsi="Times New Roman" w:ascii="Times New Roman"/>
          <w:sz w:val="24"/>
          <w:szCs w:val="24"/>
        </w:rPr>
        <w:t>, zatim iznos od 25.346,96 kn   po osnovi troškova određenih čl. 170 Stečajnog zakona, a pr</w:t>
      </w:r>
      <w:r w:rsidR="00B33C32">
        <w:rPr>
          <w:rFonts w:hAnsi="Times New Roman" w:ascii="Times New Roman"/>
          <w:sz w:val="24"/>
          <w:szCs w:val="24"/>
        </w:rPr>
        <w:t>eostali iznos od 75.653,04 kn će biti</w:t>
      </w:r>
      <w:r w:rsidR="003842AD" w:rsidRPr="00B33C32">
        <w:rPr>
          <w:rFonts w:hAnsi="Times New Roman" w:ascii="Times New Roman"/>
          <w:sz w:val="24"/>
          <w:szCs w:val="24"/>
        </w:rPr>
        <w:t xml:space="preserve"> doznačen razlučnom vjerovniku</w:t>
      </w:r>
      <w:r w:rsidR="00B33C32" w:rsidRPr="00B33C32">
        <w:rPr>
          <w:rFonts w:hAnsi="Times New Roman" w:ascii="Times New Roman"/>
          <w:sz w:val="24"/>
          <w:szCs w:val="24"/>
        </w:rPr>
        <w:t xml:space="preserve">. </w:t>
      </w:r>
    </w:p>
    <w:p w:rsidRDefault="00B33C32" w:rsidP="00B33C32" w:rsidR="00B33C32" w:rsidRPr="00B33C32">
      <w:pPr>
        <w:suppressAutoHyphens/>
        <w:spacing w:after="0"/>
        <w:ind w:left="709"/>
        <w:jc w:val="both"/>
        <w:rPr>
          <w:rFonts w:eastAsia="Times New Roman" w:hAnsi="Times New Roman" w:ascii="Times New Roman"/>
          <w:sz w:val="24"/>
          <w:szCs w:val="24"/>
        </w:rPr>
      </w:pPr>
    </w:p>
    <w:p w:rsidRDefault="00F27DD8" w:rsidP="00F27DD8" w:rsidR="00F27DD8" w:rsidRPr="00B325A6">
      <w:pPr>
        <w:suppressAutoHyphens/>
        <w:spacing w:after="0"/>
        <w:ind w:left="709"/>
        <w:jc w:val="both"/>
        <w:rPr>
          <w:rFonts w:eastAsia="Times New Roman" w:hAnsi="Times New Roman" w:ascii="Times New Roman"/>
          <w:sz w:val="24"/>
          <w:szCs w:val="24"/>
        </w:rPr>
      </w:pPr>
      <w:r w:rsidRPr="00F27DD8">
        <w:rPr>
          <w:rFonts w:eastAsia="Times New Roman" w:hAnsi="Times New Roman" w:ascii="Times New Roman"/>
          <w:sz w:val="24"/>
          <w:szCs w:val="24"/>
        </w:rPr>
        <w:t xml:space="preserve">Sukladno odluci skupštine vjerovnika sklopljen je sporazum o naknadi štete s Alenom </w:t>
      </w:r>
      <w:r w:rsidRPr="00B325A6">
        <w:rPr>
          <w:rFonts w:eastAsia="Times New Roman" w:hAnsi="Times New Roman" w:ascii="Times New Roman"/>
          <w:sz w:val="24"/>
          <w:szCs w:val="24"/>
        </w:rPr>
        <w:t>Mavrovićem, i to na način da je preneseno vlasništvo na nekretnini kat.čest.br.3798/1, u naravi livada pod kućom, površine 307 čhv, upisano u z.k.ul.924 k.o. Jakovlje, kod Općinskog suda u Zaprešić, sa dotadašnjeg vlasnika g. Miroslava Stankovića, uz njegov pristanak, na Merkur Hrvatska d.o.o. u stečaju, te je započeta prodaja javnim prikupljanjem ponuda po načelu «viđeno-kupljeno»,  s početnom cijenom u  skladu s procjenom ovlaštenog sudskog vještaka u iznosu od 248.000,00 kn</w:t>
      </w:r>
      <w:r w:rsidR="00B325A6" w:rsidRPr="00B325A6">
        <w:rPr>
          <w:rFonts w:eastAsia="Times New Roman" w:hAnsi="Times New Roman" w:ascii="Times New Roman"/>
          <w:sz w:val="24"/>
          <w:szCs w:val="24"/>
        </w:rPr>
        <w:t>.</w:t>
      </w:r>
      <w:r w:rsidRPr="00B325A6">
        <w:rPr>
          <w:rFonts w:eastAsia="Times New Roman" w:hAnsi="Times New Roman" w:ascii="Times New Roman"/>
          <w:bCs/>
          <w:sz w:val="24"/>
          <w:szCs w:val="24"/>
          <w:lang w:eastAsia="hr-HR"/>
        </w:rPr>
        <w:t xml:space="preserve"> </w:t>
      </w:r>
    </w:p>
    <w:p w:rsidRDefault="00B325A6" w:rsidP="00B325A6" w:rsidR="00B325A6" w:rsidRPr="00F27DD8">
      <w:pPr>
        <w:suppressAutoHyphens/>
        <w:spacing w:after="0"/>
        <w:ind w:left="709"/>
        <w:jc w:val="both"/>
        <w:rPr>
          <w:rFonts w:eastAsia="Times New Roman" w:hAnsi="Times New Roman" w:ascii="Times New Roman"/>
          <w:sz w:val="24"/>
          <w:szCs w:val="24"/>
        </w:rPr>
      </w:pPr>
      <w:r w:rsidRPr="00B325A6">
        <w:rPr>
          <w:rFonts w:eastAsia="Times New Roman" w:hAnsi="Times New Roman" w:ascii="Times New Roman"/>
          <w:sz w:val="24"/>
          <w:szCs w:val="24"/>
        </w:rPr>
        <w:t xml:space="preserve">Do dana izrade izvješća objavljena su tri poziva, tako da je početna cijena kod posljednjeg trećeg javnog prikupljanja ponuda iznosila </w:t>
      </w:r>
      <w:r w:rsidRPr="00B325A6">
        <w:rPr>
          <w:rFonts w:eastAsia="Times New Roman" w:hAnsi="Times New Roman" w:ascii="Times New Roman"/>
          <w:bCs/>
          <w:sz w:val="24"/>
          <w:szCs w:val="24"/>
          <w:lang w:eastAsia="hr-HR"/>
        </w:rPr>
        <w:t xml:space="preserve">158.720,00 kn. Oglasi se objavljuju na sudačkoj mreži, stranicama VTS-a, HGK-a, web stranicama stecaj.com </w:t>
      </w:r>
      <w:r w:rsidRPr="00B325A6">
        <w:rPr>
          <w:rFonts w:eastAsia="Times New Roman" w:hAnsi="Times New Roman" w:ascii="Times New Roman"/>
          <w:sz w:val="24"/>
          <w:szCs w:val="24"/>
        </w:rPr>
        <w:t xml:space="preserve">ali do dana izrade izvješća nije bilo ponuda za kupnju predmetne nekretnine.  </w:t>
      </w:r>
      <w:r w:rsidRPr="00B325A6">
        <w:rPr>
          <w:rFonts w:eastAsia="Times New Roman" w:hAnsi="Times New Roman" w:ascii="Times New Roman"/>
          <w:color w:val="000000"/>
          <w:sz w:val="24"/>
          <w:szCs w:val="24"/>
        </w:rPr>
        <w:t>Kod svake naredne prodaje početna cijena će se umanjivati za 20% u odnosu na početnu cijenu iz prethodnog oglasa.</w:t>
      </w:r>
      <w:r w:rsidRPr="00F27DD8">
        <w:rPr>
          <w:rFonts w:eastAsia="Times New Roman" w:hAnsi="Times New Roman" w:ascii="Times New Roman"/>
          <w:bCs/>
          <w:sz w:val="24"/>
          <w:szCs w:val="24"/>
          <w:lang w:eastAsia="hr-HR"/>
        </w:rPr>
        <w:t xml:space="preserve"> </w:t>
      </w:r>
      <w:r w:rsidRPr="00F27DD8">
        <w:rPr>
          <w:rFonts w:eastAsia="Times New Roman" w:hAnsi="Times New Roman" w:ascii="Times New Roman"/>
          <w:sz w:val="24"/>
          <w:szCs w:val="24"/>
        </w:rPr>
        <w:t xml:space="preserve"> </w:t>
      </w:r>
    </w:p>
    <w:p w:rsidRDefault="00F27DD8" w:rsidP="00F27DD8" w:rsidR="00F27DD8" w:rsidRPr="00F27DD8">
      <w:pPr>
        <w:suppressAutoHyphens/>
        <w:spacing w:after="0"/>
        <w:jc w:val="both"/>
        <w:rPr>
          <w:rFonts w:eastAsia="Times New Roman" w:hAnsi="Times New Roman" w:ascii="Times New Roman"/>
          <w:sz w:val="24"/>
          <w:szCs w:val="24"/>
        </w:rPr>
      </w:pPr>
    </w:p>
    <w:p w:rsidRDefault="00F27DD8" w:rsidP="00F27DD8" w:rsidR="00F27DD8" w:rsidRPr="00F27DD8">
      <w:pPr>
        <w:suppressAutoHyphens/>
        <w:spacing w:after="0"/>
        <w:ind w:left="720"/>
        <w:jc w:val="both"/>
        <w:rPr>
          <w:rFonts w:eastAsia="Times New Roman" w:hAnsi="Times New Roman" w:ascii="Times New Roman"/>
          <w:color w:val="000000"/>
          <w:sz w:val="24"/>
          <w:szCs w:val="24"/>
        </w:rPr>
      </w:pPr>
      <w:r w:rsidRPr="00F27DD8">
        <w:rPr>
          <w:rFonts w:eastAsia="Arial Unicode MS" w:hAnsi="Times New Roman" w:ascii="Times New Roman"/>
          <w:kern w:val="1"/>
          <w:sz w:val="24"/>
          <w:szCs w:val="24"/>
          <w:lang w:eastAsia="ar-SA"/>
        </w:rPr>
        <w:t xml:space="preserve">Nakon održanog ispitnog ročišta 23. rujna  2015. god., a u roku određenom odredbama čl. 176. Stečajnog zakona, zaprimio sam naknadne prijave tražbina vjerovnika II višeg isplatnog reda te su iste ispitane na posebnom ispitnom ročištu održanom dana 01. ožujka 2016.g. Ukupan  zbroj priznatih tražbina I višeg isplatnog reda iznosi 4.670.264,60 kn, dok ukupan zbroj tražbina II višeg isplatnog reda iznosi 157.508.405,34 kn.  </w:t>
      </w:r>
    </w:p>
    <w:p w:rsidRDefault="00997763" w:rsidP="00997763" w:rsidR="00997763" w:rsidRPr="00F27DD8">
      <w:pPr>
        <w:suppressAutoHyphens/>
        <w:spacing w:after="0"/>
        <w:jc w:val="both"/>
        <w:rPr>
          <w:rFonts w:eastAsia="Arial Unicode MS" w:hAnsi="Times New Roman" w:ascii="Times New Roman"/>
          <w:color w:val="000000"/>
          <w:kern w:val="1"/>
          <w:sz w:val="24"/>
          <w:szCs w:val="24"/>
          <w:lang w:eastAsia="ar-SA"/>
        </w:rPr>
      </w:pPr>
    </w:p>
    <w:p w:rsidRDefault="007F106A" w:rsidP="007F106A" w:rsidR="007F106A" w:rsidRPr="00F065CD">
      <w:pPr>
        <w:suppressAutoHyphens/>
        <w:jc w:val="both"/>
        <w:rPr>
          <w:rFonts w:eastAsia="Arial Unicode MS" w:hAnsi="Times New Roman" w:ascii="Times New Roman"/>
          <w:color w:val="000000"/>
          <w:kern w:val="2"/>
          <w:sz w:val="24"/>
          <w:szCs w:val="24"/>
          <w:lang w:eastAsia="ar-SA"/>
        </w:rPr>
      </w:pPr>
    </w:p>
    <w:p w:rsidRDefault="000E1F39" w:rsidP="000E1F39" w:rsidR="000E1F39" w:rsidRPr="00F065CD">
      <w:pPr>
        <w:rPr>
          <w:rFonts w:hAnsi="Times New Roman" w:ascii="Times New Roman"/>
          <w:sz w:val="24"/>
          <w:szCs w:val="24"/>
          <w:lang w:val="pl-PL"/>
        </w:rPr>
      </w:pPr>
      <w:r w:rsidRPr="00F065CD">
        <w:rPr>
          <w:rFonts w:hAnsi="Times New Roman" w:ascii="Times New Roman"/>
          <w:sz w:val="24"/>
          <w:szCs w:val="24"/>
          <w:lang w:val="pl-PL"/>
        </w:rPr>
        <w:t>II. STANJE STEČAJNE MASE</w:t>
      </w:r>
    </w:p>
    <w:p w:rsidRDefault="00431597" w:rsidP="0011162A" w:rsidR="00431597" w:rsidRPr="00F065CD">
      <w:pPr>
        <w:rPr>
          <w:rFonts w:hAnsi="Times New Roman" w:ascii="Times New Roman"/>
          <w:b/>
          <w:sz w:val="24"/>
          <w:szCs w:val="24"/>
          <w:lang w:val="pl-PL"/>
        </w:rPr>
      </w:pPr>
      <w:r w:rsidRPr="00F065CD">
        <w:rPr>
          <w:rFonts w:hAnsi="Times New Roman" w:ascii="Times New Roman"/>
          <w:b/>
          <w:sz w:val="24"/>
          <w:szCs w:val="24"/>
          <w:lang w:val="pl-PL"/>
        </w:rPr>
        <w:t xml:space="preserve">II.1. Utvrđena vrijednost nekretnina u vlasništvu stečajnog dužnika </w:t>
      </w:r>
      <w:r w:rsidR="0011162A">
        <w:rPr>
          <w:rFonts w:hAnsi="Times New Roman" w:ascii="Times New Roman"/>
          <w:b/>
          <w:sz w:val="24"/>
          <w:szCs w:val="24"/>
          <w:lang w:val="pl-PL"/>
        </w:rPr>
        <w:t>koja još uvijek nije unovčena:</w:t>
      </w:r>
    </w:p>
    <w:p w:rsidRDefault="0011162A" w:rsidP="0011162A" w:rsidR="0011162A" w:rsidRPr="0011162A">
      <w:pPr>
        <w:spacing w:after="0"/>
        <w:ind w:left="708"/>
        <w:jc w:val="both"/>
        <w:rPr>
          <w:rFonts w:hAnsi="Times New Roman" w:ascii="Times New Roman"/>
          <w:sz w:val="24"/>
          <w:szCs w:val="24"/>
        </w:rPr>
      </w:pPr>
      <w:r w:rsidRPr="0011162A">
        <w:rPr>
          <w:rFonts w:hAnsi="Times New Roman" w:ascii="Times New Roman"/>
          <w:sz w:val="24"/>
          <w:szCs w:val="24"/>
        </w:rPr>
        <w:t>- 5. etaža: 13/1000 katastarske čestice 6442/2, koja u naravi predstavlja stambeno posl. zgradu br. 16. i dvorište Sesvetska cesta,  ukupne površine 1080 m2, povezano s vlasništvom posebnog dijela-parkirnog mjesta u prizemlju ozn. PM.4, NKP 10,14 m2</w:t>
      </w:r>
      <w:r w:rsidR="00EC4542">
        <w:rPr>
          <w:rFonts w:hAnsi="Times New Roman" w:ascii="Times New Roman"/>
          <w:sz w:val="24"/>
          <w:szCs w:val="24"/>
        </w:rPr>
        <w:t>-procijenjena vrijednost  u iznosu od 54.000,00 kn;</w:t>
      </w:r>
    </w:p>
    <w:p w:rsidRDefault="0011162A" w:rsidP="0011162A" w:rsidR="0011162A" w:rsidRPr="0011162A">
      <w:pPr>
        <w:spacing w:after="0"/>
        <w:ind w:left="708"/>
        <w:jc w:val="both"/>
        <w:rPr>
          <w:rFonts w:hAnsi="Times New Roman" w:ascii="Times New Roman"/>
          <w:sz w:val="24"/>
          <w:szCs w:val="24"/>
        </w:rPr>
      </w:pPr>
      <w:r w:rsidRPr="0011162A">
        <w:rPr>
          <w:rFonts w:hAnsi="Times New Roman" w:ascii="Times New Roman"/>
          <w:sz w:val="24"/>
          <w:szCs w:val="24"/>
        </w:rPr>
        <w:t>- 11. etaža: 2/1000 katastarske čestice 6442/2, koja u naravi predstavlja stambeno posl. zgradu br. 16. i dvorište Sesvetska cesta,  ukupne površine 1080 m2, povezano s vlasništvom posebnog dijela-spremišta u prizemlju ozn. SP.4, NKP 1,54 m2</w:t>
      </w:r>
      <w:r w:rsidR="00EC4542">
        <w:rPr>
          <w:rFonts w:hAnsi="Times New Roman" w:ascii="Times New Roman"/>
          <w:sz w:val="24"/>
          <w:szCs w:val="24"/>
        </w:rPr>
        <w:t xml:space="preserve">-procijenjena vrijednost u iznosu od 7.000,00 kn; </w:t>
      </w:r>
    </w:p>
    <w:p w:rsidRDefault="0011162A" w:rsidP="00F916AF" w:rsidR="0011162A" w:rsidRPr="0011162A">
      <w:pPr>
        <w:spacing w:after="0"/>
        <w:ind w:left="708"/>
        <w:jc w:val="both"/>
        <w:rPr>
          <w:rFonts w:hAnsi="Times New Roman" w:ascii="Times New Roman"/>
          <w:sz w:val="24"/>
          <w:szCs w:val="24"/>
        </w:rPr>
      </w:pPr>
      <w:r w:rsidRPr="0011162A">
        <w:rPr>
          <w:rFonts w:hAnsi="Times New Roman" w:ascii="Times New Roman"/>
          <w:sz w:val="24"/>
          <w:szCs w:val="24"/>
        </w:rPr>
        <w:t>- 16. etaža: 91/1000 katastarske čestice 6442/2, koja u naravi predstavlja stambeno posl. zgradu br. 16. i dvorište Sesvetska cesta,  ukupne površine 1080 m2, povezano s vlasništvom posebnog dijela-trosobnog stana na I katu ozn. S.1, NKP 70,64 m2</w:t>
      </w:r>
      <w:r w:rsidR="00F916AF" w:rsidRPr="00F916AF">
        <w:rPr>
          <w:rFonts w:hAnsi="Times New Roman" w:ascii="Times New Roman"/>
          <w:sz w:val="24"/>
          <w:szCs w:val="24"/>
        </w:rPr>
        <w:t xml:space="preserve"> </w:t>
      </w:r>
      <w:r w:rsidRPr="0011162A">
        <w:rPr>
          <w:rFonts w:hAnsi="Times New Roman" w:ascii="Times New Roman"/>
          <w:sz w:val="24"/>
          <w:szCs w:val="24"/>
        </w:rPr>
        <w:t xml:space="preserve">sve </w:t>
      </w:r>
      <w:r w:rsidRPr="0011162A">
        <w:rPr>
          <w:rFonts w:hAnsi="Times New Roman" w:ascii="Times New Roman"/>
          <w:sz w:val="24"/>
          <w:szCs w:val="24"/>
        </w:rPr>
        <w:lastRenderedPageBreak/>
        <w:t>upisano u zemljišnim knjigama Općinskog  građanskog suda u Zagrebu, Stalne službe u Sesvetama,  u zk.ul.br.</w:t>
      </w:r>
      <w:r w:rsidR="00EC4542">
        <w:rPr>
          <w:rFonts w:hAnsi="Times New Roman" w:ascii="Times New Roman"/>
          <w:sz w:val="24"/>
          <w:szCs w:val="24"/>
        </w:rPr>
        <w:t xml:space="preserve"> 1082, K.o. Sesvetski Kraljevec-procijenjena vrijednost u iznosu od 582.851,66 kn.</w:t>
      </w:r>
    </w:p>
    <w:p w:rsidRDefault="0011162A" w:rsidP="0011162A" w:rsidR="0011162A" w:rsidRPr="0011162A">
      <w:pPr>
        <w:spacing w:after="0"/>
        <w:ind w:left="3540"/>
        <w:jc w:val="both"/>
        <w:rPr>
          <w:rFonts w:hAnsi="Times New Roman" w:ascii="Times New Roman"/>
          <w:sz w:val="24"/>
          <w:szCs w:val="24"/>
        </w:rPr>
      </w:pPr>
    </w:p>
    <w:p w:rsidRDefault="0011162A" w:rsidP="00F916AF" w:rsidR="0011162A" w:rsidRPr="00F916AF">
      <w:pPr>
        <w:spacing w:after="0"/>
        <w:ind w:left="708"/>
        <w:jc w:val="both"/>
        <w:rPr>
          <w:rFonts w:hAnsi="Times New Roman" w:ascii="Times New Roman"/>
          <w:sz w:val="24"/>
          <w:szCs w:val="24"/>
        </w:rPr>
      </w:pPr>
      <w:r w:rsidRPr="0011162A">
        <w:rPr>
          <w:rFonts w:hAnsi="Times New Roman" w:ascii="Times New Roman"/>
          <w:sz w:val="24"/>
          <w:szCs w:val="24"/>
        </w:rPr>
        <w:t>- k.č.br. 3911, pašnjak površine 2 ha 5541 m2; k.č.br. 3915 pašnjak površine 4588 m2; 609/879 k.č.br. 3917 pašnjak površine 879 m2; 1490/2028 k.č.br. 3918 pašnjak površine 2028 m2,  sve upisano u zemljišnim knjigama Općinskog suda u Splitu, Stalna služba u Kaštel</w:t>
      </w:r>
      <w:r w:rsidRPr="00F916AF">
        <w:rPr>
          <w:rFonts w:hAnsi="Times New Roman" w:ascii="Times New Roman"/>
          <w:sz w:val="24"/>
          <w:szCs w:val="24"/>
        </w:rPr>
        <w:t xml:space="preserve"> Lukšiću, k.o. Kaštel Sućurac-procijenjena vrijednost u iznosu od </w:t>
      </w:r>
      <w:r w:rsidR="00F916AF">
        <w:rPr>
          <w:rFonts w:hAnsi="Times New Roman" w:ascii="Times New Roman"/>
          <w:sz w:val="24"/>
          <w:szCs w:val="24"/>
        </w:rPr>
        <w:t>31.676.340,00 kn.</w:t>
      </w:r>
    </w:p>
    <w:p w:rsidRDefault="00F916AF" w:rsidP="00F916AF" w:rsidR="00F916AF">
      <w:pPr>
        <w:spacing w:after="0"/>
        <w:ind w:left="708"/>
        <w:jc w:val="both"/>
        <w:rPr>
          <w:rFonts w:hAnsi="Times New Roman" w:ascii="Times New Roman"/>
          <w:sz w:val="24"/>
          <w:szCs w:val="24"/>
        </w:rPr>
      </w:pPr>
    </w:p>
    <w:p w:rsidRDefault="00F916AF" w:rsidP="00F916AF" w:rsidR="0011162A">
      <w:pPr>
        <w:spacing w:after="0"/>
        <w:ind w:left="708"/>
        <w:jc w:val="both"/>
        <w:rPr>
          <w:rFonts w:hAnsi="Times New Roman" w:ascii="Times New Roman"/>
          <w:sz w:val="24"/>
          <w:szCs w:val="24"/>
        </w:rPr>
      </w:pPr>
      <w:r w:rsidRPr="00F916AF">
        <w:rPr>
          <w:rFonts w:hAnsi="Times New Roman" w:ascii="Times New Roman"/>
          <w:sz w:val="24"/>
          <w:szCs w:val="24"/>
        </w:rPr>
        <w:t>Na navedenoj nekretnini postoji razlučno prav</w:t>
      </w:r>
      <w:r>
        <w:rPr>
          <w:rFonts w:hAnsi="Times New Roman" w:ascii="Times New Roman"/>
          <w:sz w:val="24"/>
          <w:szCs w:val="24"/>
        </w:rPr>
        <w:t xml:space="preserve">o vjerovnika:  H-ABDUCO d.o.o </w:t>
      </w:r>
      <w:r w:rsidRPr="00F916AF">
        <w:rPr>
          <w:rFonts w:hAnsi="Times New Roman" w:ascii="Times New Roman"/>
          <w:sz w:val="24"/>
          <w:szCs w:val="24"/>
        </w:rPr>
        <w:t>Zagreb, Slavonska avenija 6a, OIB: 22660999705, te je pokrenut ovršni postupak prije otvaranja stečajnog postupka u kojem do dana izrade izvješća, unatoč požurnicama nije zakazano ni jedno ročište.</w:t>
      </w:r>
    </w:p>
    <w:p w:rsidRDefault="00F916AF" w:rsidP="00F916AF" w:rsidR="00F916AF" w:rsidRPr="00F916AF">
      <w:pPr>
        <w:spacing w:after="0"/>
        <w:ind w:left="708"/>
        <w:rPr>
          <w:rFonts w:hAnsi="Times New Roman" w:ascii="Times New Roman"/>
          <w:sz w:val="24"/>
          <w:szCs w:val="24"/>
        </w:rPr>
      </w:pPr>
    </w:p>
    <w:p w:rsidRDefault="0011162A" w:rsidP="00F916AF" w:rsidR="0011162A" w:rsidRPr="00F916AF">
      <w:pPr>
        <w:spacing w:after="0"/>
        <w:ind w:firstLine="708"/>
        <w:rPr>
          <w:rFonts w:eastAsia="Times New Roman" w:hAnsi="Times New Roman" w:ascii="Times New Roman"/>
          <w:sz w:val="24"/>
          <w:szCs w:val="24"/>
        </w:rPr>
      </w:pPr>
      <w:r w:rsidRPr="00F916AF">
        <w:rPr>
          <w:rFonts w:eastAsia="Times New Roman" w:hAnsi="Times New Roman" w:ascii="Times New Roman"/>
          <w:sz w:val="24"/>
          <w:szCs w:val="24"/>
        </w:rPr>
        <w:t>-k.č</w:t>
      </w:r>
      <w:r w:rsidRPr="00F27DD8">
        <w:rPr>
          <w:rFonts w:eastAsia="Times New Roman" w:hAnsi="Times New Roman" w:ascii="Times New Roman"/>
          <w:sz w:val="24"/>
          <w:szCs w:val="24"/>
        </w:rPr>
        <w:t>.br.3798/1, u naravi livada pod kućom, površine 307 čhv, upisano u z.k.ul.924 k.o.</w:t>
      </w:r>
    </w:p>
    <w:p w:rsidRDefault="0011162A" w:rsidP="00F916AF" w:rsidR="0011162A" w:rsidRPr="00B325A6">
      <w:pPr>
        <w:spacing w:after="0"/>
        <w:ind w:hanging="2832" w:left="3540"/>
        <w:jc w:val="both"/>
        <w:rPr>
          <w:rFonts w:eastAsia="Times New Roman" w:hAnsi="Times New Roman" w:ascii="Times New Roman"/>
          <w:sz w:val="24"/>
          <w:szCs w:val="24"/>
        </w:rPr>
      </w:pPr>
      <w:r w:rsidRPr="00F27DD8">
        <w:rPr>
          <w:rFonts w:eastAsia="Times New Roman" w:hAnsi="Times New Roman" w:ascii="Times New Roman"/>
          <w:sz w:val="24"/>
          <w:szCs w:val="24"/>
        </w:rPr>
        <w:t xml:space="preserve"> Jakovlje, </w:t>
      </w:r>
      <w:r w:rsidRPr="00F916AF">
        <w:rPr>
          <w:rFonts w:eastAsia="Times New Roman" w:hAnsi="Times New Roman" w:ascii="Times New Roman"/>
          <w:sz w:val="24"/>
          <w:szCs w:val="24"/>
        </w:rPr>
        <w:t xml:space="preserve">upisano </w:t>
      </w:r>
      <w:r w:rsidRPr="00B325A6">
        <w:rPr>
          <w:rFonts w:eastAsia="Times New Roman" w:hAnsi="Times New Roman" w:ascii="Times New Roman"/>
          <w:sz w:val="24"/>
          <w:szCs w:val="24"/>
        </w:rPr>
        <w:t xml:space="preserve">kod Općinskog suda u Zaprešić –procijenjena vrijednost u iznosu </w:t>
      </w:r>
    </w:p>
    <w:p w:rsidRDefault="0011162A" w:rsidP="0011162A" w:rsidR="0011162A" w:rsidRPr="00B325A6">
      <w:pPr>
        <w:spacing w:after="0"/>
        <w:ind w:hanging="2832" w:left="3540"/>
        <w:jc w:val="both"/>
        <w:rPr>
          <w:rFonts w:eastAsia="Times New Roman" w:hAnsi="Times New Roman" w:ascii="Times New Roman"/>
          <w:sz w:val="24"/>
          <w:szCs w:val="24"/>
        </w:rPr>
      </w:pPr>
      <w:r w:rsidRPr="00B325A6">
        <w:rPr>
          <w:rFonts w:eastAsia="Times New Roman" w:hAnsi="Times New Roman" w:ascii="Times New Roman"/>
          <w:sz w:val="24"/>
          <w:szCs w:val="24"/>
        </w:rPr>
        <w:t>od 248.000,00 kn.</w:t>
      </w:r>
    </w:p>
    <w:p w:rsidRDefault="00EF0CF7" w:rsidP="00EF0CF7" w:rsidR="00EF0CF7" w:rsidRPr="00F27DD8">
      <w:pPr>
        <w:suppressAutoHyphens/>
        <w:spacing w:after="0"/>
        <w:ind w:left="709"/>
        <w:jc w:val="both"/>
        <w:rPr>
          <w:rFonts w:eastAsia="Times New Roman" w:hAnsi="Times New Roman" w:ascii="Times New Roman"/>
          <w:sz w:val="24"/>
          <w:szCs w:val="24"/>
        </w:rPr>
      </w:pPr>
      <w:r w:rsidRPr="00B325A6">
        <w:rPr>
          <w:rFonts w:eastAsia="Times New Roman" w:hAnsi="Times New Roman" w:ascii="Times New Roman"/>
          <w:sz w:val="24"/>
          <w:szCs w:val="24"/>
        </w:rPr>
        <w:t xml:space="preserve">Do dana izrade izvješća objavljena su tri poziva, tako da je početna cijena kod posljednjeg trećeg javnog prikupljanja ponuda iznosila </w:t>
      </w:r>
      <w:r w:rsidRPr="00B325A6">
        <w:rPr>
          <w:rFonts w:eastAsia="Times New Roman" w:hAnsi="Times New Roman" w:ascii="Times New Roman"/>
          <w:bCs/>
          <w:sz w:val="24"/>
          <w:szCs w:val="24"/>
          <w:lang w:eastAsia="hr-HR"/>
        </w:rPr>
        <w:t xml:space="preserve">158.720,00 kn. Oglasi se objavljuju na sudačkoj mreži, stranicama VTS-a, HGK-a, web stranicama stecaj.com </w:t>
      </w:r>
      <w:r w:rsidRPr="00B325A6">
        <w:rPr>
          <w:rFonts w:eastAsia="Times New Roman" w:hAnsi="Times New Roman" w:ascii="Times New Roman"/>
          <w:sz w:val="24"/>
          <w:szCs w:val="24"/>
        </w:rPr>
        <w:t xml:space="preserve">ali do dana izrade izvješća nije bilo ponuda za kupnju </w:t>
      </w:r>
      <w:r w:rsidR="00B325A6" w:rsidRPr="00B325A6">
        <w:rPr>
          <w:rFonts w:eastAsia="Times New Roman" w:hAnsi="Times New Roman" w:ascii="Times New Roman"/>
          <w:sz w:val="24"/>
          <w:szCs w:val="24"/>
        </w:rPr>
        <w:t>predmetne nekretnine</w:t>
      </w:r>
      <w:r w:rsidRPr="00B325A6">
        <w:rPr>
          <w:rFonts w:eastAsia="Times New Roman" w:hAnsi="Times New Roman" w:ascii="Times New Roman"/>
          <w:sz w:val="24"/>
          <w:szCs w:val="24"/>
        </w:rPr>
        <w:t>.</w:t>
      </w:r>
      <w:r w:rsidRPr="00F27DD8">
        <w:rPr>
          <w:rFonts w:eastAsia="Times New Roman" w:hAnsi="Times New Roman" w:ascii="Times New Roman"/>
          <w:sz w:val="24"/>
          <w:szCs w:val="24"/>
        </w:rPr>
        <w:t xml:space="preserve"> </w:t>
      </w:r>
    </w:p>
    <w:p w:rsidRDefault="003B77D8" w:rsidP="001F1594" w:rsidR="003B77D8" w:rsidRPr="00F916AF">
      <w:pPr>
        <w:suppressAutoHyphens/>
        <w:spacing w:after="0"/>
        <w:jc w:val="both"/>
        <w:rPr>
          <w:rFonts w:hAnsi="Times New Roman" w:ascii="Times New Roman"/>
          <w:sz w:val="24"/>
          <w:szCs w:val="24"/>
          <w:lang w:val="pl-PL"/>
        </w:rPr>
      </w:pPr>
    </w:p>
    <w:p w:rsidRDefault="00937563" w:rsidP="001F1594" w:rsidR="003B77D8" w:rsidRPr="00F916AF">
      <w:pPr>
        <w:suppressAutoHyphens/>
        <w:spacing w:after="0"/>
        <w:jc w:val="both"/>
        <w:rPr>
          <w:rFonts w:hAnsi="Times New Roman" w:ascii="Times New Roman"/>
          <w:b/>
          <w:sz w:val="24"/>
          <w:szCs w:val="24"/>
          <w:lang w:val="pl-PL"/>
        </w:rPr>
      </w:pPr>
      <w:r>
        <w:rPr>
          <w:rFonts w:hAnsi="Times New Roman" w:ascii="Times New Roman"/>
          <w:b/>
          <w:sz w:val="24"/>
          <w:szCs w:val="24"/>
          <w:lang w:val="pl-PL"/>
        </w:rPr>
        <w:t>II.3</w:t>
      </w:r>
      <w:r w:rsidR="003B77D8" w:rsidRPr="00F916AF">
        <w:rPr>
          <w:rFonts w:hAnsi="Times New Roman" w:ascii="Times New Roman"/>
          <w:b/>
          <w:sz w:val="24"/>
          <w:szCs w:val="24"/>
          <w:lang w:val="pl-PL"/>
        </w:rPr>
        <w:t xml:space="preserve">. Prihodi i troškovi stečajnog postupka </w:t>
      </w:r>
    </w:p>
    <w:p w:rsidRDefault="003B77D8" w:rsidP="001F1594" w:rsidR="003B77D8" w:rsidRPr="00F065CD">
      <w:pPr>
        <w:suppressAutoHyphens/>
        <w:spacing w:after="0"/>
        <w:jc w:val="both"/>
        <w:rPr>
          <w:rFonts w:hAnsi="Times New Roman" w:ascii="Times New Roman"/>
          <w:sz w:val="24"/>
          <w:szCs w:val="24"/>
          <w:lang w:val="pl-PL"/>
        </w:rPr>
      </w:pPr>
    </w:p>
    <w:p w:rsidRDefault="003B77D8" w:rsidP="002762B2" w:rsidR="002762B2" w:rsidRPr="00F065CD">
      <w:pPr>
        <w:pStyle w:val="Odlomakpopisa"/>
        <w:numPr>
          <w:ilvl w:val="0"/>
          <w:numId w:val="17"/>
        </w:numPr>
        <w:spacing w:after="0"/>
        <w:rPr>
          <w:rFonts w:hAnsi="Times New Roman" w:ascii="Times New Roman"/>
          <w:color w:val="000000"/>
          <w:sz w:val="24"/>
          <w:szCs w:val="24"/>
        </w:rPr>
      </w:pPr>
      <w:r w:rsidRPr="00F065CD">
        <w:rPr>
          <w:rFonts w:eastAsia="Arial Unicode MS" w:hAnsi="Times New Roman" w:ascii="Times New Roman"/>
          <w:b/>
          <w:color w:val="000000"/>
          <w:kern w:val="1"/>
          <w:sz w:val="24"/>
          <w:szCs w:val="24"/>
          <w:lang w:eastAsia="ar-SA"/>
        </w:rPr>
        <w:t>Prihodi stečajnog postup</w:t>
      </w:r>
      <w:r w:rsidR="00992B54" w:rsidRPr="00F065CD">
        <w:rPr>
          <w:rFonts w:eastAsia="Arial Unicode MS" w:hAnsi="Times New Roman" w:ascii="Times New Roman"/>
          <w:b/>
          <w:color w:val="000000"/>
          <w:kern w:val="1"/>
          <w:sz w:val="24"/>
          <w:szCs w:val="24"/>
          <w:lang w:eastAsia="ar-SA"/>
        </w:rPr>
        <w:t xml:space="preserve">ka u ukupnom iznosu od </w:t>
      </w:r>
      <w:r w:rsidR="00937563">
        <w:rPr>
          <w:rFonts w:eastAsia="Arial Unicode MS" w:hAnsi="Times New Roman" w:ascii="Times New Roman"/>
          <w:b/>
          <w:color w:val="000000"/>
          <w:kern w:val="1"/>
          <w:sz w:val="24"/>
          <w:szCs w:val="24"/>
          <w:lang w:eastAsia="ar-SA"/>
        </w:rPr>
        <w:t>1.</w:t>
      </w:r>
      <w:r w:rsidR="00EF0CF7">
        <w:rPr>
          <w:rFonts w:eastAsia="Arial Unicode MS" w:hAnsi="Times New Roman" w:ascii="Times New Roman"/>
          <w:b/>
          <w:color w:val="000000"/>
          <w:kern w:val="1"/>
          <w:sz w:val="24"/>
          <w:szCs w:val="24"/>
          <w:lang w:eastAsia="ar-SA"/>
        </w:rPr>
        <w:t>429.217,77</w:t>
      </w:r>
      <w:r w:rsidRPr="00F065CD">
        <w:rPr>
          <w:rFonts w:eastAsia="Arial Unicode MS" w:hAnsi="Times New Roman" w:ascii="Times New Roman"/>
          <w:b/>
          <w:color w:val="000000"/>
          <w:kern w:val="1"/>
          <w:sz w:val="24"/>
          <w:szCs w:val="24"/>
          <w:lang w:eastAsia="ar-SA"/>
        </w:rPr>
        <w:t xml:space="preserve"> kn </w:t>
      </w:r>
    </w:p>
    <w:p w:rsidRDefault="002762B2" w:rsidP="00937563" w:rsidR="003B77D8" w:rsidRPr="00F065CD">
      <w:pPr>
        <w:pStyle w:val="Odlomakpopisa"/>
        <w:spacing w:after="0"/>
        <w:ind w:firstLine="708" w:left="0"/>
        <w:rPr>
          <w:rFonts w:hAnsi="Times New Roman" w:ascii="Times New Roman"/>
          <w:color w:val="000000"/>
          <w:sz w:val="24"/>
          <w:szCs w:val="24"/>
        </w:rPr>
      </w:pPr>
      <w:r w:rsidRPr="00F065CD">
        <w:rPr>
          <w:rFonts w:hAnsi="Times New Roman" w:ascii="Times New Roman"/>
          <w:color w:val="000000"/>
          <w:sz w:val="24"/>
          <w:szCs w:val="24"/>
        </w:rPr>
        <w:t xml:space="preserve">- </w:t>
      </w:r>
      <w:r w:rsidR="003B77D8" w:rsidRPr="00F065CD">
        <w:rPr>
          <w:rFonts w:hAnsi="Times New Roman" w:ascii="Times New Roman"/>
          <w:color w:val="000000"/>
          <w:sz w:val="24"/>
          <w:szCs w:val="24"/>
        </w:rPr>
        <w:t>prihodi od</w:t>
      </w:r>
      <w:r w:rsidRPr="00F065CD">
        <w:rPr>
          <w:rFonts w:hAnsi="Times New Roman" w:ascii="Times New Roman"/>
          <w:color w:val="000000"/>
          <w:sz w:val="24"/>
          <w:szCs w:val="24"/>
        </w:rPr>
        <w:t xml:space="preserve"> zakupa</w:t>
      </w:r>
      <w:r w:rsidR="00937563">
        <w:rPr>
          <w:rFonts w:hAnsi="Times New Roman" w:ascii="Times New Roman"/>
          <w:color w:val="000000"/>
          <w:sz w:val="24"/>
          <w:szCs w:val="24"/>
        </w:rPr>
        <w:t xml:space="preserve"> i prefakturiranih troškova iznos </w:t>
      </w:r>
      <w:r w:rsidRPr="00F065CD">
        <w:rPr>
          <w:rFonts w:hAnsi="Times New Roman" w:ascii="Times New Roman"/>
          <w:color w:val="000000"/>
          <w:sz w:val="24"/>
          <w:szCs w:val="24"/>
        </w:rPr>
        <w:t>od.....</w:t>
      </w:r>
      <w:r w:rsidR="00937563">
        <w:rPr>
          <w:rFonts w:hAnsi="Times New Roman" w:ascii="Times New Roman"/>
          <w:color w:val="000000"/>
          <w:sz w:val="24"/>
          <w:szCs w:val="24"/>
        </w:rPr>
        <w:t>....................</w:t>
      </w:r>
      <w:r w:rsidR="003B77D8" w:rsidRPr="00F065CD">
        <w:rPr>
          <w:rFonts w:hAnsi="Times New Roman" w:ascii="Times New Roman"/>
          <w:color w:val="000000"/>
          <w:sz w:val="24"/>
          <w:szCs w:val="24"/>
        </w:rPr>
        <w:t>.</w:t>
      </w:r>
      <w:r w:rsidR="00937563">
        <w:rPr>
          <w:rFonts w:hAnsi="Times New Roman" w:ascii="Times New Roman"/>
          <w:color w:val="000000"/>
          <w:sz w:val="24"/>
          <w:szCs w:val="24"/>
        </w:rPr>
        <w:t>....</w:t>
      </w:r>
      <w:r w:rsidR="003B77D8" w:rsidRPr="00F065CD">
        <w:rPr>
          <w:rFonts w:hAnsi="Times New Roman" w:ascii="Times New Roman"/>
          <w:color w:val="000000"/>
          <w:sz w:val="24"/>
          <w:szCs w:val="24"/>
        </w:rPr>
        <w:t>.</w:t>
      </w:r>
      <w:r w:rsidR="00937563" w:rsidRPr="00F065CD">
        <w:rPr>
          <w:rFonts w:hAnsi="Times New Roman" w:ascii="Times New Roman"/>
          <w:color w:val="000000"/>
          <w:sz w:val="24"/>
          <w:szCs w:val="24"/>
        </w:rPr>
        <w:t xml:space="preserve"> </w:t>
      </w:r>
      <w:r w:rsidR="00937563">
        <w:rPr>
          <w:rFonts w:hAnsi="Times New Roman" w:ascii="Times New Roman"/>
          <w:color w:val="000000"/>
          <w:sz w:val="24"/>
          <w:szCs w:val="24"/>
        </w:rPr>
        <w:t>8.880,15</w:t>
      </w:r>
      <w:r w:rsidR="003B77D8" w:rsidRPr="00F065CD">
        <w:rPr>
          <w:rFonts w:hAnsi="Times New Roman" w:ascii="Times New Roman"/>
          <w:color w:val="000000"/>
          <w:sz w:val="24"/>
          <w:szCs w:val="24"/>
        </w:rPr>
        <w:t xml:space="preserve"> kn</w:t>
      </w:r>
    </w:p>
    <w:p w:rsidRDefault="002762B2" w:rsidP="00937563" w:rsidR="003B77D8" w:rsidRPr="00F065CD">
      <w:pPr>
        <w:tabs>
          <w:tab w:pos="7283" w:val="left"/>
        </w:tabs>
        <w:rPr>
          <w:rFonts w:hAnsi="Times New Roman" w:ascii="Times New Roman"/>
          <w:color w:val="000000"/>
          <w:sz w:val="24"/>
          <w:szCs w:val="24"/>
        </w:rPr>
      </w:pPr>
      <w:r w:rsidRPr="00F065CD">
        <w:rPr>
          <w:rFonts w:hAnsi="Times New Roman" w:ascii="Times New Roman"/>
          <w:color w:val="000000"/>
          <w:sz w:val="24"/>
          <w:szCs w:val="24"/>
        </w:rPr>
        <w:t xml:space="preserve">          </w:t>
      </w:r>
      <w:r w:rsidR="003B77D8" w:rsidRPr="00F065CD">
        <w:rPr>
          <w:rFonts w:hAnsi="Times New Roman" w:ascii="Times New Roman"/>
          <w:color w:val="000000"/>
          <w:sz w:val="24"/>
          <w:szCs w:val="24"/>
        </w:rPr>
        <w:t xml:space="preserve"> </w:t>
      </w:r>
      <w:r w:rsidR="00937563">
        <w:rPr>
          <w:rFonts w:hAnsi="Times New Roman" w:ascii="Times New Roman"/>
          <w:color w:val="000000"/>
          <w:sz w:val="24"/>
          <w:szCs w:val="24"/>
        </w:rPr>
        <w:t xml:space="preserve"> </w:t>
      </w:r>
      <w:r w:rsidR="003B77D8" w:rsidRPr="00F065CD">
        <w:rPr>
          <w:rFonts w:hAnsi="Times New Roman" w:ascii="Times New Roman"/>
          <w:color w:val="000000"/>
          <w:sz w:val="24"/>
          <w:szCs w:val="24"/>
        </w:rPr>
        <w:t>- prihodi od kamata iznos od........................................................</w:t>
      </w:r>
      <w:r w:rsidRPr="00F065CD">
        <w:rPr>
          <w:rFonts w:hAnsi="Times New Roman" w:ascii="Times New Roman"/>
          <w:color w:val="000000"/>
          <w:sz w:val="24"/>
          <w:szCs w:val="24"/>
        </w:rPr>
        <w:t>.</w:t>
      </w:r>
      <w:r w:rsidR="00937563">
        <w:rPr>
          <w:rFonts w:hAnsi="Times New Roman" w:ascii="Times New Roman"/>
          <w:color w:val="000000"/>
          <w:sz w:val="24"/>
          <w:szCs w:val="24"/>
        </w:rPr>
        <w:t>...............</w:t>
      </w:r>
      <w:r w:rsidR="003B77D8" w:rsidRPr="00F065CD">
        <w:rPr>
          <w:rFonts w:hAnsi="Times New Roman" w:ascii="Times New Roman"/>
          <w:color w:val="000000"/>
          <w:sz w:val="24"/>
          <w:szCs w:val="24"/>
        </w:rPr>
        <w:t>....</w:t>
      </w:r>
      <w:r w:rsidR="00EF0CF7">
        <w:rPr>
          <w:rFonts w:hAnsi="Times New Roman" w:ascii="Times New Roman"/>
          <w:color w:val="000000"/>
          <w:sz w:val="24"/>
          <w:szCs w:val="24"/>
        </w:rPr>
        <w:t>449,23</w:t>
      </w:r>
      <w:r w:rsidR="003B77D8" w:rsidRPr="00F065CD">
        <w:rPr>
          <w:rFonts w:hAnsi="Times New Roman" w:ascii="Times New Roman"/>
          <w:color w:val="000000"/>
          <w:sz w:val="24"/>
          <w:szCs w:val="24"/>
        </w:rPr>
        <w:t xml:space="preserve">  kn</w:t>
      </w:r>
    </w:p>
    <w:p w:rsidRDefault="002762B2" w:rsidP="00937563" w:rsidR="003B77D8" w:rsidRPr="00F065CD">
      <w:pPr>
        <w:tabs>
          <w:tab w:pos="7283" w:val="left"/>
        </w:tabs>
        <w:rPr>
          <w:rFonts w:hAnsi="Times New Roman" w:ascii="Times New Roman"/>
          <w:color w:val="000000"/>
          <w:sz w:val="24"/>
          <w:szCs w:val="24"/>
        </w:rPr>
      </w:pPr>
      <w:r w:rsidRPr="00F065CD">
        <w:rPr>
          <w:rFonts w:hAnsi="Times New Roman" w:ascii="Times New Roman"/>
          <w:color w:val="000000"/>
          <w:sz w:val="24"/>
          <w:szCs w:val="24"/>
        </w:rPr>
        <w:t xml:space="preserve">          </w:t>
      </w:r>
      <w:r w:rsidR="003B77D8" w:rsidRPr="00F065CD">
        <w:rPr>
          <w:rFonts w:hAnsi="Times New Roman" w:ascii="Times New Roman"/>
          <w:color w:val="000000"/>
          <w:sz w:val="24"/>
          <w:szCs w:val="24"/>
        </w:rPr>
        <w:t xml:space="preserve"> - potraživanja od kupaca iznos od................................................</w:t>
      </w:r>
      <w:r w:rsidRPr="00F065CD">
        <w:rPr>
          <w:rFonts w:hAnsi="Times New Roman" w:ascii="Times New Roman"/>
          <w:color w:val="000000"/>
          <w:sz w:val="24"/>
          <w:szCs w:val="24"/>
        </w:rPr>
        <w:t>....</w:t>
      </w:r>
      <w:r w:rsidR="00937563">
        <w:rPr>
          <w:rFonts w:hAnsi="Times New Roman" w:ascii="Times New Roman"/>
          <w:color w:val="000000"/>
          <w:sz w:val="24"/>
          <w:szCs w:val="24"/>
        </w:rPr>
        <w:t>...........</w:t>
      </w:r>
      <w:r w:rsidR="003B77D8" w:rsidRPr="00F065CD">
        <w:rPr>
          <w:rFonts w:hAnsi="Times New Roman" w:ascii="Times New Roman"/>
          <w:color w:val="000000"/>
          <w:sz w:val="24"/>
          <w:szCs w:val="24"/>
        </w:rPr>
        <w:t>.</w:t>
      </w:r>
      <w:r w:rsidR="00EF0CF7">
        <w:rPr>
          <w:rFonts w:hAnsi="Times New Roman" w:ascii="Times New Roman"/>
          <w:color w:val="000000"/>
          <w:sz w:val="24"/>
          <w:szCs w:val="24"/>
        </w:rPr>
        <w:t>42.151,97</w:t>
      </w:r>
      <w:r w:rsidR="00937563">
        <w:rPr>
          <w:rFonts w:hAnsi="Times New Roman" w:ascii="Times New Roman"/>
          <w:color w:val="000000"/>
          <w:sz w:val="24"/>
          <w:szCs w:val="24"/>
        </w:rPr>
        <w:t xml:space="preserve"> </w:t>
      </w:r>
      <w:r w:rsidR="00992B54" w:rsidRPr="00F065CD">
        <w:rPr>
          <w:rFonts w:hAnsi="Times New Roman" w:ascii="Times New Roman"/>
          <w:color w:val="000000"/>
          <w:sz w:val="24"/>
          <w:szCs w:val="24"/>
        </w:rPr>
        <w:t xml:space="preserve"> </w:t>
      </w:r>
      <w:r w:rsidR="003B77D8" w:rsidRPr="00F065CD">
        <w:rPr>
          <w:rFonts w:hAnsi="Times New Roman" w:ascii="Times New Roman"/>
          <w:color w:val="000000"/>
          <w:sz w:val="24"/>
          <w:szCs w:val="24"/>
        </w:rPr>
        <w:t>kn</w:t>
      </w:r>
    </w:p>
    <w:p w:rsidRDefault="00EC4542" w:rsidP="00937563" w:rsidR="00937563" w:rsidRPr="00F065CD">
      <w:pPr>
        <w:tabs>
          <w:tab w:pos="7283" w:val="left"/>
        </w:tabs>
        <w:rPr>
          <w:rFonts w:hAnsi="Times New Roman" w:ascii="Times New Roman"/>
          <w:color w:val="000000"/>
          <w:sz w:val="24"/>
          <w:szCs w:val="24"/>
        </w:rPr>
      </w:pPr>
      <w:r>
        <w:rPr>
          <w:rFonts w:hAnsi="Times New Roman" w:ascii="Times New Roman"/>
          <w:color w:val="000000"/>
          <w:sz w:val="24"/>
          <w:szCs w:val="24"/>
        </w:rPr>
        <w:t xml:space="preserve">           </w:t>
      </w:r>
      <w:r w:rsidR="00937563">
        <w:rPr>
          <w:rFonts w:hAnsi="Times New Roman" w:ascii="Times New Roman"/>
          <w:color w:val="000000"/>
          <w:sz w:val="24"/>
          <w:szCs w:val="24"/>
        </w:rPr>
        <w:t>- prijenos sa zatvorenog žiro računa i uplata HZZO-a izn</w:t>
      </w:r>
      <w:r>
        <w:rPr>
          <w:rFonts w:hAnsi="Times New Roman" w:ascii="Times New Roman"/>
          <w:color w:val="000000"/>
          <w:sz w:val="24"/>
          <w:szCs w:val="24"/>
        </w:rPr>
        <w:t>os od................</w:t>
      </w:r>
      <w:r w:rsidR="00937563">
        <w:rPr>
          <w:rFonts w:hAnsi="Times New Roman" w:ascii="Times New Roman"/>
          <w:color w:val="000000"/>
          <w:sz w:val="24"/>
          <w:szCs w:val="24"/>
        </w:rPr>
        <w:t>...24.309,27 kn</w:t>
      </w:r>
    </w:p>
    <w:p w:rsidRDefault="002762B2" w:rsidP="00937563" w:rsidR="003B77D8" w:rsidRPr="00F065CD">
      <w:pPr>
        <w:tabs>
          <w:tab w:pos="7283" w:val="left"/>
        </w:tabs>
        <w:rPr>
          <w:rFonts w:hAnsi="Times New Roman" w:ascii="Times New Roman"/>
          <w:color w:val="000000"/>
          <w:sz w:val="24"/>
          <w:szCs w:val="24"/>
        </w:rPr>
      </w:pPr>
      <w:r w:rsidRPr="00F065CD">
        <w:rPr>
          <w:rFonts w:hAnsi="Times New Roman" w:ascii="Times New Roman"/>
          <w:color w:val="000000"/>
          <w:sz w:val="24"/>
          <w:szCs w:val="24"/>
        </w:rPr>
        <w:t xml:space="preserve">          </w:t>
      </w:r>
      <w:r w:rsidR="003B77D8" w:rsidRPr="00F065CD">
        <w:rPr>
          <w:rFonts w:hAnsi="Times New Roman" w:ascii="Times New Roman"/>
          <w:color w:val="000000"/>
          <w:sz w:val="24"/>
          <w:szCs w:val="24"/>
        </w:rPr>
        <w:t xml:space="preserve">-  prihodi od prodaje </w:t>
      </w:r>
      <w:r w:rsidR="00937563">
        <w:rPr>
          <w:rFonts w:hAnsi="Times New Roman" w:ascii="Times New Roman"/>
          <w:color w:val="000000"/>
          <w:sz w:val="24"/>
          <w:szCs w:val="24"/>
        </w:rPr>
        <w:t xml:space="preserve">pokretnina i </w:t>
      </w:r>
      <w:r w:rsidR="003B77D8" w:rsidRPr="00F065CD">
        <w:rPr>
          <w:rFonts w:hAnsi="Times New Roman" w:ascii="Times New Roman"/>
          <w:color w:val="000000"/>
          <w:sz w:val="24"/>
          <w:szCs w:val="24"/>
        </w:rPr>
        <w:t>nekretnin</w:t>
      </w:r>
      <w:r w:rsidR="00937563">
        <w:rPr>
          <w:rFonts w:hAnsi="Times New Roman" w:ascii="Times New Roman"/>
          <w:color w:val="000000"/>
          <w:sz w:val="24"/>
          <w:szCs w:val="24"/>
        </w:rPr>
        <w:t>a iznos od ...................</w:t>
      </w:r>
      <w:r w:rsidRPr="00F065CD">
        <w:rPr>
          <w:rFonts w:hAnsi="Times New Roman" w:ascii="Times New Roman"/>
          <w:color w:val="000000"/>
          <w:sz w:val="24"/>
          <w:szCs w:val="24"/>
        </w:rPr>
        <w:t>....</w:t>
      </w:r>
      <w:r w:rsidR="00937563">
        <w:rPr>
          <w:rFonts w:hAnsi="Times New Roman" w:ascii="Times New Roman"/>
          <w:color w:val="000000"/>
          <w:sz w:val="24"/>
          <w:szCs w:val="24"/>
        </w:rPr>
        <w:t>.....1.</w:t>
      </w:r>
      <w:r w:rsidR="00EF0CF7">
        <w:rPr>
          <w:rFonts w:hAnsi="Times New Roman" w:ascii="Times New Roman"/>
          <w:color w:val="000000"/>
          <w:sz w:val="24"/>
          <w:szCs w:val="24"/>
        </w:rPr>
        <w:t>353.427,15</w:t>
      </w:r>
      <w:r w:rsidR="003B77D8" w:rsidRPr="00F065CD">
        <w:rPr>
          <w:rFonts w:hAnsi="Times New Roman" w:ascii="Times New Roman"/>
          <w:color w:val="000000"/>
          <w:sz w:val="24"/>
          <w:szCs w:val="24"/>
        </w:rPr>
        <w:t xml:space="preserve"> kn</w:t>
      </w:r>
    </w:p>
    <w:p w:rsidRDefault="00937563" w:rsidP="00937563" w:rsidR="00EC4542">
      <w:pPr>
        <w:tabs>
          <w:tab w:pos="7283" w:val="left"/>
        </w:tabs>
        <w:spacing w:after="0"/>
        <w:rPr>
          <w:rFonts w:cs="Calibri" w:eastAsia="Times New Roman"/>
          <w:color w:val="000000"/>
        </w:rPr>
      </w:pPr>
      <w:r w:rsidRPr="00937563">
        <w:rPr>
          <w:rFonts w:cs="Calibri" w:eastAsia="Times New Roman"/>
          <w:color w:val="000000"/>
        </w:rPr>
        <w:t xml:space="preserve">         </w:t>
      </w:r>
      <w:r w:rsidR="00EF0CF7">
        <w:rPr>
          <w:rFonts w:cs="Calibri" w:eastAsia="Times New Roman"/>
          <w:color w:val="000000"/>
        </w:rPr>
        <w:t xml:space="preserve">  </w:t>
      </w:r>
    </w:p>
    <w:p w:rsidRDefault="002762B2" w:rsidP="002762B2" w:rsidR="002762B2" w:rsidRPr="00F065CD">
      <w:pPr>
        <w:pStyle w:val="Odlomakpopisa"/>
        <w:numPr>
          <w:ilvl w:val="0"/>
          <w:numId w:val="17"/>
        </w:numPr>
        <w:spacing w:after="0"/>
        <w:rPr>
          <w:rFonts w:hAnsi="Times New Roman" w:ascii="Times New Roman"/>
          <w:color w:val="000000"/>
          <w:sz w:val="24"/>
          <w:szCs w:val="24"/>
        </w:rPr>
      </w:pPr>
      <w:r w:rsidRPr="00F065CD">
        <w:rPr>
          <w:rFonts w:eastAsia="Arial Unicode MS" w:hAnsi="Times New Roman" w:ascii="Times New Roman"/>
          <w:b/>
          <w:color w:val="000000"/>
          <w:kern w:val="1"/>
          <w:sz w:val="24"/>
          <w:szCs w:val="24"/>
          <w:lang w:eastAsia="ar-SA"/>
        </w:rPr>
        <w:t xml:space="preserve">Stanje sredstava na računima stečajnog dužnika </w:t>
      </w:r>
    </w:p>
    <w:p w:rsidRDefault="001E18D5" w:rsidP="001E18D5" w:rsidR="001E18D5" w:rsidRPr="00FE4BD0">
      <w:pPr>
        <w:suppressAutoHyphens/>
        <w:spacing w:after="0"/>
        <w:jc w:val="both"/>
        <w:rPr>
          <w:rFonts w:eastAsia="Arial Unicode MS" w:hAnsi="Times New Roman" w:ascii="Times New Roman"/>
          <w:color w:val="000000"/>
          <w:kern w:val="1"/>
          <w:sz w:val="24"/>
          <w:szCs w:val="24"/>
          <w:lang w:eastAsia="ar-SA"/>
        </w:rPr>
      </w:pPr>
    </w:p>
    <w:p w:rsidRDefault="001E18D5" w:rsidP="00F065CD" w:rsidR="001E18D5" w:rsidRPr="00FE4BD0">
      <w:pPr>
        <w:suppressAutoHyphens/>
        <w:spacing w:after="0"/>
        <w:ind w:firstLine="12" w:left="708"/>
        <w:jc w:val="both"/>
        <w:rPr>
          <w:rFonts w:eastAsia="Arial Unicode MS" w:hAnsi="Times New Roman" w:ascii="Times New Roman"/>
          <w:color w:val="000000"/>
          <w:kern w:val="1"/>
          <w:sz w:val="24"/>
          <w:szCs w:val="24"/>
          <w:lang w:eastAsia="ar-SA"/>
        </w:rPr>
      </w:pPr>
      <w:r w:rsidRPr="00FE4BD0">
        <w:rPr>
          <w:rFonts w:eastAsia="Arial Unicode MS" w:hAnsi="Times New Roman" w:ascii="Times New Roman"/>
          <w:color w:val="000000"/>
          <w:kern w:val="1"/>
          <w:sz w:val="24"/>
          <w:szCs w:val="24"/>
          <w:lang w:eastAsia="ar-SA"/>
        </w:rPr>
        <w:t xml:space="preserve">Na dan sastava ovog izvješća stanje na žiro računu stečajnog dužnika iznosi </w:t>
      </w:r>
      <w:r w:rsidR="002762B2" w:rsidRPr="00F065CD">
        <w:rPr>
          <w:rFonts w:eastAsia="Arial Unicode MS" w:hAnsi="Times New Roman" w:ascii="Times New Roman"/>
          <w:color w:val="000000"/>
          <w:kern w:val="1"/>
          <w:sz w:val="24"/>
          <w:szCs w:val="24"/>
          <w:lang w:eastAsia="ar-SA"/>
        </w:rPr>
        <w:t xml:space="preserve"> </w:t>
      </w:r>
      <w:r w:rsidR="00B91156">
        <w:rPr>
          <w:rFonts w:eastAsia="Arial Unicode MS" w:hAnsi="Times New Roman" w:ascii="Times New Roman"/>
          <w:color w:val="000000"/>
          <w:kern w:val="1"/>
          <w:sz w:val="24"/>
          <w:szCs w:val="24"/>
          <w:lang w:eastAsia="ar-SA"/>
        </w:rPr>
        <w:t>226.892,39</w:t>
      </w:r>
      <w:r w:rsidRPr="00FE4BD0">
        <w:rPr>
          <w:rFonts w:eastAsia="Arial Unicode MS" w:hAnsi="Times New Roman" w:ascii="Times New Roman"/>
          <w:color w:val="000000"/>
          <w:kern w:val="1"/>
          <w:sz w:val="24"/>
          <w:szCs w:val="24"/>
          <w:lang w:eastAsia="ar-SA"/>
        </w:rPr>
        <w:t xml:space="preserve"> kn. </w:t>
      </w:r>
    </w:p>
    <w:p w:rsidRDefault="00937563" w:rsidP="00937563" w:rsidR="00937563" w:rsidRPr="00937563">
      <w:pPr>
        <w:pStyle w:val="Odlomakpopisa"/>
        <w:spacing w:after="0"/>
        <w:rPr>
          <w:rFonts w:hAnsi="Times New Roman" w:ascii="Times New Roman"/>
          <w:color w:val="000000"/>
          <w:sz w:val="24"/>
          <w:szCs w:val="24"/>
        </w:rPr>
      </w:pPr>
    </w:p>
    <w:p w:rsidRDefault="002762B2" w:rsidP="002762B2" w:rsidR="001E18D5" w:rsidRPr="00F065CD">
      <w:pPr>
        <w:pStyle w:val="Odlomakpopisa"/>
        <w:numPr>
          <w:ilvl w:val="0"/>
          <w:numId w:val="17"/>
        </w:numPr>
        <w:spacing w:after="0"/>
        <w:rPr>
          <w:rFonts w:hAnsi="Times New Roman" w:ascii="Times New Roman"/>
          <w:color w:val="000000"/>
          <w:sz w:val="24"/>
          <w:szCs w:val="24"/>
        </w:rPr>
      </w:pPr>
      <w:r w:rsidRPr="00F065CD">
        <w:rPr>
          <w:rFonts w:eastAsia="Arial Unicode MS" w:hAnsi="Times New Roman" w:ascii="Times New Roman"/>
          <w:b/>
          <w:color w:val="000000"/>
          <w:kern w:val="1"/>
          <w:sz w:val="24"/>
          <w:szCs w:val="24"/>
          <w:lang w:eastAsia="ar-SA"/>
        </w:rPr>
        <w:t xml:space="preserve">Dospjeli namireni troškovi stečajnog postupka </w:t>
      </w:r>
      <w:r w:rsidR="00992B54" w:rsidRPr="00F065CD">
        <w:rPr>
          <w:rFonts w:eastAsia="Arial Unicode MS" w:hAnsi="Times New Roman" w:ascii="Times New Roman"/>
          <w:b/>
          <w:color w:val="000000"/>
          <w:kern w:val="1"/>
          <w:sz w:val="24"/>
          <w:szCs w:val="24"/>
          <w:lang w:eastAsia="ar-SA"/>
        </w:rPr>
        <w:t xml:space="preserve"> iznose </w:t>
      </w:r>
      <w:r w:rsidR="00EF0CF7">
        <w:rPr>
          <w:rFonts w:eastAsia="Arial Unicode MS" w:hAnsi="Times New Roman" w:ascii="Times New Roman"/>
          <w:b/>
          <w:color w:val="000000"/>
          <w:kern w:val="1"/>
          <w:sz w:val="24"/>
          <w:szCs w:val="24"/>
          <w:lang w:eastAsia="ar-SA"/>
        </w:rPr>
        <w:t>1.202.325,38</w:t>
      </w:r>
      <w:r w:rsidR="002C192E">
        <w:rPr>
          <w:rFonts w:eastAsia="Arial Unicode MS" w:hAnsi="Times New Roman" w:ascii="Times New Roman"/>
          <w:b/>
          <w:color w:val="000000"/>
          <w:kern w:val="1"/>
          <w:sz w:val="24"/>
          <w:szCs w:val="24"/>
          <w:lang w:eastAsia="ar-SA"/>
        </w:rPr>
        <w:t xml:space="preserve"> </w:t>
      </w:r>
      <w:r w:rsidR="00DF5476" w:rsidRPr="00F065CD">
        <w:rPr>
          <w:rFonts w:eastAsia="Arial Unicode MS" w:hAnsi="Times New Roman" w:ascii="Times New Roman"/>
          <w:b/>
          <w:color w:val="000000"/>
          <w:kern w:val="1"/>
          <w:sz w:val="24"/>
          <w:szCs w:val="24"/>
          <w:lang w:eastAsia="ar-SA"/>
        </w:rPr>
        <w:t>kn</w:t>
      </w:r>
    </w:p>
    <w:p w:rsidRDefault="002762B2" w:rsidP="002762B2" w:rsidR="002762B2">
      <w:pPr>
        <w:tabs>
          <w:tab w:pos="7283" w:val="left"/>
        </w:tabs>
        <w:spacing w:after="0"/>
        <w:rPr>
          <w:rFonts w:eastAsia="Times New Roman" w:hAnsi="Times New Roman" w:ascii="Times New Roman"/>
          <w:color w:val="000000"/>
          <w:sz w:val="24"/>
          <w:szCs w:val="24"/>
        </w:rPr>
      </w:pPr>
      <w:r w:rsidRPr="00F065CD">
        <w:rPr>
          <w:rFonts w:eastAsia="Times New Roman" w:hAnsi="Times New Roman" w:ascii="Times New Roman"/>
          <w:color w:val="000000"/>
          <w:sz w:val="24"/>
          <w:szCs w:val="24"/>
        </w:rPr>
        <w:t xml:space="preserve">        </w:t>
      </w:r>
      <w:r w:rsidR="001E18D5" w:rsidRPr="00FE4BD0">
        <w:rPr>
          <w:rFonts w:eastAsia="Times New Roman" w:hAnsi="Times New Roman" w:ascii="Times New Roman"/>
          <w:color w:val="000000"/>
          <w:sz w:val="24"/>
          <w:szCs w:val="24"/>
        </w:rPr>
        <w:t xml:space="preserve">   - po osnovi troškova vođenja žiro račun</w:t>
      </w:r>
      <w:r w:rsidR="00F065CD">
        <w:rPr>
          <w:rFonts w:eastAsia="Times New Roman" w:hAnsi="Times New Roman" w:ascii="Times New Roman"/>
          <w:color w:val="000000"/>
          <w:sz w:val="24"/>
          <w:szCs w:val="24"/>
        </w:rPr>
        <w:t>a</w:t>
      </w:r>
      <w:r w:rsidR="002C192E">
        <w:rPr>
          <w:rFonts w:eastAsia="Times New Roman" w:hAnsi="Times New Roman" w:ascii="Times New Roman"/>
          <w:color w:val="000000"/>
          <w:sz w:val="24"/>
          <w:szCs w:val="24"/>
        </w:rPr>
        <w:t xml:space="preserve"> i fina</w:t>
      </w:r>
      <w:r w:rsidR="00F065CD">
        <w:rPr>
          <w:rFonts w:eastAsia="Times New Roman" w:hAnsi="Times New Roman" w:ascii="Times New Roman"/>
          <w:color w:val="000000"/>
          <w:sz w:val="24"/>
          <w:szCs w:val="24"/>
        </w:rPr>
        <w:t xml:space="preserve"> i</w:t>
      </w:r>
      <w:r w:rsidR="002C192E">
        <w:rPr>
          <w:rFonts w:eastAsia="Times New Roman" w:hAnsi="Times New Roman" w:ascii="Times New Roman"/>
          <w:color w:val="000000"/>
          <w:sz w:val="24"/>
          <w:szCs w:val="24"/>
        </w:rPr>
        <w:t>znos od................</w:t>
      </w:r>
      <w:r w:rsidRPr="00F065CD">
        <w:rPr>
          <w:rFonts w:eastAsia="Times New Roman" w:hAnsi="Times New Roman" w:ascii="Times New Roman"/>
          <w:color w:val="000000"/>
          <w:sz w:val="24"/>
          <w:szCs w:val="24"/>
        </w:rPr>
        <w:t>............</w:t>
      </w:r>
      <w:r w:rsidR="001E18D5" w:rsidRPr="00FE4BD0">
        <w:rPr>
          <w:rFonts w:eastAsia="Times New Roman" w:hAnsi="Times New Roman" w:ascii="Times New Roman"/>
          <w:color w:val="000000"/>
          <w:sz w:val="24"/>
          <w:szCs w:val="24"/>
        </w:rPr>
        <w:t>....</w:t>
      </w:r>
      <w:r w:rsidR="002C192E">
        <w:rPr>
          <w:rFonts w:eastAsia="Times New Roman" w:hAnsi="Times New Roman" w:ascii="Times New Roman"/>
          <w:color w:val="000000"/>
          <w:sz w:val="24"/>
          <w:szCs w:val="24"/>
        </w:rPr>
        <w:t>3.</w:t>
      </w:r>
      <w:r w:rsidR="00B91156">
        <w:rPr>
          <w:rFonts w:eastAsia="Times New Roman" w:hAnsi="Times New Roman" w:ascii="Times New Roman"/>
          <w:color w:val="000000"/>
          <w:sz w:val="24"/>
          <w:szCs w:val="24"/>
        </w:rPr>
        <w:t>400,26</w:t>
      </w:r>
      <w:r w:rsidR="001E18D5" w:rsidRPr="00FE4BD0">
        <w:rPr>
          <w:rFonts w:eastAsia="Times New Roman" w:hAnsi="Times New Roman" w:ascii="Times New Roman"/>
          <w:color w:val="000000"/>
          <w:sz w:val="24"/>
          <w:szCs w:val="24"/>
        </w:rPr>
        <w:t xml:space="preserve"> kn</w:t>
      </w:r>
    </w:p>
    <w:p w:rsidRDefault="002C192E" w:rsidP="002762B2" w:rsidR="002C192E">
      <w:pPr>
        <w:tabs>
          <w:tab w:pos="7283" w:val="left"/>
        </w:tabs>
        <w:spacing w:after="0"/>
        <w:rPr>
          <w:rFonts w:eastAsia="Times New Roman" w:hAnsi="Times New Roman" w:ascii="Times New Roman"/>
          <w:color w:val="000000"/>
          <w:sz w:val="24"/>
          <w:szCs w:val="24"/>
        </w:rPr>
      </w:pPr>
      <w:r>
        <w:rPr>
          <w:rFonts w:eastAsia="Times New Roman" w:hAnsi="Times New Roman" w:ascii="Times New Roman"/>
          <w:color w:val="000000"/>
          <w:sz w:val="24"/>
          <w:szCs w:val="24"/>
        </w:rPr>
        <w:t xml:space="preserve">           - po osnovi </w:t>
      </w:r>
      <w:r w:rsidR="004903F1">
        <w:rPr>
          <w:rFonts w:eastAsia="Times New Roman" w:hAnsi="Times New Roman" w:ascii="Times New Roman"/>
          <w:color w:val="000000"/>
          <w:sz w:val="24"/>
          <w:szCs w:val="24"/>
        </w:rPr>
        <w:t xml:space="preserve">troškova plaće radnika nakon otvaranja steč. post. iznos od......94.767,30 kn </w:t>
      </w:r>
      <w:r>
        <w:rPr>
          <w:rFonts w:eastAsia="Times New Roman" w:hAnsi="Times New Roman" w:ascii="Times New Roman"/>
          <w:color w:val="000000"/>
          <w:sz w:val="24"/>
          <w:szCs w:val="24"/>
        </w:rPr>
        <w:t xml:space="preserve"> </w:t>
      </w:r>
    </w:p>
    <w:p w:rsidRDefault="004903F1" w:rsidP="002762B2" w:rsidR="004903F1" w:rsidRPr="00F065CD">
      <w:pPr>
        <w:tabs>
          <w:tab w:pos="7283" w:val="left"/>
        </w:tabs>
        <w:spacing w:after="0"/>
        <w:rPr>
          <w:rFonts w:eastAsia="Times New Roman" w:hAnsi="Times New Roman" w:ascii="Times New Roman"/>
          <w:color w:val="000000"/>
          <w:sz w:val="24"/>
          <w:szCs w:val="24"/>
        </w:rPr>
      </w:pPr>
      <w:r>
        <w:rPr>
          <w:rFonts w:eastAsia="Times New Roman" w:hAnsi="Times New Roman" w:ascii="Times New Roman"/>
          <w:color w:val="000000"/>
          <w:sz w:val="24"/>
          <w:szCs w:val="24"/>
        </w:rPr>
        <w:t xml:space="preserve">           - po osnovi troškova plaća radnika sukladno čl.53.toč.2 SZ-a iznos od.....517.647,35 kn</w:t>
      </w:r>
    </w:p>
    <w:p w:rsidRDefault="002762B2" w:rsidP="002762B2" w:rsidR="002762B2" w:rsidRPr="00F065CD">
      <w:pPr>
        <w:tabs>
          <w:tab w:pos="7283" w:val="left"/>
        </w:tabs>
        <w:spacing w:after="0"/>
        <w:rPr>
          <w:rFonts w:eastAsia="Times New Roman" w:hAnsi="Times New Roman" w:ascii="Times New Roman"/>
          <w:color w:val="000000"/>
          <w:sz w:val="24"/>
          <w:szCs w:val="24"/>
        </w:rPr>
      </w:pPr>
      <w:r w:rsidRPr="00F065CD">
        <w:rPr>
          <w:rFonts w:eastAsia="Arial Unicode MS" w:hAnsi="Times New Roman" w:ascii="Times New Roman"/>
          <w:color w:val="000000"/>
          <w:kern w:val="1"/>
          <w:sz w:val="24"/>
          <w:szCs w:val="24"/>
          <w:lang w:eastAsia="ar-SA"/>
        </w:rPr>
        <w:t xml:space="preserve">          </w:t>
      </w:r>
      <w:r w:rsidR="001E18D5" w:rsidRPr="00FE4BD0">
        <w:rPr>
          <w:rFonts w:eastAsia="Arial Unicode MS" w:hAnsi="Times New Roman" w:ascii="Times New Roman"/>
          <w:color w:val="000000"/>
          <w:kern w:val="1"/>
          <w:sz w:val="24"/>
          <w:szCs w:val="24"/>
          <w:lang w:eastAsia="ar-SA"/>
        </w:rPr>
        <w:t xml:space="preserve"> - po osnovi usluga knjigovodstva bruto iznos od ....</w:t>
      </w:r>
      <w:r w:rsidR="00F065CD">
        <w:rPr>
          <w:rFonts w:eastAsia="Arial Unicode MS" w:hAnsi="Times New Roman" w:ascii="Times New Roman"/>
          <w:color w:val="000000"/>
          <w:kern w:val="1"/>
          <w:sz w:val="24"/>
          <w:szCs w:val="24"/>
          <w:lang w:eastAsia="ar-SA"/>
        </w:rPr>
        <w:t>.........</w:t>
      </w:r>
      <w:r w:rsidR="001E18D5" w:rsidRPr="00FE4BD0">
        <w:rPr>
          <w:rFonts w:eastAsia="Arial Unicode MS" w:hAnsi="Times New Roman" w:ascii="Times New Roman"/>
          <w:color w:val="000000"/>
          <w:kern w:val="1"/>
          <w:sz w:val="24"/>
          <w:szCs w:val="24"/>
          <w:lang w:eastAsia="ar-SA"/>
        </w:rPr>
        <w:t>..........</w:t>
      </w:r>
      <w:r w:rsidRPr="00F065CD">
        <w:rPr>
          <w:rFonts w:eastAsia="Arial Unicode MS" w:hAnsi="Times New Roman" w:ascii="Times New Roman"/>
          <w:color w:val="000000"/>
          <w:kern w:val="1"/>
          <w:sz w:val="24"/>
          <w:szCs w:val="24"/>
          <w:lang w:eastAsia="ar-SA"/>
        </w:rPr>
        <w:t>..........</w:t>
      </w:r>
      <w:r w:rsidR="001E18D5" w:rsidRPr="00FE4BD0">
        <w:rPr>
          <w:rFonts w:eastAsia="Arial Unicode MS" w:hAnsi="Times New Roman" w:ascii="Times New Roman"/>
          <w:color w:val="000000"/>
          <w:kern w:val="1"/>
          <w:sz w:val="24"/>
          <w:szCs w:val="24"/>
          <w:lang w:eastAsia="ar-SA"/>
        </w:rPr>
        <w:t>.</w:t>
      </w:r>
      <w:r w:rsidRPr="00F065CD">
        <w:rPr>
          <w:rFonts w:eastAsia="Arial Unicode MS" w:hAnsi="Times New Roman" w:ascii="Times New Roman"/>
          <w:color w:val="000000"/>
          <w:kern w:val="1"/>
          <w:sz w:val="24"/>
          <w:szCs w:val="24"/>
          <w:lang w:eastAsia="ar-SA"/>
        </w:rPr>
        <w:t>.......</w:t>
      </w:r>
      <w:r w:rsidR="00B91156">
        <w:rPr>
          <w:rFonts w:eastAsia="Arial Unicode MS" w:hAnsi="Times New Roman" w:ascii="Times New Roman"/>
          <w:color w:val="000000"/>
          <w:kern w:val="1"/>
          <w:sz w:val="24"/>
          <w:szCs w:val="24"/>
          <w:lang w:eastAsia="ar-SA"/>
        </w:rPr>
        <w:t>45</w:t>
      </w:r>
      <w:r w:rsidR="004903F1">
        <w:rPr>
          <w:rFonts w:eastAsia="Arial Unicode MS" w:hAnsi="Times New Roman" w:ascii="Times New Roman"/>
          <w:color w:val="000000"/>
          <w:kern w:val="1"/>
          <w:sz w:val="24"/>
          <w:szCs w:val="24"/>
          <w:lang w:eastAsia="ar-SA"/>
        </w:rPr>
        <w:t>.000</w:t>
      </w:r>
      <w:r w:rsidR="001E18D5" w:rsidRPr="00FE4BD0">
        <w:rPr>
          <w:rFonts w:eastAsia="Arial Unicode MS" w:hAnsi="Times New Roman" w:ascii="Times New Roman"/>
          <w:color w:val="000000"/>
          <w:kern w:val="1"/>
          <w:sz w:val="24"/>
          <w:szCs w:val="24"/>
          <w:lang w:eastAsia="ar-SA"/>
        </w:rPr>
        <w:t>,00 kn</w:t>
      </w:r>
    </w:p>
    <w:p w:rsidRDefault="004903F1" w:rsidP="004903F1" w:rsidR="002762B2">
      <w:pPr>
        <w:tabs>
          <w:tab w:pos="7283" w:val="left"/>
        </w:tabs>
        <w:spacing w:after="0"/>
        <w:ind w:left="708"/>
        <w:rPr>
          <w:rFonts w:eastAsia="Arial Unicode MS" w:hAnsi="Times New Roman" w:ascii="Times New Roman"/>
          <w:color w:val="000000"/>
          <w:kern w:val="1"/>
          <w:sz w:val="24"/>
          <w:szCs w:val="24"/>
          <w:lang w:eastAsia="ar-SA"/>
        </w:rPr>
      </w:pPr>
      <w:r>
        <w:rPr>
          <w:rFonts w:eastAsia="Arial Unicode MS" w:hAnsi="Times New Roman" w:ascii="Times New Roman"/>
          <w:color w:val="000000"/>
          <w:kern w:val="1"/>
          <w:sz w:val="24"/>
          <w:szCs w:val="24"/>
          <w:lang w:eastAsia="ar-SA"/>
        </w:rPr>
        <w:t xml:space="preserve"> </w:t>
      </w:r>
      <w:r w:rsidR="002762B2" w:rsidRPr="00F065CD">
        <w:rPr>
          <w:rFonts w:eastAsia="Arial Unicode MS" w:hAnsi="Times New Roman" w:ascii="Times New Roman"/>
          <w:color w:val="000000"/>
          <w:kern w:val="1"/>
          <w:sz w:val="24"/>
          <w:szCs w:val="24"/>
          <w:lang w:eastAsia="ar-SA"/>
        </w:rPr>
        <w:t>-</w:t>
      </w:r>
      <w:r w:rsidR="001E18D5" w:rsidRPr="00FE4BD0">
        <w:rPr>
          <w:rFonts w:eastAsia="Arial Unicode MS" w:hAnsi="Times New Roman" w:ascii="Times New Roman"/>
          <w:color w:val="000000"/>
          <w:kern w:val="1"/>
          <w:sz w:val="24"/>
          <w:szCs w:val="24"/>
          <w:lang w:eastAsia="ar-SA"/>
        </w:rPr>
        <w:t>po osnovi</w:t>
      </w:r>
      <w:r>
        <w:rPr>
          <w:rFonts w:eastAsia="Arial Unicode MS" w:hAnsi="Times New Roman" w:ascii="Times New Roman"/>
          <w:color w:val="000000"/>
          <w:kern w:val="1"/>
          <w:sz w:val="24"/>
          <w:szCs w:val="24"/>
          <w:lang w:eastAsia="ar-SA"/>
        </w:rPr>
        <w:t xml:space="preserve"> režijskih troškova (komunalna i vodna naknada, hep, čistoća, plin, pričuva,      vodovod </w:t>
      </w:r>
      <w:r w:rsidR="001E18D5" w:rsidRPr="00FE4BD0">
        <w:rPr>
          <w:rFonts w:eastAsia="Arial Unicode MS" w:hAnsi="Times New Roman" w:ascii="Times New Roman"/>
          <w:color w:val="000000"/>
          <w:kern w:val="1"/>
          <w:sz w:val="24"/>
          <w:szCs w:val="24"/>
          <w:lang w:eastAsia="ar-SA"/>
        </w:rPr>
        <w:t xml:space="preserve"> iznos od ...................</w:t>
      </w:r>
      <w:r w:rsidR="00F065CD">
        <w:rPr>
          <w:rFonts w:eastAsia="Arial Unicode MS" w:hAnsi="Times New Roman" w:ascii="Times New Roman"/>
          <w:color w:val="000000"/>
          <w:kern w:val="1"/>
          <w:sz w:val="24"/>
          <w:szCs w:val="24"/>
          <w:lang w:eastAsia="ar-SA"/>
        </w:rPr>
        <w:t>........</w:t>
      </w:r>
      <w:r w:rsidR="00992B54" w:rsidRPr="00F065CD">
        <w:rPr>
          <w:rFonts w:eastAsia="Arial Unicode MS" w:hAnsi="Times New Roman" w:ascii="Times New Roman"/>
          <w:color w:val="000000"/>
          <w:kern w:val="1"/>
          <w:sz w:val="24"/>
          <w:szCs w:val="24"/>
          <w:lang w:eastAsia="ar-SA"/>
        </w:rPr>
        <w:t>........</w:t>
      </w:r>
      <w:r w:rsidR="002762B2" w:rsidRPr="00F065CD">
        <w:rPr>
          <w:rFonts w:eastAsia="Arial Unicode MS" w:hAnsi="Times New Roman" w:ascii="Times New Roman"/>
          <w:color w:val="000000"/>
          <w:kern w:val="1"/>
          <w:sz w:val="24"/>
          <w:szCs w:val="24"/>
          <w:lang w:eastAsia="ar-SA"/>
        </w:rPr>
        <w:t>.</w:t>
      </w:r>
      <w:r w:rsidR="001E18D5" w:rsidRPr="00FE4BD0">
        <w:rPr>
          <w:rFonts w:eastAsia="Arial Unicode MS" w:hAnsi="Times New Roman" w:ascii="Times New Roman"/>
          <w:color w:val="000000"/>
          <w:kern w:val="1"/>
          <w:sz w:val="24"/>
          <w:szCs w:val="24"/>
          <w:lang w:eastAsia="ar-SA"/>
        </w:rPr>
        <w:t>..</w:t>
      </w:r>
      <w:r>
        <w:rPr>
          <w:rFonts w:eastAsia="Arial Unicode MS" w:hAnsi="Times New Roman" w:ascii="Times New Roman"/>
          <w:color w:val="000000"/>
          <w:kern w:val="1"/>
          <w:sz w:val="24"/>
          <w:szCs w:val="24"/>
          <w:lang w:eastAsia="ar-SA"/>
        </w:rPr>
        <w:t>...............................................</w:t>
      </w:r>
      <w:r w:rsidR="001E18D5" w:rsidRPr="00FE4BD0">
        <w:rPr>
          <w:rFonts w:eastAsia="Arial Unicode MS" w:hAnsi="Times New Roman" w:ascii="Times New Roman"/>
          <w:color w:val="000000"/>
          <w:kern w:val="1"/>
          <w:sz w:val="24"/>
          <w:szCs w:val="24"/>
          <w:lang w:eastAsia="ar-SA"/>
        </w:rPr>
        <w:t>..</w:t>
      </w:r>
      <w:r w:rsidR="00B91156">
        <w:rPr>
          <w:rFonts w:eastAsia="Arial Unicode MS" w:hAnsi="Times New Roman" w:ascii="Times New Roman"/>
          <w:color w:val="000000"/>
          <w:kern w:val="1"/>
          <w:sz w:val="24"/>
          <w:szCs w:val="24"/>
          <w:lang w:eastAsia="ar-SA"/>
        </w:rPr>
        <w:t>23.954,89</w:t>
      </w:r>
      <w:r w:rsidR="002762B2" w:rsidRPr="00F065CD">
        <w:rPr>
          <w:rFonts w:eastAsia="Arial Unicode MS" w:hAnsi="Times New Roman" w:ascii="Times New Roman"/>
          <w:color w:val="000000"/>
          <w:kern w:val="1"/>
          <w:sz w:val="24"/>
          <w:szCs w:val="24"/>
          <w:lang w:eastAsia="ar-SA"/>
        </w:rPr>
        <w:t xml:space="preserve"> kn</w:t>
      </w:r>
    </w:p>
    <w:p w:rsidRDefault="004903F1" w:rsidP="004903F1" w:rsidR="004903F1" w:rsidRPr="00F065CD">
      <w:pPr>
        <w:tabs>
          <w:tab w:pos="7283" w:val="left"/>
        </w:tabs>
        <w:spacing w:after="0"/>
        <w:ind w:left="708"/>
        <w:rPr>
          <w:rFonts w:eastAsia="Arial Unicode MS" w:hAnsi="Times New Roman" w:ascii="Times New Roman"/>
          <w:color w:val="000000"/>
          <w:kern w:val="1"/>
          <w:sz w:val="24"/>
          <w:szCs w:val="24"/>
          <w:lang w:eastAsia="ar-SA"/>
        </w:rPr>
      </w:pPr>
      <w:r>
        <w:rPr>
          <w:rFonts w:eastAsia="Arial Unicode MS" w:hAnsi="Times New Roman" w:ascii="Times New Roman"/>
          <w:color w:val="000000"/>
          <w:kern w:val="1"/>
          <w:sz w:val="24"/>
          <w:szCs w:val="24"/>
          <w:lang w:eastAsia="ar-SA"/>
        </w:rPr>
        <w:t>-po osnovi troškova zakupa iznos od........................................................277.006,93 kn</w:t>
      </w:r>
    </w:p>
    <w:p w:rsidRDefault="002762B2" w:rsidP="002762B2" w:rsidR="001E18D5" w:rsidRPr="00FE4BD0">
      <w:pPr>
        <w:tabs>
          <w:tab w:pos="7283" w:val="left"/>
        </w:tabs>
        <w:spacing w:after="0"/>
        <w:rPr>
          <w:rFonts w:eastAsia="Times New Roman" w:hAnsi="Times New Roman" w:ascii="Times New Roman"/>
          <w:color w:val="000000"/>
          <w:sz w:val="24"/>
          <w:szCs w:val="24"/>
        </w:rPr>
      </w:pPr>
      <w:r w:rsidRPr="00F065CD">
        <w:rPr>
          <w:rFonts w:eastAsia="Arial Unicode MS" w:hAnsi="Times New Roman" w:ascii="Times New Roman"/>
          <w:color w:val="000000"/>
          <w:kern w:val="1"/>
          <w:sz w:val="24"/>
          <w:szCs w:val="24"/>
          <w:lang w:eastAsia="ar-SA"/>
        </w:rPr>
        <w:t xml:space="preserve">  </w:t>
      </w:r>
      <w:r w:rsidR="001A4937" w:rsidRPr="00F065CD">
        <w:rPr>
          <w:rFonts w:eastAsia="Arial Unicode MS" w:hAnsi="Times New Roman" w:ascii="Times New Roman"/>
          <w:color w:val="000000"/>
          <w:kern w:val="1"/>
          <w:sz w:val="24"/>
          <w:szCs w:val="24"/>
          <w:lang w:eastAsia="ar-SA"/>
        </w:rPr>
        <w:t xml:space="preserve"> </w:t>
      </w:r>
      <w:r w:rsidR="00F065CD">
        <w:rPr>
          <w:rFonts w:eastAsia="Arial Unicode MS" w:hAnsi="Times New Roman" w:ascii="Times New Roman"/>
          <w:color w:val="000000"/>
          <w:kern w:val="1"/>
          <w:sz w:val="24"/>
          <w:szCs w:val="24"/>
          <w:lang w:eastAsia="ar-SA"/>
        </w:rPr>
        <w:t xml:space="preserve">    </w:t>
      </w:r>
      <w:r w:rsidRPr="00F065CD">
        <w:rPr>
          <w:rFonts w:eastAsia="Arial Unicode MS" w:hAnsi="Times New Roman" w:ascii="Times New Roman"/>
          <w:color w:val="000000"/>
          <w:kern w:val="1"/>
          <w:sz w:val="24"/>
          <w:szCs w:val="24"/>
          <w:lang w:eastAsia="ar-SA"/>
        </w:rPr>
        <w:t xml:space="preserve"> </w:t>
      </w:r>
      <w:r w:rsidR="001E18D5" w:rsidRPr="00FE4BD0">
        <w:rPr>
          <w:rFonts w:eastAsia="Arial Unicode MS" w:hAnsi="Times New Roman" w:ascii="Times New Roman"/>
          <w:color w:val="000000"/>
          <w:kern w:val="1"/>
          <w:sz w:val="24"/>
          <w:szCs w:val="24"/>
          <w:lang w:eastAsia="ar-SA"/>
        </w:rPr>
        <w:t xml:space="preserve">  - </w:t>
      </w:r>
      <w:r w:rsidR="001E18D5" w:rsidRPr="00FE4BD0">
        <w:rPr>
          <w:rFonts w:eastAsia="Arial Unicode MS" w:hAnsi="Times New Roman" w:ascii="Times New Roman"/>
          <w:kern w:val="1"/>
          <w:sz w:val="24"/>
          <w:szCs w:val="24"/>
          <w:lang w:eastAsia="ar-SA"/>
        </w:rPr>
        <w:t>po osnovi obveze za pdv iznos od..................</w:t>
      </w:r>
      <w:r w:rsidRPr="00F065CD">
        <w:rPr>
          <w:rFonts w:eastAsia="Arial Unicode MS" w:hAnsi="Times New Roman" w:ascii="Times New Roman"/>
          <w:kern w:val="1"/>
          <w:sz w:val="24"/>
          <w:szCs w:val="24"/>
          <w:lang w:eastAsia="ar-SA"/>
        </w:rPr>
        <w:t xml:space="preserve">            </w:t>
      </w:r>
      <w:r w:rsidR="001E18D5" w:rsidRPr="00FE4BD0">
        <w:rPr>
          <w:rFonts w:eastAsia="Arial Unicode MS" w:hAnsi="Times New Roman" w:ascii="Times New Roman"/>
          <w:kern w:val="1"/>
          <w:sz w:val="24"/>
          <w:szCs w:val="24"/>
          <w:lang w:eastAsia="ar-SA"/>
        </w:rPr>
        <w:t>.....</w:t>
      </w:r>
      <w:r w:rsidR="00F065CD">
        <w:rPr>
          <w:rFonts w:eastAsia="Arial Unicode MS" w:hAnsi="Times New Roman" w:ascii="Times New Roman"/>
          <w:kern w:val="1"/>
          <w:sz w:val="24"/>
          <w:szCs w:val="24"/>
          <w:lang w:eastAsia="ar-SA"/>
        </w:rPr>
        <w:t>.....</w:t>
      </w:r>
      <w:r w:rsidR="00E65DA5">
        <w:rPr>
          <w:rFonts w:eastAsia="Arial Unicode MS" w:hAnsi="Times New Roman" w:ascii="Times New Roman"/>
          <w:kern w:val="1"/>
          <w:sz w:val="24"/>
          <w:szCs w:val="24"/>
          <w:lang w:eastAsia="ar-SA"/>
        </w:rPr>
        <w:t>......................81.959,15</w:t>
      </w:r>
      <w:r w:rsidR="001E18D5" w:rsidRPr="00FE4BD0">
        <w:rPr>
          <w:rFonts w:eastAsia="Arial Unicode MS" w:hAnsi="Times New Roman" w:ascii="Times New Roman"/>
          <w:kern w:val="1"/>
          <w:sz w:val="24"/>
          <w:szCs w:val="24"/>
          <w:lang w:eastAsia="ar-SA"/>
        </w:rPr>
        <w:t xml:space="preserve"> kn</w:t>
      </w:r>
    </w:p>
    <w:p w:rsidRDefault="001A4937" w:rsidP="001A4937" w:rsidR="002762B2" w:rsidRPr="00FE4BD0">
      <w:pPr>
        <w:suppressAutoHyphens/>
        <w:spacing w:after="0"/>
        <w:jc w:val="both"/>
        <w:rPr>
          <w:rFonts w:eastAsia="Arial Unicode MS" w:hAnsi="Times New Roman" w:ascii="Times New Roman"/>
          <w:kern w:val="1"/>
          <w:sz w:val="24"/>
          <w:szCs w:val="24"/>
          <w:lang w:eastAsia="ar-SA"/>
        </w:rPr>
      </w:pPr>
      <w:r w:rsidRPr="00F065CD">
        <w:rPr>
          <w:rFonts w:eastAsia="Arial Unicode MS" w:hAnsi="Times New Roman" w:ascii="Times New Roman"/>
          <w:kern w:val="1"/>
          <w:sz w:val="24"/>
          <w:szCs w:val="24"/>
          <w:lang w:eastAsia="ar-SA"/>
        </w:rPr>
        <w:t xml:space="preserve">  </w:t>
      </w:r>
      <w:r w:rsidR="002762B2" w:rsidRPr="00FE4BD0">
        <w:rPr>
          <w:rFonts w:eastAsia="Arial Unicode MS" w:hAnsi="Times New Roman" w:ascii="Times New Roman"/>
          <w:kern w:val="1"/>
          <w:sz w:val="24"/>
          <w:szCs w:val="24"/>
          <w:lang w:eastAsia="ar-SA"/>
        </w:rPr>
        <w:t xml:space="preserve">   </w:t>
      </w:r>
      <w:r w:rsidR="00F065CD">
        <w:rPr>
          <w:rFonts w:eastAsia="Arial Unicode MS" w:hAnsi="Times New Roman" w:ascii="Times New Roman"/>
          <w:kern w:val="1"/>
          <w:sz w:val="24"/>
          <w:szCs w:val="24"/>
          <w:lang w:eastAsia="ar-SA"/>
        </w:rPr>
        <w:t xml:space="preserve">    </w:t>
      </w:r>
      <w:r w:rsidR="002762B2" w:rsidRPr="00FE4BD0">
        <w:rPr>
          <w:rFonts w:eastAsia="Arial Unicode MS" w:hAnsi="Times New Roman" w:ascii="Times New Roman"/>
          <w:kern w:val="1"/>
          <w:sz w:val="24"/>
          <w:szCs w:val="24"/>
          <w:lang w:eastAsia="ar-SA"/>
        </w:rPr>
        <w:t xml:space="preserve"> </w:t>
      </w:r>
      <w:r w:rsidR="00F065CD">
        <w:rPr>
          <w:rFonts w:eastAsia="Arial Unicode MS" w:hAnsi="Times New Roman" w:ascii="Times New Roman"/>
          <w:kern w:val="1"/>
          <w:sz w:val="24"/>
          <w:szCs w:val="24"/>
          <w:lang w:eastAsia="ar-SA"/>
        </w:rPr>
        <w:t>-</w:t>
      </w:r>
      <w:r w:rsidR="002762B2" w:rsidRPr="00FE4BD0">
        <w:rPr>
          <w:rFonts w:eastAsia="Arial Unicode MS" w:hAnsi="Times New Roman" w:ascii="Times New Roman"/>
          <w:kern w:val="1"/>
          <w:sz w:val="24"/>
          <w:szCs w:val="24"/>
          <w:lang w:eastAsia="ar-SA"/>
        </w:rPr>
        <w:t>po osnovi troškova odvj</w:t>
      </w:r>
      <w:r w:rsidR="00F065CD">
        <w:rPr>
          <w:rFonts w:eastAsia="Arial Unicode MS" w:hAnsi="Times New Roman" w:ascii="Times New Roman"/>
          <w:kern w:val="1"/>
          <w:sz w:val="24"/>
          <w:szCs w:val="24"/>
          <w:lang w:eastAsia="ar-SA"/>
        </w:rPr>
        <w:t>etnika nakon otvaranja stečaj. postupka iznos od..</w:t>
      </w:r>
      <w:r w:rsidR="00B91156">
        <w:rPr>
          <w:rFonts w:eastAsia="Arial Unicode MS" w:hAnsi="Times New Roman" w:ascii="Times New Roman"/>
          <w:kern w:val="1"/>
          <w:sz w:val="24"/>
          <w:szCs w:val="24"/>
          <w:lang w:eastAsia="ar-SA"/>
        </w:rPr>
        <w:t>61.310</w:t>
      </w:r>
      <w:r w:rsidR="00E65DA5">
        <w:rPr>
          <w:rFonts w:eastAsia="Arial Unicode MS" w:hAnsi="Times New Roman" w:ascii="Times New Roman"/>
          <w:kern w:val="1"/>
          <w:sz w:val="24"/>
          <w:szCs w:val="24"/>
          <w:lang w:eastAsia="ar-SA"/>
        </w:rPr>
        <w:t>,00</w:t>
      </w:r>
      <w:r w:rsidR="002762B2" w:rsidRPr="00FE4BD0">
        <w:rPr>
          <w:rFonts w:eastAsia="Arial Unicode MS" w:hAnsi="Times New Roman" w:ascii="Times New Roman"/>
          <w:kern w:val="1"/>
          <w:sz w:val="24"/>
          <w:szCs w:val="24"/>
          <w:lang w:eastAsia="ar-SA"/>
        </w:rPr>
        <w:t xml:space="preserve"> kn </w:t>
      </w:r>
    </w:p>
    <w:p w:rsidRDefault="001A4937" w:rsidP="001A4937" w:rsidR="002762B2" w:rsidRPr="00FE4BD0">
      <w:pPr>
        <w:suppressAutoHyphens/>
        <w:spacing w:after="0"/>
        <w:jc w:val="both"/>
        <w:rPr>
          <w:rFonts w:eastAsia="Arial Unicode MS" w:hAnsi="Times New Roman" w:ascii="Times New Roman"/>
          <w:kern w:val="1"/>
          <w:sz w:val="24"/>
          <w:szCs w:val="24"/>
          <w:lang w:eastAsia="ar-SA"/>
        </w:rPr>
      </w:pPr>
      <w:r w:rsidRPr="00F065CD">
        <w:rPr>
          <w:rFonts w:eastAsia="Arial Unicode MS" w:hAnsi="Times New Roman" w:ascii="Times New Roman"/>
          <w:kern w:val="1"/>
          <w:sz w:val="24"/>
          <w:szCs w:val="24"/>
          <w:lang w:eastAsia="ar-SA"/>
        </w:rPr>
        <w:t xml:space="preserve">  </w:t>
      </w:r>
      <w:r w:rsidR="00F065CD">
        <w:rPr>
          <w:rFonts w:eastAsia="Arial Unicode MS" w:hAnsi="Times New Roman" w:ascii="Times New Roman"/>
          <w:kern w:val="1"/>
          <w:sz w:val="24"/>
          <w:szCs w:val="24"/>
          <w:lang w:eastAsia="ar-SA"/>
        </w:rPr>
        <w:t xml:space="preserve">  </w:t>
      </w:r>
      <w:r w:rsidRPr="00F065CD">
        <w:rPr>
          <w:rFonts w:eastAsia="Arial Unicode MS" w:hAnsi="Times New Roman" w:ascii="Times New Roman"/>
          <w:kern w:val="1"/>
          <w:sz w:val="24"/>
          <w:szCs w:val="24"/>
          <w:lang w:eastAsia="ar-SA"/>
        </w:rPr>
        <w:t xml:space="preserve"> </w:t>
      </w:r>
      <w:r w:rsidR="000D5385">
        <w:rPr>
          <w:rFonts w:eastAsia="Arial Unicode MS" w:hAnsi="Times New Roman" w:ascii="Times New Roman"/>
          <w:kern w:val="1"/>
          <w:sz w:val="24"/>
          <w:szCs w:val="24"/>
          <w:lang w:eastAsia="ar-SA"/>
        </w:rPr>
        <w:t xml:space="preserve"> </w:t>
      </w:r>
      <w:r w:rsidRPr="00F065CD">
        <w:rPr>
          <w:rFonts w:eastAsia="Arial Unicode MS" w:hAnsi="Times New Roman" w:ascii="Times New Roman"/>
          <w:kern w:val="1"/>
          <w:sz w:val="24"/>
          <w:szCs w:val="24"/>
          <w:lang w:eastAsia="ar-SA"/>
        </w:rPr>
        <w:t xml:space="preserve">   </w:t>
      </w:r>
      <w:r w:rsidR="000D5385">
        <w:rPr>
          <w:rFonts w:eastAsia="Arial Unicode MS" w:hAnsi="Times New Roman" w:ascii="Times New Roman"/>
          <w:kern w:val="1"/>
          <w:sz w:val="24"/>
          <w:szCs w:val="24"/>
          <w:lang w:eastAsia="ar-SA"/>
        </w:rPr>
        <w:t xml:space="preserve"> </w:t>
      </w:r>
      <w:r w:rsidR="00F065CD">
        <w:rPr>
          <w:rFonts w:eastAsia="Arial Unicode MS" w:hAnsi="Times New Roman" w:ascii="Times New Roman"/>
          <w:kern w:val="1"/>
          <w:sz w:val="24"/>
          <w:szCs w:val="24"/>
          <w:lang w:eastAsia="ar-SA"/>
        </w:rPr>
        <w:t>-</w:t>
      </w:r>
      <w:r w:rsidR="002762B2" w:rsidRPr="00FE4BD0">
        <w:rPr>
          <w:rFonts w:eastAsia="Arial Unicode MS" w:hAnsi="Times New Roman" w:ascii="Times New Roman"/>
          <w:kern w:val="1"/>
          <w:sz w:val="24"/>
          <w:szCs w:val="24"/>
          <w:lang w:eastAsia="ar-SA"/>
        </w:rPr>
        <w:t>po osnovi ugovora o djelu u bruto iznosu od..................................</w:t>
      </w:r>
      <w:r w:rsidR="000D5385">
        <w:rPr>
          <w:rFonts w:eastAsia="Arial Unicode MS" w:hAnsi="Times New Roman" w:ascii="Times New Roman"/>
          <w:kern w:val="1"/>
          <w:sz w:val="24"/>
          <w:szCs w:val="24"/>
          <w:lang w:eastAsia="ar-SA"/>
        </w:rPr>
        <w:t>.....</w:t>
      </w:r>
      <w:r w:rsidR="002762B2" w:rsidRPr="00FE4BD0">
        <w:rPr>
          <w:rFonts w:eastAsia="Arial Unicode MS" w:hAnsi="Times New Roman" w:ascii="Times New Roman"/>
          <w:kern w:val="1"/>
          <w:sz w:val="24"/>
          <w:szCs w:val="24"/>
          <w:lang w:eastAsia="ar-SA"/>
        </w:rPr>
        <w:t>.........</w:t>
      </w:r>
      <w:r w:rsidR="00E65DA5">
        <w:rPr>
          <w:rFonts w:eastAsia="Arial Unicode MS" w:hAnsi="Times New Roman" w:ascii="Times New Roman"/>
          <w:kern w:val="1"/>
          <w:sz w:val="24"/>
          <w:szCs w:val="24"/>
          <w:lang w:eastAsia="ar-SA"/>
        </w:rPr>
        <w:t xml:space="preserve">38.537,19 </w:t>
      </w:r>
      <w:r w:rsidR="002762B2" w:rsidRPr="00FE4BD0">
        <w:rPr>
          <w:rFonts w:eastAsia="Arial Unicode MS" w:hAnsi="Times New Roman" w:ascii="Times New Roman"/>
          <w:kern w:val="1"/>
          <w:sz w:val="24"/>
          <w:szCs w:val="24"/>
          <w:lang w:eastAsia="ar-SA"/>
        </w:rPr>
        <w:t xml:space="preserve">kn </w:t>
      </w:r>
    </w:p>
    <w:p w:rsidRDefault="001A4937" w:rsidP="001A4937" w:rsidR="000D5385">
      <w:pPr>
        <w:suppressAutoHyphens/>
        <w:spacing w:after="0"/>
        <w:jc w:val="both"/>
        <w:rPr>
          <w:rFonts w:eastAsia="Arial Unicode MS" w:hAnsi="Times New Roman" w:ascii="Times New Roman"/>
          <w:kern w:val="1"/>
          <w:sz w:val="24"/>
          <w:szCs w:val="24"/>
          <w:lang w:eastAsia="ar-SA"/>
        </w:rPr>
      </w:pPr>
      <w:r w:rsidRPr="00F065CD">
        <w:rPr>
          <w:rFonts w:eastAsia="Arial Unicode MS" w:hAnsi="Times New Roman" w:ascii="Times New Roman"/>
          <w:kern w:val="1"/>
          <w:sz w:val="24"/>
          <w:szCs w:val="24"/>
          <w:lang w:eastAsia="ar-SA"/>
        </w:rPr>
        <w:t xml:space="preserve">     </w:t>
      </w:r>
      <w:r w:rsidR="000D5385">
        <w:rPr>
          <w:rFonts w:eastAsia="Arial Unicode MS" w:hAnsi="Times New Roman" w:ascii="Times New Roman"/>
          <w:kern w:val="1"/>
          <w:sz w:val="24"/>
          <w:szCs w:val="24"/>
          <w:lang w:eastAsia="ar-SA"/>
        </w:rPr>
        <w:t xml:space="preserve">   </w:t>
      </w:r>
      <w:r w:rsidRPr="00F065CD">
        <w:rPr>
          <w:rFonts w:eastAsia="Arial Unicode MS" w:hAnsi="Times New Roman" w:ascii="Times New Roman"/>
          <w:kern w:val="1"/>
          <w:sz w:val="24"/>
          <w:szCs w:val="24"/>
          <w:lang w:eastAsia="ar-SA"/>
        </w:rPr>
        <w:t xml:space="preserve"> </w:t>
      </w:r>
      <w:r w:rsidR="002762B2" w:rsidRPr="00FE4BD0">
        <w:rPr>
          <w:rFonts w:eastAsia="Arial Unicode MS" w:hAnsi="Times New Roman" w:ascii="Times New Roman"/>
          <w:kern w:val="1"/>
          <w:sz w:val="24"/>
          <w:szCs w:val="24"/>
          <w:lang w:eastAsia="ar-SA"/>
        </w:rPr>
        <w:t>(sklopljen je Ugovor o djelu sa jednom radnicom za izvršavanje administrativnih</w:t>
      </w:r>
    </w:p>
    <w:p w:rsidRDefault="000D5385" w:rsidP="001A4937" w:rsidR="000D5385">
      <w:pPr>
        <w:suppressAutoHyphens/>
        <w:spacing w:after="0"/>
        <w:jc w:val="both"/>
        <w:rPr>
          <w:rFonts w:eastAsia="Arial Unicode MS" w:hAnsi="Times New Roman" w:ascii="Times New Roman"/>
          <w:kern w:val="1"/>
          <w:sz w:val="24"/>
          <w:szCs w:val="24"/>
          <w:lang w:eastAsia="ar-SA"/>
        </w:rPr>
      </w:pPr>
      <w:r>
        <w:rPr>
          <w:rFonts w:eastAsia="Arial Unicode MS" w:hAnsi="Times New Roman" w:ascii="Times New Roman"/>
          <w:kern w:val="1"/>
          <w:sz w:val="24"/>
          <w:szCs w:val="24"/>
          <w:lang w:eastAsia="ar-SA"/>
        </w:rPr>
        <w:lastRenderedPageBreak/>
        <w:t xml:space="preserve">     </w:t>
      </w:r>
      <w:r w:rsidR="002762B2" w:rsidRPr="00FE4BD0">
        <w:rPr>
          <w:rFonts w:eastAsia="Arial Unicode MS" w:hAnsi="Times New Roman" w:ascii="Times New Roman"/>
          <w:kern w:val="1"/>
          <w:sz w:val="24"/>
          <w:szCs w:val="24"/>
          <w:lang w:eastAsia="ar-SA"/>
        </w:rPr>
        <w:t xml:space="preserve"> </w:t>
      </w:r>
      <w:r>
        <w:rPr>
          <w:rFonts w:eastAsia="Arial Unicode MS" w:hAnsi="Times New Roman" w:ascii="Times New Roman"/>
          <w:kern w:val="1"/>
          <w:sz w:val="24"/>
          <w:szCs w:val="24"/>
          <w:lang w:eastAsia="ar-SA"/>
        </w:rPr>
        <w:t xml:space="preserve">   poslova,</w:t>
      </w:r>
      <w:r w:rsidR="001A4937" w:rsidRPr="00F065CD">
        <w:rPr>
          <w:rFonts w:eastAsia="Arial Unicode MS" w:hAnsi="Times New Roman" w:ascii="Times New Roman"/>
          <w:kern w:val="1"/>
          <w:sz w:val="24"/>
          <w:szCs w:val="24"/>
          <w:lang w:eastAsia="ar-SA"/>
        </w:rPr>
        <w:t xml:space="preserve"> </w:t>
      </w:r>
      <w:r w:rsidR="002762B2" w:rsidRPr="00FE4BD0">
        <w:rPr>
          <w:rFonts w:eastAsia="Arial Unicode MS" w:hAnsi="Times New Roman" w:ascii="Times New Roman"/>
          <w:kern w:val="1"/>
          <w:sz w:val="24"/>
          <w:szCs w:val="24"/>
          <w:lang w:eastAsia="ar-SA"/>
        </w:rPr>
        <w:t>popisivanje pokretnina, pokazivanje pokretnina potencijalnim kupcima</w:t>
      </w:r>
      <w:r w:rsidR="001A4937" w:rsidRPr="00F065CD">
        <w:rPr>
          <w:rFonts w:eastAsia="Arial Unicode MS" w:hAnsi="Times New Roman" w:ascii="Times New Roman"/>
          <w:kern w:val="1"/>
          <w:sz w:val="24"/>
          <w:szCs w:val="24"/>
          <w:lang w:eastAsia="ar-SA"/>
        </w:rPr>
        <w:t xml:space="preserve">, </w:t>
      </w:r>
      <w:r>
        <w:rPr>
          <w:rFonts w:eastAsia="Arial Unicode MS" w:hAnsi="Times New Roman" w:ascii="Times New Roman"/>
          <w:kern w:val="1"/>
          <w:sz w:val="24"/>
          <w:szCs w:val="24"/>
          <w:lang w:eastAsia="ar-SA"/>
        </w:rPr>
        <w:t xml:space="preserve">  </w:t>
      </w:r>
    </w:p>
    <w:p w:rsidRDefault="000D5385" w:rsidP="00E65DA5" w:rsidR="001A4937" w:rsidRPr="00F065CD">
      <w:pPr>
        <w:suppressAutoHyphens/>
        <w:spacing w:after="0"/>
        <w:jc w:val="both"/>
        <w:rPr>
          <w:rFonts w:eastAsia="Arial Unicode MS" w:hAnsi="Times New Roman" w:ascii="Times New Roman"/>
          <w:kern w:val="1"/>
          <w:sz w:val="24"/>
          <w:szCs w:val="24"/>
          <w:lang w:eastAsia="ar-SA"/>
        </w:rPr>
      </w:pPr>
      <w:r>
        <w:rPr>
          <w:rFonts w:eastAsia="Arial Unicode MS" w:hAnsi="Times New Roman" w:ascii="Times New Roman"/>
          <w:kern w:val="1"/>
          <w:sz w:val="24"/>
          <w:szCs w:val="24"/>
          <w:lang w:eastAsia="ar-SA"/>
        </w:rPr>
        <w:t xml:space="preserve">         </w:t>
      </w:r>
      <w:r w:rsidR="00E65DA5">
        <w:rPr>
          <w:rFonts w:eastAsia="Arial Unicode MS" w:hAnsi="Times New Roman" w:ascii="Times New Roman"/>
          <w:kern w:val="1"/>
          <w:sz w:val="24"/>
          <w:szCs w:val="24"/>
          <w:lang w:eastAsia="ar-SA"/>
        </w:rPr>
        <w:t>slaganje registratora</w:t>
      </w:r>
      <w:r w:rsidR="001A4937" w:rsidRPr="00F065CD">
        <w:rPr>
          <w:rFonts w:eastAsia="Arial Unicode MS" w:hAnsi="Times New Roman" w:ascii="Times New Roman"/>
          <w:kern w:val="1"/>
          <w:sz w:val="24"/>
          <w:szCs w:val="24"/>
          <w:lang w:eastAsia="ar-SA"/>
        </w:rPr>
        <w:t xml:space="preserve"> u ukupnom neto iznosu od </w:t>
      </w:r>
      <w:r w:rsidR="00E65DA5">
        <w:rPr>
          <w:rFonts w:eastAsia="Arial Unicode MS" w:hAnsi="Times New Roman" w:ascii="Times New Roman"/>
          <w:kern w:val="1"/>
          <w:sz w:val="24"/>
          <w:szCs w:val="24"/>
          <w:lang w:eastAsia="ar-SA"/>
        </w:rPr>
        <w:t>18.900,00</w:t>
      </w:r>
      <w:r w:rsidR="001A4937" w:rsidRPr="00F065CD">
        <w:rPr>
          <w:rFonts w:eastAsia="Arial Unicode MS" w:hAnsi="Times New Roman" w:ascii="Times New Roman"/>
          <w:kern w:val="1"/>
          <w:sz w:val="24"/>
          <w:szCs w:val="24"/>
          <w:lang w:eastAsia="ar-SA"/>
        </w:rPr>
        <w:t xml:space="preserve"> kn, bruto iznos </w:t>
      </w:r>
      <w:r w:rsidR="00E65DA5">
        <w:rPr>
          <w:rFonts w:eastAsia="Arial Unicode MS" w:hAnsi="Times New Roman" w:ascii="Times New Roman"/>
          <w:kern w:val="1"/>
          <w:sz w:val="24"/>
          <w:szCs w:val="24"/>
          <w:lang w:eastAsia="ar-SA"/>
        </w:rPr>
        <w:t>38.537,19</w:t>
      </w:r>
      <w:r w:rsidR="001A4937" w:rsidRPr="00F065CD">
        <w:rPr>
          <w:rFonts w:eastAsia="Arial Unicode MS" w:hAnsi="Times New Roman" w:ascii="Times New Roman"/>
          <w:kern w:val="1"/>
          <w:sz w:val="24"/>
          <w:szCs w:val="24"/>
          <w:lang w:eastAsia="ar-SA"/>
        </w:rPr>
        <w:t xml:space="preserve"> kn) </w:t>
      </w:r>
    </w:p>
    <w:p w:rsidRDefault="00A84303" w:rsidP="00A84303" w:rsidR="00A84303" w:rsidRPr="00F065CD">
      <w:pPr>
        <w:suppressAutoHyphens/>
        <w:spacing w:after="0"/>
        <w:jc w:val="both"/>
        <w:rPr>
          <w:rFonts w:eastAsia="Arial Unicode MS" w:hAnsi="Times New Roman" w:ascii="Times New Roman"/>
          <w:kern w:val="1"/>
          <w:sz w:val="24"/>
          <w:szCs w:val="24"/>
          <w:lang w:eastAsia="ar-SA"/>
        </w:rPr>
      </w:pPr>
      <w:r w:rsidRPr="00F065CD">
        <w:rPr>
          <w:rFonts w:eastAsia="Arial Unicode MS" w:hAnsi="Times New Roman" w:ascii="Times New Roman"/>
          <w:color w:val="000000"/>
          <w:kern w:val="1"/>
          <w:sz w:val="24"/>
          <w:szCs w:val="24"/>
          <w:lang w:eastAsia="ar-SA"/>
        </w:rPr>
        <w:t xml:space="preserve">   </w:t>
      </w:r>
      <w:r w:rsidR="000D5385">
        <w:rPr>
          <w:rFonts w:eastAsia="Arial Unicode MS" w:hAnsi="Times New Roman" w:ascii="Times New Roman"/>
          <w:color w:val="000000"/>
          <w:kern w:val="1"/>
          <w:sz w:val="24"/>
          <w:szCs w:val="24"/>
          <w:lang w:eastAsia="ar-SA"/>
        </w:rPr>
        <w:t xml:space="preserve">   </w:t>
      </w:r>
      <w:r w:rsidRPr="00F065CD">
        <w:rPr>
          <w:rFonts w:eastAsia="Arial Unicode MS" w:hAnsi="Times New Roman" w:ascii="Times New Roman"/>
          <w:color w:val="000000"/>
          <w:kern w:val="1"/>
          <w:sz w:val="24"/>
          <w:szCs w:val="24"/>
          <w:lang w:eastAsia="ar-SA"/>
        </w:rPr>
        <w:t xml:space="preserve">  </w:t>
      </w:r>
      <w:r w:rsidR="000D5385">
        <w:rPr>
          <w:rFonts w:eastAsia="Arial Unicode MS" w:hAnsi="Times New Roman" w:ascii="Times New Roman"/>
          <w:color w:val="000000"/>
          <w:kern w:val="1"/>
          <w:sz w:val="24"/>
          <w:szCs w:val="24"/>
          <w:lang w:eastAsia="ar-SA"/>
        </w:rPr>
        <w:t>-</w:t>
      </w:r>
      <w:r w:rsidRPr="00FE4BD0">
        <w:rPr>
          <w:rFonts w:eastAsia="Arial Unicode MS" w:hAnsi="Times New Roman" w:ascii="Times New Roman"/>
          <w:kern w:val="1"/>
          <w:sz w:val="24"/>
          <w:szCs w:val="24"/>
          <w:lang w:eastAsia="ar-SA"/>
        </w:rPr>
        <w:t xml:space="preserve">po osnovi stvarnih troškova stečajnog upravitelja iznos od </w:t>
      </w:r>
      <w:r w:rsidR="000D5385">
        <w:rPr>
          <w:rFonts w:eastAsia="Arial Unicode MS" w:hAnsi="Times New Roman" w:ascii="Times New Roman"/>
          <w:kern w:val="1"/>
          <w:sz w:val="24"/>
          <w:szCs w:val="24"/>
          <w:lang w:eastAsia="ar-SA"/>
        </w:rPr>
        <w:t>....</w:t>
      </w:r>
      <w:r w:rsidRPr="00FE4BD0">
        <w:rPr>
          <w:rFonts w:eastAsia="Arial Unicode MS" w:hAnsi="Times New Roman" w:ascii="Times New Roman"/>
          <w:kern w:val="1"/>
          <w:sz w:val="24"/>
          <w:szCs w:val="24"/>
          <w:lang w:eastAsia="ar-SA"/>
        </w:rPr>
        <w:t>..</w:t>
      </w:r>
      <w:r w:rsidRPr="00F065CD">
        <w:rPr>
          <w:rFonts w:eastAsia="Arial Unicode MS" w:hAnsi="Times New Roman" w:ascii="Times New Roman"/>
          <w:kern w:val="1"/>
          <w:sz w:val="24"/>
          <w:szCs w:val="24"/>
          <w:lang w:eastAsia="ar-SA"/>
        </w:rPr>
        <w:t>............</w:t>
      </w:r>
      <w:r w:rsidR="004903F1">
        <w:rPr>
          <w:rFonts w:eastAsia="Arial Unicode MS" w:hAnsi="Times New Roman" w:ascii="Times New Roman"/>
          <w:kern w:val="1"/>
          <w:sz w:val="24"/>
          <w:szCs w:val="24"/>
          <w:lang w:eastAsia="ar-SA"/>
        </w:rPr>
        <w:t>...</w:t>
      </w:r>
      <w:r w:rsidRPr="00FE4BD0">
        <w:rPr>
          <w:rFonts w:eastAsia="Arial Unicode MS" w:hAnsi="Times New Roman" w:ascii="Times New Roman"/>
          <w:kern w:val="1"/>
          <w:sz w:val="24"/>
          <w:szCs w:val="24"/>
          <w:lang w:eastAsia="ar-SA"/>
        </w:rPr>
        <w:t>.....</w:t>
      </w:r>
      <w:r w:rsidR="004903F1">
        <w:rPr>
          <w:rFonts w:eastAsia="Arial Unicode MS" w:hAnsi="Times New Roman" w:ascii="Times New Roman"/>
          <w:kern w:val="1"/>
          <w:sz w:val="24"/>
          <w:szCs w:val="24"/>
          <w:lang w:eastAsia="ar-SA"/>
        </w:rPr>
        <w:t>14.</w:t>
      </w:r>
      <w:r w:rsidR="00B91156">
        <w:rPr>
          <w:rFonts w:eastAsia="Arial Unicode MS" w:hAnsi="Times New Roman" w:ascii="Times New Roman"/>
          <w:kern w:val="1"/>
          <w:sz w:val="24"/>
          <w:szCs w:val="24"/>
          <w:lang w:eastAsia="ar-SA"/>
        </w:rPr>
        <w:t>870,18</w:t>
      </w:r>
      <w:r w:rsidRPr="00FE4BD0">
        <w:rPr>
          <w:rFonts w:eastAsia="Arial Unicode MS" w:hAnsi="Times New Roman" w:ascii="Times New Roman"/>
          <w:kern w:val="1"/>
          <w:sz w:val="24"/>
          <w:szCs w:val="24"/>
          <w:lang w:eastAsia="ar-SA"/>
        </w:rPr>
        <w:t xml:space="preserve"> kn</w:t>
      </w:r>
      <w:r w:rsidRPr="00F065CD">
        <w:rPr>
          <w:rFonts w:eastAsia="Arial Unicode MS" w:hAnsi="Times New Roman" w:ascii="Times New Roman"/>
          <w:kern w:val="1"/>
          <w:sz w:val="24"/>
          <w:szCs w:val="24"/>
          <w:lang w:eastAsia="ar-SA"/>
        </w:rPr>
        <w:t xml:space="preserve">   </w:t>
      </w:r>
    </w:p>
    <w:p w:rsidRDefault="00A84303" w:rsidP="00A84303" w:rsidR="000D5385">
      <w:pPr>
        <w:suppressAutoHyphens/>
        <w:spacing w:after="0"/>
        <w:jc w:val="both"/>
        <w:rPr>
          <w:rFonts w:eastAsia="Arial Unicode MS" w:hAnsi="Times New Roman" w:ascii="Times New Roman"/>
          <w:kern w:val="1"/>
          <w:sz w:val="24"/>
          <w:szCs w:val="24"/>
          <w:lang w:eastAsia="ar-SA"/>
        </w:rPr>
      </w:pPr>
      <w:r w:rsidRPr="00F065CD">
        <w:rPr>
          <w:rFonts w:eastAsia="Arial Unicode MS" w:hAnsi="Times New Roman" w:ascii="Times New Roman"/>
          <w:kern w:val="1"/>
          <w:sz w:val="24"/>
          <w:szCs w:val="24"/>
          <w:lang w:eastAsia="ar-SA"/>
        </w:rPr>
        <w:t xml:space="preserve">      </w:t>
      </w:r>
      <w:r w:rsidR="000D5385">
        <w:rPr>
          <w:rFonts w:eastAsia="Arial Unicode MS" w:hAnsi="Times New Roman" w:ascii="Times New Roman"/>
          <w:kern w:val="1"/>
          <w:sz w:val="24"/>
          <w:szCs w:val="24"/>
          <w:lang w:eastAsia="ar-SA"/>
        </w:rPr>
        <w:t xml:space="preserve">   </w:t>
      </w:r>
      <w:r w:rsidRPr="00F065CD">
        <w:rPr>
          <w:rFonts w:eastAsia="Arial Unicode MS" w:hAnsi="Times New Roman" w:ascii="Times New Roman"/>
          <w:kern w:val="1"/>
          <w:sz w:val="24"/>
          <w:szCs w:val="24"/>
          <w:lang w:eastAsia="ar-SA"/>
        </w:rPr>
        <w:t>(</w:t>
      </w:r>
      <w:r w:rsidRPr="00FE4BD0">
        <w:rPr>
          <w:rFonts w:eastAsia="Arial Unicode MS" w:hAnsi="Times New Roman" w:ascii="Times New Roman"/>
          <w:kern w:val="1"/>
          <w:sz w:val="24"/>
          <w:szCs w:val="24"/>
          <w:lang w:eastAsia="ar-SA"/>
        </w:rPr>
        <w:t>trošak upravnih pristojbi, poštarina, fotokopiranja, izrada pečata, statistika</w:t>
      </w:r>
      <w:r w:rsidRPr="00F065CD">
        <w:rPr>
          <w:rFonts w:eastAsia="Arial Unicode MS" w:hAnsi="Times New Roman" w:ascii="Times New Roman"/>
          <w:kern w:val="1"/>
          <w:sz w:val="24"/>
          <w:szCs w:val="24"/>
          <w:lang w:eastAsia="ar-SA"/>
        </w:rPr>
        <w:t xml:space="preserve">, uredski </w:t>
      </w:r>
      <w:r w:rsidR="000D5385">
        <w:rPr>
          <w:rFonts w:eastAsia="Arial Unicode MS" w:hAnsi="Times New Roman" w:ascii="Times New Roman"/>
          <w:kern w:val="1"/>
          <w:sz w:val="24"/>
          <w:szCs w:val="24"/>
          <w:lang w:eastAsia="ar-SA"/>
        </w:rPr>
        <w:t xml:space="preserve">  </w:t>
      </w:r>
    </w:p>
    <w:p w:rsidRDefault="000D5385" w:rsidP="00A84303" w:rsidR="00A84303" w:rsidRPr="00F065CD">
      <w:pPr>
        <w:suppressAutoHyphens/>
        <w:spacing w:after="0"/>
        <w:jc w:val="both"/>
        <w:rPr>
          <w:rFonts w:eastAsia="Arial Unicode MS" w:hAnsi="Times New Roman" w:ascii="Times New Roman"/>
          <w:kern w:val="1"/>
          <w:sz w:val="24"/>
          <w:szCs w:val="24"/>
          <w:lang w:eastAsia="ar-SA"/>
        </w:rPr>
      </w:pPr>
      <w:r>
        <w:rPr>
          <w:rFonts w:eastAsia="Arial Unicode MS" w:hAnsi="Times New Roman" w:ascii="Times New Roman"/>
          <w:kern w:val="1"/>
          <w:sz w:val="24"/>
          <w:szCs w:val="24"/>
          <w:lang w:eastAsia="ar-SA"/>
        </w:rPr>
        <w:t xml:space="preserve">          </w:t>
      </w:r>
      <w:r w:rsidR="00A84303" w:rsidRPr="00F065CD">
        <w:rPr>
          <w:rFonts w:eastAsia="Arial Unicode MS" w:hAnsi="Times New Roman" w:ascii="Times New Roman"/>
          <w:kern w:val="1"/>
          <w:sz w:val="24"/>
          <w:szCs w:val="24"/>
          <w:lang w:eastAsia="ar-SA"/>
        </w:rPr>
        <w:t>materijal</w:t>
      </w:r>
      <w:r w:rsidR="00A84303" w:rsidRPr="00FE4BD0">
        <w:rPr>
          <w:rFonts w:eastAsia="Arial Unicode MS" w:hAnsi="Times New Roman" w:ascii="Times New Roman"/>
          <w:kern w:val="1"/>
          <w:sz w:val="24"/>
          <w:szCs w:val="24"/>
          <w:lang w:eastAsia="ar-SA"/>
        </w:rPr>
        <w:t>)</w:t>
      </w:r>
    </w:p>
    <w:p w:rsidRDefault="00A84303" w:rsidP="00A84303" w:rsidR="00A84303" w:rsidRPr="00F065CD">
      <w:pPr>
        <w:suppressAutoHyphens/>
        <w:spacing w:after="0"/>
        <w:jc w:val="both"/>
        <w:rPr>
          <w:rFonts w:eastAsia="Arial Unicode MS" w:hAnsi="Times New Roman" w:ascii="Times New Roman"/>
          <w:kern w:val="1"/>
          <w:sz w:val="24"/>
          <w:szCs w:val="24"/>
          <w:lang w:eastAsia="ar-SA"/>
        </w:rPr>
      </w:pPr>
      <w:r w:rsidRPr="00F065CD">
        <w:rPr>
          <w:rFonts w:eastAsia="Arial Unicode MS" w:hAnsi="Times New Roman" w:ascii="Times New Roman"/>
          <w:kern w:val="1"/>
          <w:sz w:val="24"/>
          <w:szCs w:val="24"/>
          <w:lang w:eastAsia="ar-SA"/>
        </w:rPr>
        <w:t xml:space="preserve">   </w:t>
      </w:r>
      <w:r w:rsidR="000D5385">
        <w:rPr>
          <w:rFonts w:eastAsia="Arial Unicode MS" w:hAnsi="Times New Roman" w:ascii="Times New Roman"/>
          <w:kern w:val="1"/>
          <w:sz w:val="24"/>
          <w:szCs w:val="24"/>
          <w:lang w:eastAsia="ar-SA"/>
        </w:rPr>
        <w:t xml:space="preserve">    </w:t>
      </w:r>
      <w:r w:rsidR="00E65DA5">
        <w:rPr>
          <w:rFonts w:eastAsia="Arial Unicode MS" w:hAnsi="Times New Roman" w:ascii="Times New Roman"/>
          <w:kern w:val="1"/>
          <w:sz w:val="24"/>
          <w:szCs w:val="24"/>
          <w:lang w:eastAsia="ar-SA"/>
        </w:rPr>
        <w:t xml:space="preserve"> -po osnovi  troškova sud. prist. i troškova javnog bilježnika  iznos od...</w:t>
      </w:r>
      <w:r w:rsidRPr="00F065CD">
        <w:rPr>
          <w:rFonts w:eastAsia="Arial Unicode MS" w:hAnsi="Times New Roman" w:ascii="Times New Roman"/>
          <w:kern w:val="1"/>
          <w:sz w:val="24"/>
          <w:szCs w:val="24"/>
          <w:lang w:eastAsia="ar-SA"/>
        </w:rPr>
        <w:t>........</w:t>
      </w:r>
      <w:r w:rsidR="00B91156">
        <w:rPr>
          <w:rFonts w:eastAsia="Arial Unicode MS" w:hAnsi="Times New Roman" w:ascii="Times New Roman"/>
          <w:kern w:val="1"/>
          <w:sz w:val="24"/>
          <w:szCs w:val="24"/>
          <w:lang w:eastAsia="ar-SA"/>
        </w:rPr>
        <w:t>38.022,13</w:t>
      </w:r>
      <w:r w:rsidRPr="00F065CD">
        <w:rPr>
          <w:rFonts w:eastAsia="Arial Unicode MS" w:hAnsi="Times New Roman" w:ascii="Times New Roman"/>
          <w:kern w:val="1"/>
          <w:sz w:val="24"/>
          <w:szCs w:val="24"/>
          <w:lang w:eastAsia="ar-SA"/>
        </w:rPr>
        <w:t xml:space="preserve"> kn</w:t>
      </w:r>
      <w:r w:rsidR="00E65DA5">
        <w:rPr>
          <w:rFonts w:eastAsia="Arial Unicode MS" w:hAnsi="Times New Roman" w:ascii="Times New Roman"/>
          <w:kern w:val="1"/>
          <w:sz w:val="24"/>
          <w:szCs w:val="24"/>
          <w:lang w:eastAsia="ar-SA"/>
        </w:rPr>
        <w:t xml:space="preserve">  </w:t>
      </w:r>
    </w:p>
    <w:p w:rsidRDefault="00A84303" w:rsidP="00A84303" w:rsidR="00A84303" w:rsidRPr="00F065CD">
      <w:pPr>
        <w:suppressAutoHyphens/>
        <w:spacing w:after="0"/>
        <w:jc w:val="both"/>
        <w:rPr>
          <w:rFonts w:eastAsia="Arial Unicode MS" w:hAnsi="Times New Roman" w:ascii="Times New Roman"/>
          <w:kern w:val="1"/>
          <w:sz w:val="24"/>
          <w:szCs w:val="24"/>
          <w:lang w:eastAsia="ar-SA"/>
        </w:rPr>
      </w:pPr>
      <w:r w:rsidRPr="00F065CD">
        <w:rPr>
          <w:rFonts w:eastAsia="Arial Unicode MS" w:hAnsi="Times New Roman" w:ascii="Times New Roman"/>
          <w:kern w:val="1"/>
          <w:sz w:val="24"/>
          <w:szCs w:val="24"/>
          <w:lang w:eastAsia="ar-SA"/>
        </w:rPr>
        <w:t xml:space="preserve">    </w:t>
      </w:r>
      <w:r w:rsidR="000D5385">
        <w:rPr>
          <w:rFonts w:eastAsia="Arial Unicode MS" w:hAnsi="Times New Roman" w:ascii="Times New Roman"/>
          <w:kern w:val="1"/>
          <w:sz w:val="24"/>
          <w:szCs w:val="24"/>
          <w:lang w:eastAsia="ar-SA"/>
        </w:rPr>
        <w:t xml:space="preserve">   -</w:t>
      </w:r>
      <w:r w:rsidRPr="00F065CD">
        <w:rPr>
          <w:rFonts w:eastAsia="Arial Unicode MS" w:hAnsi="Times New Roman" w:ascii="Times New Roman"/>
          <w:kern w:val="1"/>
          <w:sz w:val="24"/>
          <w:szCs w:val="24"/>
          <w:lang w:eastAsia="ar-SA"/>
        </w:rPr>
        <w:t xml:space="preserve">po osnovi </w:t>
      </w:r>
      <w:r w:rsidR="00E65DA5">
        <w:rPr>
          <w:rFonts w:eastAsia="Arial Unicode MS" w:hAnsi="Times New Roman" w:ascii="Times New Roman"/>
          <w:kern w:val="1"/>
          <w:sz w:val="24"/>
          <w:szCs w:val="24"/>
          <w:lang w:eastAsia="ar-SA"/>
        </w:rPr>
        <w:t>troškova utovara, prijevoza registratora na skladište iznos od ........5.850,00 kn</w:t>
      </w:r>
    </w:p>
    <w:p w:rsidRDefault="00E65DA5" w:rsidP="00F065CD" w:rsidR="00E65DA5">
      <w:pPr>
        <w:spacing w:after="0"/>
        <w:rPr>
          <w:rFonts w:eastAsia="Arial Unicode MS" w:hAnsi="Times New Roman" w:ascii="Times New Roman"/>
          <w:b/>
          <w:kern w:val="1"/>
          <w:sz w:val="24"/>
          <w:szCs w:val="24"/>
          <w:lang w:eastAsia="ar-SA"/>
        </w:rPr>
      </w:pPr>
    </w:p>
    <w:p w:rsidRDefault="00F065CD" w:rsidP="00F065CD" w:rsidR="002762B2" w:rsidRPr="00F065CD">
      <w:pPr>
        <w:spacing w:after="0"/>
        <w:rPr>
          <w:rFonts w:eastAsia="Arial Unicode MS" w:hAnsi="Times New Roman" w:ascii="Times New Roman"/>
          <w:b/>
          <w:bCs/>
          <w:color w:val="000000"/>
          <w:kern w:val="1"/>
          <w:sz w:val="24"/>
          <w:szCs w:val="24"/>
          <w:lang w:eastAsia="ar-SA"/>
        </w:rPr>
      </w:pPr>
      <w:r w:rsidRPr="00F065CD">
        <w:rPr>
          <w:rFonts w:eastAsia="Arial Unicode MS" w:hAnsi="Times New Roman" w:ascii="Times New Roman"/>
          <w:b/>
          <w:bCs/>
          <w:color w:val="000000"/>
          <w:kern w:val="1"/>
          <w:sz w:val="24"/>
          <w:szCs w:val="24"/>
          <w:lang w:eastAsia="ar-SA"/>
        </w:rPr>
        <w:t xml:space="preserve">d) </w:t>
      </w:r>
      <w:r w:rsidR="002762B2" w:rsidRPr="00F065CD">
        <w:rPr>
          <w:rFonts w:eastAsia="Arial Unicode MS" w:hAnsi="Times New Roman" w:ascii="Times New Roman"/>
          <w:b/>
          <w:bCs/>
          <w:color w:val="000000"/>
          <w:kern w:val="1"/>
          <w:sz w:val="24"/>
          <w:szCs w:val="24"/>
          <w:lang w:eastAsia="ar-SA"/>
        </w:rPr>
        <w:t xml:space="preserve">Budući troškovi stečajnog postupka nužni za vođenje istog u  iduća tri mjeseca iznose </w:t>
      </w:r>
      <w:r w:rsidR="00634287">
        <w:rPr>
          <w:rFonts w:eastAsia="Arial Unicode MS" w:hAnsi="Times New Roman" w:ascii="Times New Roman"/>
          <w:b/>
          <w:bCs/>
          <w:color w:val="000000"/>
          <w:kern w:val="1"/>
          <w:sz w:val="24"/>
          <w:szCs w:val="24"/>
          <w:lang w:eastAsia="ar-SA"/>
        </w:rPr>
        <w:t>146.307,02</w:t>
      </w:r>
      <w:r w:rsidR="002762B2" w:rsidRPr="00F065CD">
        <w:rPr>
          <w:rFonts w:eastAsia="Arial Unicode MS" w:hAnsi="Times New Roman" w:ascii="Times New Roman"/>
          <w:b/>
          <w:bCs/>
          <w:color w:val="000000"/>
          <w:kern w:val="1"/>
          <w:sz w:val="24"/>
          <w:szCs w:val="24"/>
          <w:lang w:eastAsia="ar-SA"/>
        </w:rPr>
        <w:t xml:space="preserve"> kn kako slijedi: </w:t>
      </w:r>
    </w:p>
    <w:p w:rsidRDefault="002762B2" w:rsidP="00F065CD" w:rsidR="00F065CD" w:rsidRPr="00F065CD">
      <w:pPr>
        <w:pStyle w:val="Odlomakpopisa"/>
        <w:numPr>
          <w:ilvl w:val="0"/>
          <w:numId w:val="13"/>
        </w:numPr>
        <w:suppressAutoHyphens/>
        <w:spacing w:after="0"/>
        <w:jc w:val="both"/>
        <w:rPr>
          <w:rFonts w:eastAsia="Arial Unicode MS" w:hAnsi="Times New Roman" w:ascii="Times New Roman"/>
          <w:color w:val="000000"/>
          <w:kern w:val="1"/>
          <w:sz w:val="24"/>
          <w:szCs w:val="24"/>
          <w:lang w:eastAsia="ar-SA"/>
        </w:rPr>
      </w:pPr>
      <w:r w:rsidRPr="00F065CD">
        <w:rPr>
          <w:rFonts w:eastAsia="Arial Unicode MS" w:hAnsi="Times New Roman" w:ascii="Times New Roman"/>
          <w:color w:val="000000"/>
          <w:kern w:val="1"/>
          <w:sz w:val="24"/>
          <w:szCs w:val="24"/>
          <w:lang w:eastAsia="ar-SA"/>
        </w:rPr>
        <w:t>po osnovi sudskih troškova stečajnog postupka iznos od ...............</w:t>
      </w:r>
      <w:r w:rsidR="00F065CD" w:rsidRPr="00F065CD">
        <w:rPr>
          <w:rFonts w:eastAsia="Arial Unicode MS" w:hAnsi="Times New Roman" w:ascii="Times New Roman"/>
          <w:color w:val="000000"/>
          <w:kern w:val="1"/>
          <w:sz w:val="24"/>
          <w:szCs w:val="24"/>
          <w:lang w:eastAsia="ar-SA"/>
        </w:rPr>
        <w:t>....</w:t>
      </w:r>
      <w:r w:rsidR="000D5385">
        <w:rPr>
          <w:rFonts w:eastAsia="Arial Unicode MS" w:hAnsi="Times New Roman" w:ascii="Times New Roman"/>
          <w:color w:val="000000"/>
          <w:kern w:val="1"/>
          <w:sz w:val="24"/>
          <w:szCs w:val="24"/>
          <w:lang w:eastAsia="ar-SA"/>
        </w:rPr>
        <w:t>..</w:t>
      </w:r>
      <w:r w:rsidR="00F065CD" w:rsidRPr="00F065CD">
        <w:rPr>
          <w:rFonts w:eastAsia="Arial Unicode MS" w:hAnsi="Times New Roman" w:ascii="Times New Roman"/>
          <w:color w:val="000000"/>
          <w:kern w:val="1"/>
          <w:sz w:val="24"/>
          <w:szCs w:val="24"/>
          <w:lang w:eastAsia="ar-SA"/>
        </w:rPr>
        <w:t>..</w:t>
      </w:r>
      <w:r w:rsidRPr="00F065CD">
        <w:rPr>
          <w:rFonts w:eastAsia="Arial Unicode MS" w:hAnsi="Times New Roman" w:ascii="Times New Roman"/>
          <w:color w:val="000000"/>
          <w:kern w:val="1"/>
          <w:sz w:val="24"/>
          <w:szCs w:val="24"/>
          <w:lang w:eastAsia="ar-SA"/>
        </w:rPr>
        <w:t>.....1.500,00 kn</w:t>
      </w:r>
    </w:p>
    <w:p w:rsidRDefault="002762B2" w:rsidP="00F065CD" w:rsidR="00F065CD" w:rsidRPr="00F065CD">
      <w:pPr>
        <w:pStyle w:val="Odlomakpopisa"/>
        <w:numPr>
          <w:ilvl w:val="0"/>
          <w:numId w:val="13"/>
        </w:numPr>
        <w:suppressAutoHyphens/>
        <w:spacing w:after="0"/>
        <w:jc w:val="both"/>
        <w:rPr>
          <w:rFonts w:eastAsia="Arial Unicode MS" w:hAnsi="Times New Roman" w:ascii="Times New Roman"/>
          <w:color w:val="000000"/>
          <w:kern w:val="1"/>
          <w:sz w:val="24"/>
          <w:szCs w:val="24"/>
          <w:lang w:eastAsia="ar-SA"/>
        </w:rPr>
      </w:pPr>
      <w:r w:rsidRPr="00F065CD">
        <w:rPr>
          <w:rFonts w:eastAsia="Arial Unicode MS" w:hAnsi="Times New Roman" w:ascii="Times New Roman"/>
          <w:color w:val="000000"/>
          <w:kern w:val="1"/>
          <w:sz w:val="24"/>
          <w:szCs w:val="24"/>
          <w:lang w:eastAsia="ar-SA"/>
        </w:rPr>
        <w:t>po osnovi usluga knjigovodstva bruto iznos od .......................</w:t>
      </w:r>
      <w:r w:rsidR="00F065CD" w:rsidRPr="00F065CD">
        <w:rPr>
          <w:rFonts w:eastAsia="Arial Unicode MS" w:hAnsi="Times New Roman" w:ascii="Times New Roman"/>
          <w:color w:val="000000"/>
          <w:kern w:val="1"/>
          <w:sz w:val="24"/>
          <w:szCs w:val="24"/>
          <w:lang w:eastAsia="ar-SA"/>
        </w:rPr>
        <w:t>........</w:t>
      </w:r>
      <w:r w:rsidRPr="00F065CD">
        <w:rPr>
          <w:rFonts w:eastAsia="Arial Unicode MS" w:hAnsi="Times New Roman" w:ascii="Times New Roman"/>
          <w:color w:val="000000"/>
          <w:kern w:val="1"/>
          <w:sz w:val="24"/>
          <w:szCs w:val="24"/>
          <w:lang w:eastAsia="ar-SA"/>
        </w:rPr>
        <w:t>.....</w:t>
      </w:r>
      <w:r w:rsidR="000D5385">
        <w:rPr>
          <w:rFonts w:eastAsia="Arial Unicode MS" w:hAnsi="Times New Roman" w:ascii="Times New Roman"/>
          <w:color w:val="000000"/>
          <w:kern w:val="1"/>
          <w:sz w:val="24"/>
          <w:szCs w:val="24"/>
          <w:lang w:eastAsia="ar-SA"/>
        </w:rPr>
        <w:t>...</w:t>
      </w:r>
      <w:r w:rsidR="00E65DA5">
        <w:rPr>
          <w:rFonts w:eastAsia="Arial Unicode MS" w:hAnsi="Times New Roman" w:ascii="Times New Roman"/>
          <w:color w:val="000000"/>
          <w:kern w:val="1"/>
          <w:sz w:val="24"/>
          <w:szCs w:val="24"/>
          <w:lang w:eastAsia="ar-SA"/>
        </w:rPr>
        <w:t>....9.0</w:t>
      </w:r>
      <w:r w:rsidRPr="00F065CD">
        <w:rPr>
          <w:rFonts w:eastAsia="Arial Unicode MS" w:hAnsi="Times New Roman" w:ascii="Times New Roman"/>
          <w:color w:val="000000"/>
          <w:kern w:val="1"/>
          <w:sz w:val="24"/>
          <w:szCs w:val="24"/>
          <w:lang w:eastAsia="ar-SA"/>
        </w:rPr>
        <w:t>00,00 kn</w:t>
      </w:r>
    </w:p>
    <w:p w:rsidRDefault="002762B2" w:rsidP="00F065CD" w:rsidR="00F065CD">
      <w:pPr>
        <w:pStyle w:val="Odlomakpopisa"/>
        <w:numPr>
          <w:ilvl w:val="0"/>
          <w:numId w:val="13"/>
        </w:numPr>
        <w:suppressAutoHyphens/>
        <w:spacing w:after="0"/>
        <w:jc w:val="both"/>
        <w:rPr>
          <w:rFonts w:eastAsia="Arial Unicode MS" w:hAnsi="Times New Roman" w:ascii="Times New Roman"/>
          <w:color w:val="000000"/>
          <w:kern w:val="1"/>
          <w:sz w:val="24"/>
          <w:szCs w:val="24"/>
          <w:lang w:eastAsia="ar-SA"/>
        </w:rPr>
      </w:pPr>
      <w:r w:rsidRPr="00F065CD">
        <w:rPr>
          <w:rFonts w:eastAsia="Arial Unicode MS" w:hAnsi="Times New Roman" w:ascii="Times New Roman"/>
          <w:color w:val="000000"/>
          <w:kern w:val="1"/>
          <w:sz w:val="24"/>
          <w:szCs w:val="24"/>
          <w:lang w:eastAsia="ar-SA"/>
        </w:rPr>
        <w:t>po osnovi troškova vođenja žiro računa iznos od ....................................</w:t>
      </w:r>
      <w:r w:rsidR="000D5385">
        <w:rPr>
          <w:rFonts w:eastAsia="Arial Unicode MS" w:hAnsi="Times New Roman" w:ascii="Times New Roman"/>
          <w:color w:val="000000"/>
          <w:kern w:val="1"/>
          <w:sz w:val="24"/>
          <w:szCs w:val="24"/>
          <w:lang w:eastAsia="ar-SA"/>
        </w:rPr>
        <w:t>..</w:t>
      </w:r>
      <w:r w:rsidR="00634287">
        <w:rPr>
          <w:rFonts w:eastAsia="Arial Unicode MS" w:hAnsi="Times New Roman" w:ascii="Times New Roman"/>
          <w:color w:val="000000"/>
          <w:kern w:val="1"/>
          <w:sz w:val="24"/>
          <w:szCs w:val="24"/>
          <w:lang w:eastAsia="ar-SA"/>
        </w:rPr>
        <w:t>.....30</w:t>
      </w:r>
      <w:r w:rsidRPr="00F065CD">
        <w:rPr>
          <w:rFonts w:eastAsia="Arial Unicode MS" w:hAnsi="Times New Roman" w:ascii="Times New Roman"/>
          <w:color w:val="000000"/>
          <w:kern w:val="1"/>
          <w:sz w:val="24"/>
          <w:szCs w:val="24"/>
          <w:lang w:eastAsia="ar-SA"/>
        </w:rPr>
        <w:t>0,00 kn</w:t>
      </w:r>
    </w:p>
    <w:p w:rsidRDefault="00634287" w:rsidP="00F065CD" w:rsidR="00634287">
      <w:pPr>
        <w:pStyle w:val="Odlomakpopisa"/>
        <w:numPr>
          <w:ilvl w:val="0"/>
          <w:numId w:val="13"/>
        </w:numPr>
        <w:suppressAutoHyphens/>
        <w:spacing w:after="0"/>
        <w:jc w:val="both"/>
        <w:rPr>
          <w:rFonts w:eastAsia="Arial Unicode MS" w:hAnsi="Times New Roman" w:ascii="Times New Roman"/>
          <w:color w:val="000000"/>
          <w:kern w:val="1"/>
          <w:sz w:val="24"/>
          <w:szCs w:val="24"/>
          <w:lang w:eastAsia="ar-SA"/>
        </w:rPr>
      </w:pPr>
      <w:r>
        <w:rPr>
          <w:rFonts w:eastAsia="Arial Unicode MS" w:hAnsi="Times New Roman" w:ascii="Times New Roman"/>
          <w:color w:val="000000"/>
          <w:kern w:val="1"/>
          <w:sz w:val="24"/>
          <w:szCs w:val="24"/>
          <w:lang w:eastAsia="ar-SA"/>
        </w:rPr>
        <w:t>po osnovi troškova skladištenja registratora-arhive bruto iznos od..........134.507,02 kn</w:t>
      </w:r>
    </w:p>
    <w:p w:rsidRDefault="00634287" w:rsidP="00634287" w:rsidR="00634287" w:rsidRPr="00634287">
      <w:pPr>
        <w:pStyle w:val="Odlomakpopisa"/>
        <w:numPr>
          <w:ilvl w:val="0"/>
          <w:numId w:val="13"/>
        </w:numPr>
        <w:suppressAutoHyphens/>
        <w:spacing w:after="0"/>
        <w:jc w:val="both"/>
        <w:rPr>
          <w:rFonts w:eastAsia="Arial Unicode MS" w:hAnsi="Times New Roman" w:ascii="Times New Roman"/>
          <w:color w:val="000000"/>
          <w:kern w:val="1"/>
          <w:sz w:val="24"/>
          <w:szCs w:val="24"/>
          <w:lang w:eastAsia="ar-SA"/>
        </w:rPr>
      </w:pPr>
      <w:r w:rsidRPr="00634287">
        <w:rPr>
          <w:rFonts w:eastAsia="Arial Unicode MS" w:hAnsi="Times New Roman" w:ascii="Times New Roman"/>
          <w:color w:val="000000"/>
          <w:kern w:val="1"/>
          <w:sz w:val="24"/>
          <w:szCs w:val="24"/>
          <w:lang w:eastAsia="ar-SA"/>
        </w:rPr>
        <w:t>(zakonom su propisani rokovi čuvanja financijske dokumentacije tako da je zaključen ugovor o arhiviranju  2596 registratora koji su se do dana otkaza ugovora o zakupu nalazila u sjedištu društva u Kelekovoj).</w:t>
      </w:r>
    </w:p>
    <w:p w:rsidRDefault="002762B2" w:rsidP="00F065CD" w:rsidR="000D5385">
      <w:pPr>
        <w:pStyle w:val="Odlomakpopisa"/>
        <w:numPr>
          <w:ilvl w:val="0"/>
          <w:numId w:val="13"/>
        </w:numPr>
        <w:suppressAutoHyphens/>
        <w:spacing w:after="0"/>
        <w:jc w:val="both"/>
        <w:rPr>
          <w:rFonts w:eastAsia="Arial Unicode MS" w:hAnsi="Times New Roman" w:ascii="Times New Roman"/>
          <w:color w:val="000000"/>
          <w:kern w:val="1"/>
          <w:sz w:val="24"/>
          <w:szCs w:val="24"/>
          <w:lang w:eastAsia="ar-SA"/>
        </w:rPr>
      </w:pPr>
      <w:r w:rsidRPr="00F065CD">
        <w:rPr>
          <w:rFonts w:eastAsia="Arial Unicode MS" w:hAnsi="Times New Roman" w:ascii="Times New Roman"/>
          <w:color w:val="000000"/>
          <w:kern w:val="1"/>
          <w:sz w:val="24"/>
          <w:szCs w:val="24"/>
          <w:lang w:eastAsia="ar-SA"/>
        </w:rPr>
        <w:t>po osnovi stvarnih troškova stečajnog upravit</w:t>
      </w:r>
      <w:r w:rsidR="000D5385">
        <w:rPr>
          <w:rFonts w:eastAsia="Arial Unicode MS" w:hAnsi="Times New Roman" w:ascii="Times New Roman"/>
          <w:color w:val="000000"/>
          <w:kern w:val="1"/>
          <w:sz w:val="24"/>
          <w:szCs w:val="24"/>
          <w:lang w:eastAsia="ar-SA"/>
        </w:rPr>
        <w:t>elja iznos od.....</w:t>
      </w:r>
      <w:r w:rsidRPr="00F065CD">
        <w:rPr>
          <w:rFonts w:eastAsia="Arial Unicode MS" w:hAnsi="Times New Roman" w:ascii="Times New Roman"/>
          <w:color w:val="000000"/>
          <w:kern w:val="1"/>
          <w:sz w:val="24"/>
          <w:szCs w:val="24"/>
          <w:lang w:eastAsia="ar-SA"/>
        </w:rPr>
        <w:t>....</w:t>
      </w:r>
      <w:r w:rsidR="000D5385">
        <w:rPr>
          <w:rFonts w:eastAsia="Arial Unicode MS" w:hAnsi="Times New Roman" w:ascii="Times New Roman"/>
          <w:color w:val="000000"/>
          <w:kern w:val="1"/>
          <w:sz w:val="24"/>
          <w:szCs w:val="24"/>
          <w:lang w:eastAsia="ar-SA"/>
        </w:rPr>
        <w:t>................</w:t>
      </w:r>
      <w:r w:rsidRPr="00F065CD">
        <w:rPr>
          <w:rFonts w:eastAsia="Arial Unicode MS" w:hAnsi="Times New Roman" w:ascii="Times New Roman"/>
          <w:color w:val="000000"/>
          <w:kern w:val="1"/>
          <w:sz w:val="24"/>
          <w:szCs w:val="24"/>
          <w:lang w:eastAsia="ar-SA"/>
        </w:rPr>
        <w:t xml:space="preserve">.1.000,00 kn </w:t>
      </w:r>
    </w:p>
    <w:p w:rsidRDefault="002762B2" w:rsidP="00634287" w:rsidR="00E65DA5">
      <w:pPr>
        <w:pStyle w:val="Odlomakpopisa"/>
        <w:suppressAutoHyphens/>
        <w:spacing w:after="0"/>
        <w:jc w:val="both"/>
        <w:rPr>
          <w:rFonts w:cs="Calibri" w:eastAsia="Arial Unicode MS"/>
          <w:color w:val="000000"/>
          <w:kern w:val="1"/>
          <w:lang w:eastAsia="ar-SA"/>
        </w:rPr>
      </w:pPr>
      <w:r w:rsidRPr="00F065CD">
        <w:rPr>
          <w:rFonts w:eastAsia="Arial Unicode MS" w:hAnsi="Times New Roman" w:ascii="Times New Roman"/>
          <w:color w:val="000000"/>
          <w:kern w:val="1"/>
          <w:sz w:val="24"/>
          <w:szCs w:val="24"/>
          <w:lang w:eastAsia="ar-SA"/>
        </w:rPr>
        <w:t>(troškovi goriva, troškovi uredskog materijala, fotokopiranja,  telefonske usl</w:t>
      </w:r>
      <w:r w:rsidR="00EF0CF7">
        <w:rPr>
          <w:rFonts w:eastAsia="Arial Unicode MS" w:hAnsi="Times New Roman" w:ascii="Times New Roman"/>
          <w:color w:val="000000"/>
          <w:kern w:val="1"/>
          <w:sz w:val="24"/>
          <w:szCs w:val="24"/>
          <w:lang w:eastAsia="ar-SA"/>
        </w:rPr>
        <w:t>uge, poštarine, obrazaca iz NN)</w:t>
      </w:r>
      <w:r w:rsidR="00E65DA5" w:rsidRPr="00937563">
        <w:rPr>
          <w:rFonts w:cs="Calibri" w:eastAsia="Arial Unicode MS"/>
          <w:color w:val="000000"/>
          <w:kern w:val="1"/>
          <w:lang w:eastAsia="ar-SA"/>
        </w:rPr>
        <w:t>.</w:t>
      </w:r>
    </w:p>
    <w:p w:rsidRDefault="00EF0CF7" w:rsidP="00634287" w:rsidR="00EF0CF7" w:rsidRPr="00937563">
      <w:pPr>
        <w:pStyle w:val="Odlomakpopisa"/>
        <w:suppressAutoHyphens/>
        <w:spacing w:after="0"/>
        <w:jc w:val="both"/>
        <w:rPr>
          <w:rFonts w:eastAsia="Arial Unicode MS" w:hAnsi="Times New Roman" w:ascii="Times New Roman"/>
          <w:color w:val="000000"/>
          <w:kern w:val="1"/>
          <w:sz w:val="24"/>
          <w:szCs w:val="24"/>
          <w:lang w:eastAsia="ar-SA"/>
        </w:rPr>
      </w:pPr>
    </w:p>
    <w:p w:rsidRDefault="00EF0CF7" w:rsidP="00EF0CF7" w:rsidR="00EF0CF7" w:rsidRPr="00F065CD">
      <w:pPr>
        <w:spacing w:after="0"/>
        <w:rPr>
          <w:rFonts w:hAnsi="Times New Roman" w:ascii="Times New Roman"/>
          <w:sz w:val="24"/>
          <w:szCs w:val="24"/>
          <w:lang w:val="pl-PL"/>
        </w:rPr>
      </w:pPr>
      <w:r w:rsidRPr="00B33C32">
        <w:rPr>
          <w:rFonts w:eastAsia="Arial Unicode MS" w:hAnsi="Times New Roman" w:ascii="Times New Roman"/>
          <w:b/>
          <w:bCs/>
          <w:color w:val="000000"/>
          <w:kern w:val="1"/>
          <w:sz w:val="24"/>
          <w:szCs w:val="24"/>
          <w:lang w:eastAsia="ar-SA"/>
        </w:rPr>
        <w:t xml:space="preserve">e) Isplatit će se razlučnom vjerovniku Dalmare d.o.o. iznos od </w:t>
      </w:r>
      <w:r w:rsidR="00B33C32" w:rsidRPr="00B33C32">
        <w:rPr>
          <w:rFonts w:eastAsia="Arial Unicode MS" w:hAnsi="Times New Roman" w:ascii="Times New Roman"/>
          <w:b/>
          <w:bCs/>
          <w:color w:val="000000"/>
          <w:kern w:val="1"/>
          <w:sz w:val="24"/>
          <w:szCs w:val="24"/>
          <w:lang w:eastAsia="ar-SA"/>
        </w:rPr>
        <w:t xml:space="preserve">75.653,04 </w:t>
      </w:r>
      <w:r w:rsidRPr="00B33C32">
        <w:rPr>
          <w:rFonts w:eastAsia="Arial Unicode MS" w:hAnsi="Times New Roman" w:ascii="Times New Roman"/>
          <w:b/>
          <w:bCs/>
          <w:color w:val="000000"/>
          <w:kern w:val="1"/>
          <w:sz w:val="24"/>
          <w:szCs w:val="24"/>
          <w:lang w:eastAsia="ar-SA"/>
        </w:rPr>
        <w:t>kn</w:t>
      </w:r>
      <w:r>
        <w:rPr>
          <w:rFonts w:eastAsia="Arial Unicode MS" w:hAnsi="Times New Roman" w:ascii="Times New Roman"/>
          <w:b/>
          <w:bCs/>
          <w:color w:val="000000"/>
          <w:kern w:val="1"/>
          <w:sz w:val="24"/>
          <w:szCs w:val="24"/>
          <w:lang w:eastAsia="ar-SA"/>
        </w:rPr>
        <w:t xml:space="preserve"> </w:t>
      </w:r>
    </w:p>
    <w:p w:rsidRDefault="00B33C32" w:rsidP="000E1F39" w:rsidR="00B33C32">
      <w:pPr>
        <w:rPr>
          <w:rFonts w:hAnsi="Times New Roman" w:ascii="Times New Roman"/>
          <w:sz w:val="24"/>
          <w:szCs w:val="24"/>
        </w:rPr>
      </w:pPr>
    </w:p>
    <w:p w:rsidRDefault="000E1F39" w:rsidP="000E1F39" w:rsidR="000E1F39" w:rsidRPr="00F065CD">
      <w:pPr>
        <w:rPr>
          <w:rFonts w:hAnsi="Times New Roman" w:ascii="Times New Roman"/>
          <w:sz w:val="24"/>
          <w:szCs w:val="24"/>
          <w:lang w:val="pl-PL"/>
        </w:rPr>
      </w:pPr>
      <w:r w:rsidRPr="00F065CD">
        <w:rPr>
          <w:rFonts w:hAnsi="Times New Roman" w:ascii="Times New Roman"/>
          <w:sz w:val="24"/>
          <w:szCs w:val="24"/>
          <w:lang w:val="pl-PL"/>
        </w:rPr>
        <w:t>III. RADNJE KOJE ĆE SE PODUZETI U NAREDNOM RAZDOBLJU</w:t>
      </w:r>
      <w:r w:rsidR="00B91156">
        <w:rPr>
          <w:rFonts w:hAnsi="Times New Roman" w:ascii="Times New Roman"/>
          <w:sz w:val="24"/>
          <w:szCs w:val="24"/>
          <w:lang w:val="pl-PL"/>
        </w:rPr>
        <w:t xml:space="preserve"> OD 10.10.2016.g. do 10.01.2017</w:t>
      </w:r>
      <w:r w:rsidR="00F065CD" w:rsidRPr="00F065CD">
        <w:rPr>
          <w:rFonts w:hAnsi="Times New Roman" w:ascii="Times New Roman"/>
          <w:sz w:val="24"/>
          <w:szCs w:val="24"/>
          <w:lang w:val="pl-PL"/>
        </w:rPr>
        <w:t>.g.</w:t>
      </w:r>
    </w:p>
    <w:p w:rsidRDefault="00166242" w:rsidP="00C057FA" w:rsidR="00634287">
      <w:pPr>
        <w:jc w:val="both"/>
        <w:rPr>
          <w:rFonts w:hAnsi="Times New Roman" w:ascii="Times New Roman"/>
          <w:sz w:val="24"/>
          <w:szCs w:val="24"/>
          <w:lang w:val="pl-PL"/>
        </w:rPr>
      </w:pPr>
      <w:r w:rsidRPr="00F065CD">
        <w:rPr>
          <w:rFonts w:hAnsi="Times New Roman" w:ascii="Times New Roman"/>
          <w:sz w:val="24"/>
          <w:szCs w:val="24"/>
          <w:lang w:val="pl-PL"/>
        </w:rPr>
        <w:t xml:space="preserve">U </w:t>
      </w:r>
      <w:r w:rsidR="000E1F39" w:rsidRPr="00F065CD">
        <w:rPr>
          <w:rFonts w:hAnsi="Times New Roman" w:ascii="Times New Roman"/>
          <w:sz w:val="24"/>
          <w:szCs w:val="24"/>
          <w:lang w:val="pl-PL"/>
        </w:rPr>
        <w:t xml:space="preserve"> naredom razdoblju </w:t>
      </w:r>
      <w:r w:rsidR="00634287">
        <w:rPr>
          <w:rFonts w:hAnsi="Times New Roman" w:ascii="Times New Roman"/>
          <w:sz w:val="24"/>
          <w:szCs w:val="24"/>
          <w:lang w:val="pl-PL"/>
        </w:rPr>
        <w:t>se očekuje brisanje zabilježbi na nekretninama na kojima ne postoji razlučno pravo kako bi se sukladno odlukama skupštine moglo pristupiti prodaji istih, zatim zakazivanje ročišta za prodaju u ranije pokrenutom ovršnom postupku, te okonč</w:t>
      </w:r>
      <w:r w:rsidR="00B91156">
        <w:rPr>
          <w:rFonts w:hAnsi="Times New Roman" w:ascii="Times New Roman"/>
          <w:sz w:val="24"/>
          <w:szCs w:val="24"/>
          <w:lang w:val="pl-PL"/>
        </w:rPr>
        <w:t>anje započete prodaje</w:t>
      </w:r>
      <w:r w:rsidR="00634287">
        <w:rPr>
          <w:rFonts w:hAnsi="Times New Roman" w:ascii="Times New Roman"/>
          <w:sz w:val="24"/>
          <w:szCs w:val="24"/>
          <w:lang w:val="pl-PL"/>
        </w:rPr>
        <w:t xml:space="preserve"> nekretnine</w:t>
      </w:r>
    </w:p>
    <w:p w:rsidRDefault="00F065CD" w:rsidP="00C057FA" w:rsidR="00F065CD" w:rsidRPr="00F065CD">
      <w:pPr>
        <w:jc w:val="both"/>
        <w:rPr>
          <w:rFonts w:hAnsi="Times New Roman" w:ascii="Times New Roman"/>
          <w:sz w:val="24"/>
          <w:szCs w:val="24"/>
          <w:lang w:val="pl-PL"/>
        </w:rPr>
      </w:pPr>
      <w:r w:rsidRPr="00F065CD">
        <w:rPr>
          <w:rFonts w:hAnsi="Times New Roman" w:ascii="Times New Roman"/>
          <w:sz w:val="24"/>
          <w:szCs w:val="24"/>
          <w:lang w:val="pl-PL"/>
        </w:rPr>
        <w:t xml:space="preserve"> </w:t>
      </w:r>
    </w:p>
    <w:p w:rsidRDefault="001F1594" w:rsidP="001F1594" w:rsidR="001F1594" w:rsidRPr="00F065CD">
      <w:pPr>
        <w:suppressAutoHyphens/>
        <w:spacing w:after="0"/>
        <w:jc w:val="both"/>
        <w:rPr>
          <w:rFonts w:hAnsi="Times New Roman" w:ascii="Times New Roman"/>
          <w:sz w:val="24"/>
          <w:szCs w:val="24"/>
          <w:lang w:val="pl-PL"/>
        </w:rPr>
      </w:pPr>
    </w:p>
    <w:p w:rsidRDefault="001F1594" w:rsidP="001F1594" w:rsidR="001F1594" w:rsidRPr="00F065CD">
      <w:pPr>
        <w:suppressAutoHyphens/>
        <w:spacing w:after="0"/>
        <w:jc w:val="both"/>
        <w:rPr>
          <w:rFonts w:eastAsia="Arial Unicode MS" w:hAnsi="Times New Roman" w:ascii="Times New Roman"/>
          <w:kern w:val="1"/>
          <w:sz w:val="24"/>
          <w:szCs w:val="24"/>
          <w:lang w:eastAsia="ar-SA"/>
        </w:rPr>
      </w:pPr>
    </w:p>
    <w:p w:rsidRDefault="000E1F39" w:rsidP="000E1F39" w:rsidR="000E1F39" w:rsidRPr="00F065CD">
      <w:pPr>
        <w:rPr>
          <w:rFonts w:hAnsi="Times New Roman" w:ascii="Times New Roman"/>
          <w:sz w:val="24"/>
          <w:szCs w:val="24"/>
          <w:lang w:val="pl-PL"/>
        </w:rPr>
      </w:pPr>
      <w:r w:rsidRPr="00F065CD">
        <w:rPr>
          <w:rFonts w:hAnsi="Times New Roman" w:ascii="Times New Roman"/>
          <w:sz w:val="24"/>
          <w:szCs w:val="24"/>
          <w:lang w:val="pl-PL"/>
        </w:rPr>
        <w:t xml:space="preserve">Mjesto i datum </w:t>
      </w:r>
      <w:r w:rsidRPr="00F065CD">
        <w:rPr>
          <w:rFonts w:hAnsi="Times New Roman" w:ascii="Times New Roman"/>
          <w:sz w:val="24"/>
          <w:szCs w:val="24"/>
          <w:lang w:val="pl-PL"/>
        </w:rPr>
        <w:tab/>
      </w:r>
      <w:r w:rsidRPr="00F065CD">
        <w:rPr>
          <w:rFonts w:hAnsi="Times New Roman" w:ascii="Times New Roman"/>
          <w:sz w:val="24"/>
          <w:szCs w:val="24"/>
          <w:lang w:val="pl-PL"/>
        </w:rPr>
        <w:tab/>
      </w:r>
      <w:r w:rsidRPr="00F065CD">
        <w:rPr>
          <w:rFonts w:hAnsi="Times New Roman" w:ascii="Times New Roman"/>
          <w:sz w:val="24"/>
          <w:szCs w:val="24"/>
          <w:lang w:val="pl-PL"/>
        </w:rPr>
        <w:tab/>
      </w:r>
      <w:r w:rsidRPr="00F065CD">
        <w:rPr>
          <w:rFonts w:hAnsi="Times New Roman" w:ascii="Times New Roman"/>
          <w:sz w:val="24"/>
          <w:szCs w:val="24"/>
          <w:lang w:val="pl-PL"/>
        </w:rPr>
        <w:tab/>
      </w:r>
      <w:r w:rsidRPr="00F065CD">
        <w:rPr>
          <w:rFonts w:hAnsi="Times New Roman" w:ascii="Times New Roman"/>
          <w:sz w:val="24"/>
          <w:szCs w:val="24"/>
          <w:lang w:val="pl-PL"/>
        </w:rPr>
        <w:tab/>
      </w:r>
      <w:r w:rsidRPr="00F065CD">
        <w:rPr>
          <w:rFonts w:hAnsi="Times New Roman" w:ascii="Times New Roman"/>
          <w:sz w:val="24"/>
          <w:szCs w:val="24"/>
          <w:lang w:val="pl-PL"/>
        </w:rPr>
        <w:tab/>
        <w:t>Stečajni upravitelj</w:t>
      </w:r>
    </w:p>
    <w:p w:rsidRDefault="00B91156" w:rsidR="00C61F72" w:rsidRPr="001F1594">
      <w:pPr>
        <w:rPr>
          <w:rFonts w:hAnsi="Times New Roman" w:ascii="Times New Roman"/>
          <w:sz w:val="24"/>
          <w:szCs w:val="24"/>
          <w:lang w:val="pl-PL"/>
        </w:rPr>
      </w:pPr>
      <w:r>
        <w:rPr>
          <w:rFonts w:hAnsi="Times New Roman" w:ascii="Times New Roman"/>
          <w:sz w:val="24"/>
          <w:szCs w:val="24"/>
          <w:lang w:val="pl-PL"/>
        </w:rPr>
        <w:t>10.10</w:t>
      </w:r>
      <w:r w:rsidR="00F065CD">
        <w:rPr>
          <w:rFonts w:hAnsi="Times New Roman" w:ascii="Times New Roman"/>
          <w:sz w:val="24"/>
          <w:szCs w:val="24"/>
          <w:lang w:val="pl-PL"/>
        </w:rPr>
        <w:t>.2016</w:t>
      </w:r>
      <w:r w:rsidR="00166242" w:rsidRPr="001F1594">
        <w:rPr>
          <w:rFonts w:hAnsi="Times New Roman" w:ascii="Times New Roman"/>
          <w:sz w:val="24"/>
          <w:szCs w:val="24"/>
          <w:lang w:val="pl-PL"/>
        </w:rPr>
        <w:t>.g.</w:t>
      </w:r>
      <w:r w:rsidR="000E1F39" w:rsidRPr="001F1594">
        <w:rPr>
          <w:rFonts w:hAnsi="Times New Roman" w:ascii="Times New Roman"/>
          <w:sz w:val="24"/>
          <w:szCs w:val="24"/>
          <w:lang w:val="pl-PL"/>
        </w:rPr>
        <w:tab/>
      </w:r>
      <w:r w:rsidR="000E1F39" w:rsidRPr="001F1594">
        <w:rPr>
          <w:rFonts w:hAnsi="Times New Roman" w:ascii="Times New Roman"/>
          <w:sz w:val="24"/>
          <w:szCs w:val="24"/>
          <w:lang w:val="pl-PL"/>
        </w:rPr>
        <w:tab/>
      </w:r>
      <w:r w:rsidR="000E1F39" w:rsidRPr="001F1594">
        <w:rPr>
          <w:rFonts w:hAnsi="Times New Roman" w:ascii="Times New Roman"/>
          <w:sz w:val="24"/>
          <w:szCs w:val="24"/>
          <w:lang w:val="pl-PL"/>
        </w:rPr>
        <w:tab/>
      </w:r>
      <w:r w:rsidR="000E1F39" w:rsidRPr="001F1594">
        <w:rPr>
          <w:rFonts w:hAnsi="Times New Roman" w:ascii="Times New Roman"/>
          <w:sz w:val="24"/>
          <w:szCs w:val="24"/>
          <w:lang w:val="pl-PL"/>
        </w:rPr>
        <w:tab/>
      </w:r>
      <w:r w:rsidR="000E1F39" w:rsidRPr="001F1594">
        <w:rPr>
          <w:rFonts w:hAnsi="Times New Roman" w:ascii="Times New Roman"/>
          <w:sz w:val="24"/>
          <w:szCs w:val="24"/>
          <w:lang w:val="pl-PL"/>
        </w:rPr>
        <w:tab/>
      </w:r>
      <w:r w:rsidR="00166242" w:rsidRPr="001F1594">
        <w:rPr>
          <w:rFonts w:hAnsi="Times New Roman" w:ascii="Times New Roman"/>
          <w:sz w:val="24"/>
          <w:szCs w:val="24"/>
          <w:lang w:val="pl-PL"/>
        </w:rPr>
        <w:tab/>
      </w:r>
      <w:r w:rsidR="000E1F39" w:rsidRPr="001F1594">
        <w:rPr>
          <w:rFonts w:hAnsi="Times New Roman" w:ascii="Times New Roman"/>
          <w:sz w:val="24"/>
          <w:szCs w:val="24"/>
          <w:lang w:val="pl-PL"/>
        </w:rPr>
        <w:t>____________________</w:t>
      </w:r>
    </w:p>
    <w:sectPr w:rsidR="00C61F72" w:rsidRPr="001F159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73A1" w:rsidP="005F73A1" w:rsidR="005F73A1">
      <w:pPr>
        <w:spacing w:after="0"/>
      </w:pPr>
      <w:r>
        <w:separator/>
      </w:r>
    </w:p>
  </w:endnote>
  <w:endnote w:id="0" w:type="continuationSeparator">
    <w:p w:rsidRDefault="005F73A1" w:rsidP="005F73A1" w:rsidR="005F73A1">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font208">
    <w:altName w:val="Times New Roman"/>
    <w:charset w:val="EE"/>
    <w:family w:val="auto"/>
    <w:pitch w:val="variable"/>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73A1" w:rsidP="005F73A1" w:rsidR="005F73A1">
      <w:pPr>
        <w:spacing w:after="0"/>
      </w:pPr>
      <w:r>
        <w:separator/>
      </w:r>
    </w:p>
  </w:footnote>
  <w:footnote w:id="0" w:type="continuationSeparator">
    <w:p w:rsidRDefault="005F73A1" w:rsidP="005F73A1" w:rsidR="005F73A1">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1685416"/>
      <w:docPartObj>
        <w:docPartGallery w:val="Page Numbers (Top of Page)"/>
        <w:docPartUnique/>
      </w:docPartObj>
    </w:sdtPr>
    <w:sdtContent>
      <w:p w:rsidRDefault="005F73A1" w:rsidR="005F73A1">
        <w:pPr>
          <w:pStyle w:val="Zaglavlje"/>
          <w:jc w:val="center"/>
        </w:pPr>
        <w:r>
          <w:fldChar w:fldCharType="begin"/>
        </w:r>
        <w:r>
          <w:instrText>PAGE   \* MERGEFORMAT</w:instrText>
        </w:r>
        <w:r>
          <w:fldChar w:fldCharType="separate"/>
        </w:r>
        <w:r>
          <w:rPr>
            <w:noProof/>
          </w:rPr>
          <w:t>5</w:t>
        </w:r>
        <w:r>
          <w:fldChar w:fldCharType="end"/>
        </w:r>
      </w:p>
    </w:sdtContent>
  </w:sdt>
  <w:p w:rsidRDefault="005F73A1" w:rsidR="005F73A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5437F"/>
    <w:multiLevelType w:val="hybridMultilevel"/>
    <w:tmpl w:val="3DB013B4"/>
    <w:lvl w:tplc="E15C059C" w:ilvl="0">
      <w:start w:val="1"/>
      <w:numFmt w:val="lowerLetter"/>
      <w:lvlText w:val="%1)"/>
      <w:lvlJc w:val="left"/>
      <w:pPr>
        <w:ind w:hanging="360" w:left="720"/>
      </w:pPr>
      <w:rPr>
        <w:rFonts w:cs="font208" w:eastAsia="Arial Unicode MS" w:hAnsi="Calibri" w:ascii="Calibri" w:hint="default"/>
        <w:b/>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7626857"/>
    <w:multiLevelType w:val="hybridMultilevel"/>
    <w:tmpl w:val="0C323D2A"/>
    <w:lvl w:tplc="61E87708" w:ilvl="0">
      <w:start w:val="2"/>
      <w:numFmt w:val="bullet"/>
      <w:lvlText w:val="-"/>
      <w:lvlJc w:val="left"/>
      <w:pPr>
        <w:ind w:hanging="360" w:left="1080"/>
      </w:pPr>
      <w:rPr>
        <w:rFonts w:cs="Calibri" w:eastAsia="Times New Roman"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09BD54CB"/>
    <w:multiLevelType w:val="hybridMultilevel"/>
    <w:tmpl w:val="624EC94E"/>
    <w:lvl w:tplc="041A0017" w:ilvl="0">
      <w:start w:val="1"/>
      <w:numFmt w:val="lowerLetter"/>
      <w:lvlText w:val="%1)"/>
      <w:lvlJc w:val="left"/>
      <w:pPr>
        <w:ind w:hanging="360" w:left="720"/>
      </w:pPr>
      <w:rPr>
        <w:rFonts w:hint="default"/>
        <w:sz w:val="2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C1075F3"/>
    <w:multiLevelType w:val="hybridMultilevel"/>
    <w:tmpl w:val="422A9608"/>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19E0DE8"/>
    <w:multiLevelType w:val="hybridMultilevel"/>
    <w:tmpl w:val="62DE5850"/>
    <w:lvl w:tplc="BB124736" w:ilvl="0">
      <w:start w:val="1"/>
      <w:numFmt w:val="bullet"/>
      <w:lvlText w:val="-"/>
      <w:lvlJc w:val="left"/>
      <w:pPr>
        <w:ind w:hanging="360" w:left="1665"/>
      </w:pPr>
      <w:rPr>
        <w:rFonts w:cs="Calibri" w:eastAsia="Arial Unicode MS" w:hAnsi="Calibri" w:ascii="Calibri" w:hint="default"/>
      </w:rPr>
    </w:lvl>
    <w:lvl w:tplc="041A0003" w:ilvl="1">
      <w:start w:val="1"/>
      <w:numFmt w:val="bullet"/>
      <w:lvlText w:val="o"/>
      <w:lvlJc w:val="left"/>
      <w:pPr>
        <w:ind w:hanging="360" w:left="2385"/>
      </w:pPr>
      <w:rPr>
        <w:rFonts w:cs="Courier New" w:hAnsi="Courier New" w:ascii="Courier New" w:hint="default"/>
      </w:rPr>
    </w:lvl>
    <w:lvl w:tplc="041A0005" w:ilvl="2">
      <w:start w:val="1"/>
      <w:numFmt w:val="bullet"/>
      <w:lvlText w:val=""/>
      <w:lvlJc w:val="left"/>
      <w:pPr>
        <w:ind w:hanging="360" w:left="3105"/>
      </w:pPr>
      <w:rPr>
        <w:rFonts w:hAnsi="Wingdings" w:ascii="Wingdings" w:hint="default"/>
      </w:rPr>
    </w:lvl>
    <w:lvl w:tplc="041A0001" w:ilvl="3">
      <w:start w:val="1"/>
      <w:numFmt w:val="bullet"/>
      <w:lvlText w:val=""/>
      <w:lvlJc w:val="left"/>
      <w:pPr>
        <w:ind w:hanging="360" w:left="3825"/>
      </w:pPr>
      <w:rPr>
        <w:rFonts w:hAnsi="Symbol" w:ascii="Symbol" w:hint="default"/>
      </w:rPr>
    </w:lvl>
    <w:lvl w:tplc="041A0003" w:ilvl="4">
      <w:start w:val="1"/>
      <w:numFmt w:val="bullet"/>
      <w:lvlText w:val="o"/>
      <w:lvlJc w:val="left"/>
      <w:pPr>
        <w:ind w:hanging="360" w:left="4545"/>
      </w:pPr>
      <w:rPr>
        <w:rFonts w:cs="Courier New" w:hAnsi="Courier New" w:ascii="Courier New" w:hint="default"/>
      </w:rPr>
    </w:lvl>
    <w:lvl w:tplc="041A0005" w:ilvl="5">
      <w:start w:val="1"/>
      <w:numFmt w:val="bullet"/>
      <w:lvlText w:val=""/>
      <w:lvlJc w:val="left"/>
      <w:pPr>
        <w:ind w:hanging="360" w:left="5265"/>
      </w:pPr>
      <w:rPr>
        <w:rFonts w:hAnsi="Wingdings" w:ascii="Wingdings" w:hint="default"/>
      </w:rPr>
    </w:lvl>
    <w:lvl w:tplc="041A0001" w:ilvl="6">
      <w:start w:val="1"/>
      <w:numFmt w:val="bullet"/>
      <w:lvlText w:val=""/>
      <w:lvlJc w:val="left"/>
      <w:pPr>
        <w:ind w:hanging="360" w:left="5985"/>
      </w:pPr>
      <w:rPr>
        <w:rFonts w:hAnsi="Symbol" w:ascii="Symbol" w:hint="default"/>
      </w:rPr>
    </w:lvl>
    <w:lvl w:tplc="041A0003" w:ilvl="7">
      <w:start w:val="1"/>
      <w:numFmt w:val="bullet"/>
      <w:lvlText w:val="o"/>
      <w:lvlJc w:val="left"/>
      <w:pPr>
        <w:ind w:hanging="360" w:left="6705"/>
      </w:pPr>
      <w:rPr>
        <w:rFonts w:cs="Courier New" w:hAnsi="Courier New" w:ascii="Courier New" w:hint="default"/>
      </w:rPr>
    </w:lvl>
    <w:lvl w:tplc="041A0005" w:ilvl="8">
      <w:start w:val="1"/>
      <w:numFmt w:val="bullet"/>
      <w:lvlText w:val=""/>
      <w:lvlJc w:val="left"/>
      <w:pPr>
        <w:ind w:hanging="360" w:left="7425"/>
      </w:pPr>
      <w:rPr>
        <w:rFonts w:hAnsi="Wingdings" w:ascii="Wingdings" w:hint="default"/>
      </w:rPr>
    </w:lvl>
  </w:abstractNum>
  <w:abstractNum w:abstractNumId="5">
    <w:nsid w:val="14897DCD"/>
    <w:multiLevelType w:val="hybridMultilevel"/>
    <w:tmpl w:val="9B5A630E"/>
    <w:lvl w:tplc="AEDCAFB8" w:ilvl="0">
      <w:start w:val="1"/>
      <w:numFmt w:val="lowerLetter"/>
      <w:lvlText w:val="%1)"/>
      <w:lvlJc w:val="left"/>
      <w:pPr>
        <w:ind w:hanging="360" w:left="1800"/>
      </w:pPr>
      <w:rPr>
        <w:rFonts w:hint="default"/>
        <w:b/>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6">
    <w:nsid w:val="1F8310CD"/>
    <w:multiLevelType w:val="hybridMultilevel"/>
    <w:tmpl w:val="9DEAC998"/>
    <w:lvl w:tplc="E15C059C" w:ilvl="0">
      <w:start w:val="1"/>
      <w:numFmt w:val="lowerLetter"/>
      <w:lvlText w:val="%1)"/>
      <w:lvlJc w:val="left"/>
      <w:pPr>
        <w:ind w:hanging="360" w:left="720"/>
      </w:pPr>
      <w:rPr>
        <w:rFonts w:cs="font208" w:eastAsia="Arial Unicode MS" w:hAnsi="Calibri" w:ascii="Calibri" w:hint="default"/>
        <w:b/>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8D47A28"/>
    <w:multiLevelType w:val="hybridMultilevel"/>
    <w:tmpl w:val="D402E6F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D4B3837"/>
    <w:multiLevelType w:val="hybridMultilevel"/>
    <w:tmpl w:val="D64A81E8"/>
    <w:lvl w:tplc="6BD2E2C8" w:ilvl="0">
      <w:start w:val="1"/>
      <w:numFmt w:val="low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9">
    <w:nsid w:val="4431534F"/>
    <w:multiLevelType w:val="hybridMultilevel"/>
    <w:tmpl w:val="BFF0FFF6"/>
    <w:lvl w:tplc="FEC21598" w:ilvl="0">
      <w:start w:val="3"/>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10">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1">
    <w:nsid w:val="598350C6"/>
    <w:multiLevelType w:val="hybridMultilevel"/>
    <w:tmpl w:val="FC108C70"/>
    <w:lvl w:tplc="49523D4E" w:ilvl="0">
      <w:start w:val="5"/>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12">
    <w:nsid w:val="69523D75"/>
    <w:multiLevelType w:val="hybridMultilevel"/>
    <w:tmpl w:val="F4EA73D8"/>
    <w:lvl w:tplc="EBE8E67E" w:ilvl="0">
      <w:numFmt w:val="bullet"/>
      <w:lvlText w:val="-"/>
      <w:lvlJc w:val="left"/>
      <w:pPr>
        <w:ind w:hanging="720" w:left="2160"/>
      </w:pPr>
      <w:rPr>
        <w:rFonts w:cs="Calibri" w:eastAsia="Arial Unicode MS" w:hAnsi="Calibri" w:ascii="Calibri" w:hint="default"/>
      </w:rPr>
    </w:lvl>
    <w:lvl w:tentative="true" w:tplc="04090003" w:ilvl="1">
      <w:start w:val="1"/>
      <w:numFmt w:val="bullet"/>
      <w:lvlText w:val="o"/>
      <w:lvlJc w:val="left"/>
      <w:pPr>
        <w:ind w:hanging="360" w:left="2520"/>
      </w:pPr>
      <w:rPr>
        <w:rFonts w:cs="Courier New" w:hAnsi="Courier New" w:ascii="Courier New" w:hint="default"/>
      </w:rPr>
    </w:lvl>
    <w:lvl w:tentative="true" w:tplc="04090005" w:ilvl="2">
      <w:start w:val="1"/>
      <w:numFmt w:val="bullet"/>
      <w:lvlText w:val=""/>
      <w:lvlJc w:val="left"/>
      <w:pPr>
        <w:ind w:hanging="360" w:left="3240"/>
      </w:pPr>
      <w:rPr>
        <w:rFonts w:hAnsi="Wingdings" w:ascii="Wingdings" w:hint="default"/>
      </w:rPr>
    </w:lvl>
    <w:lvl w:tentative="true" w:tplc="04090001" w:ilvl="3">
      <w:start w:val="1"/>
      <w:numFmt w:val="bullet"/>
      <w:lvlText w:val=""/>
      <w:lvlJc w:val="left"/>
      <w:pPr>
        <w:ind w:hanging="360" w:left="3960"/>
      </w:pPr>
      <w:rPr>
        <w:rFonts w:hAnsi="Symbol" w:ascii="Symbol" w:hint="default"/>
      </w:rPr>
    </w:lvl>
    <w:lvl w:tentative="true" w:tplc="04090003" w:ilvl="4">
      <w:start w:val="1"/>
      <w:numFmt w:val="bullet"/>
      <w:lvlText w:val="o"/>
      <w:lvlJc w:val="left"/>
      <w:pPr>
        <w:ind w:hanging="360" w:left="4680"/>
      </w:pPr>
      <w:rPr>
        <w:rFonts w:cs="Courier New" w:hAnsi="Courier New" w:ascii="Courier New" w:hint="default"/>
      </w:rPr>
    </w:lvl>
    <w:lvl w:tentative="true" w:tplc="04090005" w:ilvl="5">
      <w:start w:val="1"/>
      <w:numFmt w:val="bullet"/>
      <w:lvlText w:val=""/>
      <w:lvlJc w:val="left"/>
      <w:pPr>
        <w:ind w:hanging="360" w:left="5400"/>
      </w:pPr>
      <w:rPr>
        <w:rFonts w:hAnsi="Wingdings" w:ascii="Wingdings" w:hint="default"/>
      </w:rPr>
    </w:lvl>
    <w:lvl w:tentative="true" w:tplc="04090001" w:ilvl="6">
      <w:start w:val="1"/>
      <w:numFmt w:val="bullet"/>
      <w:lvlText w:val=""/>
      <w:lvlJc w:val="left"/>
      <w:pPr>
        <w:ind w:hanging="360" w:left="6120"/>
      </w:pPr>
      <w:rPr>
        <w:rFonts w:hAnsi="Symbol" w:ascii="Symbol" w:hint="default"/>
      </w:rPr>
    </w:lvl>
    <w:lvl w:tentative="true" w:tplc="04090003" w:ilvl="7">
      <w:start w:val="1"/>
      <w:numFmt w:val="bullet"/>
      <w:lvlText w:val="o"/>
      <w:lvlJc w:val="left"/>
      <w:pPr>
        <w:ind w:hanging="360" w:left="6840"/>
      </w:pPr>
      <w:rPr>
        <w:rFonts w:cs="Courier New" w:hAnsi="Courier New" w:ascii="Courier New" w:hint="default"/>
      </w:rPr>
    </w:lvl>
    <w:lvl w:tentative="true" w:tplc="04090005" w:ilvl="8">
      <w:start w:val="1"/>
      <w:numFmt w:val="bullet"/>
      <w:lvlText w:val=""/>
      <w:lvlJc w:val="left"/>
      <w:pPr>
        <w:ind w:hanging="360" w:left="7560"/>
      </w:pPr>
      <w:rPr>
        <w:rFonts w:hAnsi="Wingdings" w:ascii="Wingdings" w:hint="default"/>
      </w:rPr>
    </w:lvl>
  </w:abstractNum>
  <w:abstractNum w:abstractNumId="13">
    <w:nsid w:val="6E67334E"/>
    <w:multiLevelType w:val="hybridMultilevel"/>
    <w:tmpl w:val="8AB60AD2"/>
    <w:lvl w:tplc="E15C059C" w:ilvl="0">
      <w:start w:val="1"/>
      <w:numFmt w:val="lowerLetter"/>
      <w:lvlText w:val="%1)"/>
      <w:lvlJc w:val="left"/>
      <w:pPr>
        <w:ind w:hanging="360" w:left="720"/>
      </w:pPr>
      <w:rPr>
        <w:rFonts w:cs="font208" w:eastAsia="Arial Unicode MS" w:hAnsi="Calibri" w:ascii="Calibri" w:hint="default"/>
        <w:b/>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78F76154"/>
    <w:multiLevelType w:val="hybridMultilevel"/>
    <w:tmpl w:val="503CA23A"/>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79E05F1D"/>
    <w:multiLevelType w:val="hybridMultilevel"/>
    <w:tmpl w:val="A5E4B4D0"/>
    <w:lvl w:tplc="EECCAE64"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6">
    <w:nsid w:val="7C9B19F1"/>
    <w:multiLevelType w:val="hybridMultilevel"/>
    <w:tmpl w:val="B0F424B8"/>
    <w:lvl w:tplc="F9165A90" w:ilvl="0">
      <w:start w:val="2"/>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0"/>
  </w:num>
  <w:num w:numId="2">
    <w:abstractNumId w:val="7"/>
  </w:num>
  <w:num w:numId="3">
    <w:abstractNumId w:val="3"/>
  </w:num>
  <w:num w:numId="4">
    <w:abstractNumId w:val="16"/>
  </w:num>
  <w:num w:numId="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5"/>
  </w:num>
  <w:num w:numId="8">
    <w:abstractNumId w:val="15"/>
  </w:num>
  <w:num w:numId="9">
    <w:abstractNumId w:val="9"/>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2"/>
  </w:num>
  <w:num w:numId="16">
    <w:abstractNumId w:val="14"/>
  </w:num>
  <w:num w:numId="17">
    <w:abstractNumId w:val="13"/>
  </w:num>
  <w:num w:numId="18">
    <w:abstractNumId w:val="6"/>
  </w:num>
  <w:num w:numId="19">
    <w:abstractNumId w:val="0"/>
  </w:num>
  <w:num w:numId="20">
    <w:abstractNumId w:val="1"/>
  </w:num>
  <w:num w:numId="2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57EAA"/>
    <w:rsid w:val="000D5385"/>
    <w:rsid w:val="000E1F39"/>
    <w:rsid w:val="0011162A"/>
    <w:rsid w:val="00146776"/>
    <w:rsid w:val="00166242"/>
    <w:rsid w:val="001A4937"/>
    <w:rsid w:val="001E18D5"/>
    <w:rsid w:val="001F1594"/>
    <w:rsid w:val="00223779"/>
    <w:rsid w:val="002762B2"/>
    <w:rsid w:val="002C192E"/>
    <w:rsid w:val="002D7E70"/>
    <w:rsid w:val="003842AD"/>
    <w:rsid w:val="003B77D8"/>
    <w:rsid w:val="00412C6B"/>
    <w:rsid w:val="00431597"/>
    <w:rsid w:val="004903F1"/>
    <w:rsid w:val="005B27D0"/>
    <w:rsid w:val="005F73A1"/>
    <w:rsid w:val="00634287"/>
    <w:rsid w:val="007F106A"/>
    <w:rsid w:val="008512FB"/>
    <w:rsid w:val="0088697A"/>
    <w:rsid w:val="008B41F9"/>
    <w:rsid w:val="00937563"/>
    <w:rsid w:val="00992B54"/>
    <w:rsid w:val="00997763"/>
    <w:rsid w:val="009A0780"/>
    <w:rsid w:val="00A84303"/>
    <w:rsid w:val="00A95561"/>
    <w:rsid w:val="00B325A6"/>
    <w:rsid w:val="00B33C32"/>
    <w:rsid w:val="00B91156"/>
    <w:rsid w:val="00B9513B"/>
    <w:rsid w:val="00C057FA"/>
    <w:rsid w:val="00C61F72"/>
    <w:rsid w:val="00C85259"/>
    <w:rsid w:val="00D0235E"/>
    <w:rsid w:val="00D53140"/>
    <w:rsid w:val="00DE2DB6"/>
    <w:rsid w:val="00DF5476"/>
    <w:rsid w:val="00E65DA5"/>
    <w:rsid w:val="00EC4542"/>
    <w:rsid w:val="00EE32A2"/>
    <w:rsid w:val="00EF0CF7"/>
    <w:rsid w:val="00F065CD"/>
    <w:rsid w:val="00F27DD8"/>
    <w:rsid w:val="00F772FC"/>
    <w:rsid w:val="00F916AF"/>
    <w:rsid w:val="00FE4BD0"/>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B77D8"/>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66242"/>
    <w:pPr>
      <w:ind w:left="720"/>
      <w:contextualSpacing/>
    </w:pPr>
  </w:style>
  <w:style w:styleId="Bezproreda" w:type="paragraph">
    <w:name w:val="No Spacing"/>
    <w:uiPriority w:val="1"/>
    <w:qFormat/>
    <w:rsid w:val="007F106A"/>
    <w:pPr>
      <w:spacing w:lineRule="auto" w:line="240" w:after="0"/>
    </w:pPr>
    <w:rPr>
      <w:rFonts w:cs="Times New Roman" w:eastAsia="Calibri" w:hAnsi="Calibri" w:ascii="Calibri"/>
      <w:lang w:eastAsia="en-US"/>
    </w:rPr>
  </w:style>
  <w:style w:styleId="Tekstbalonia" w:type="paragraph">
    <w:name w:val="Balloon Text"/>
    <w:basedOn w:val="Normal"/>
    <w:link w:val="TekstbaloniaChar"/>
    <w:uiPriority w:val="99"/>
    <w:semiHidden/>
    <w:unhideWhenUsed/>
    <w:rsid w:val="00B33C32"/>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33C32"/>
    <w:rPr>
      <w:rFonts w:cs="Tahoma" w:eastAsia="Calibri" w:hAnsi="Tahoma" w:ascii="Tahoma"/>
      <w:sz w:val="16"/>
      <w:szCs w:val="16"/>
      <w:lang w:eastAsia="en-US"/>
    </w:rPr>
  </w:style>
  <w:style w:styleId="Tekstrezerviranogmjesta" w:type="character">
    <w:name w:val="Placeholder Text"/>
    <w:basedOn w:val="Zadanifontodlomka"/>
    <w:uiPriority w:val="99"/>
    <w:semiHidden/>
    <w:rsid w:val="005F73A1"/>
    <w:rPr>
      <w:color w:val="808080"/>
      <w:bdr w:space="0" w:sz="0" w:color="auto" w:val="none"/>
      <w:shd w:fill="CCFFFF" w:color="auto" w:val="clear"/>
    </w:rPr>
  </w:style>
  <w:style w:customStyle="true" w:styleId="eSPISCCParagraphDefaultFont" w:type="character">
    <w:name w:val="eSPIS_CC_Paragraph Default Font"/>
    <w:basedOn w:val="Zadanifontodlomka"/>
    <w:rsid w:val="005F73A1"/>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5F73A1"/>
    <w:rPr>
      <w:rFonts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F73A1"/>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F73A1"/>
    <w:rPr>
      <w:rFonts w:cs="Times New Roman" w:hAnsi="Times New Roman" w:ascii="Times New Roman"/>
      <w:b w:val="false"/>
      <w:sz w:val="24"/>
      <w:szCs w:val="24"/>
      <w:bdr w:space="0" w:sz="0" w:color="auto" w:val="none"/>
      <w:shd w:fill="CCFFCC" w:color="auto" w:val="clear"/>
      <w:lang w:val="hr-HR"/>
    </w:rPr>
  </w:style>
  <w:style w:styleId="Zaglavlje" w:type="paragraph">
    <w:name w:val="header"/>
    <w:basedOn w:val="Normal"/>
    <w:link w:val="ZaglavljeChar"/>
    <w:uiPriority w:val="99"/>
    <w:unhideWhenUsed/>
    <w:rsid w:val="005F73A1"/>
    <w:pPr>
      <w:tabs>
        <w:tab w:pos="4536" w:val="center"/>
        <w:tab w:pos="9072" w:val="right"/>
      </w:tabs>
      <w:spacing w:after="0"/>
    </w:pPr>
  </w:style>
  <w:style w:customStyle="true" w:styleId="ZaglavljeChar" w:type="character">
    <w:name w:val="Zaglavlje Char"/>
    <w:basedOn w:val="Zadanifontodlomka"/>
    <w:link w:val="Zaglavlje"/>
    <w:uiPriority w:val="99"/>
    <w:rsid w:val="005F73A1"/>
    <w:rPr>
      <w:rFonts w:cs="Times New Roman" w:eastAsia="Calibri" w:hAnsi="Calibri" w:ascii="Calibri"/>
      <w:lang w:eastAsia="en-US"/>
    </w:rPr>
  </w:style>
  <w:style w:styleId="Podnoje" w:type="paragraph">
    <w:name w:val="footer"/>
    <w:basedOn w:val="Normal"/>
    <w:link w:val="PodnojeChar"/>
    <w:uiPriority w:val="99"/>
    <w:unhideWhenUsed/>
    <w:rsid w:val="005F73A1"/>
    <w:pPr>
      <w:tabs>
        <w:tab w:pos="4536" w:val="center"/>
        <w:tab w:pos="9072" w:val="right"/>
      </w:tabs>
      <w:spacing w:after="0"/>
    </w:pPr>
  </w:style>
  <w:style w:customStyle="true" w:styleId="PodnojeChar" w:type="character">
    <w:name w:val="Podnožje Char"/>
    <w:basedOn w:val="Zadanifontodlomka"/>
    <w:link w:val="Podnoje"/>
    <w:uiPriority w:val="99"/>
    <w:rsid w:val="005F73A1"/>
    <w:rPr>
      <w:rFonts w:cs="Times New Roman" w:eastAsia="Calibri" w:hAnsi="Calibri" w:ascii="Calibri"/>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B77D8"/>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66242"/>
    <w:pPr>
      <w:ind w:left="720"/>
      <w:contextualSpacing/>
    </w:pPr>
  </w:style>
  <w:style w:styleId="Bezproreda" w:type="paragraph">
    <w:name w:val="No Spacing"/>
    <w:uiPriority w:val="1"/>
    <w:qFormat/>
    <w:rsid w:val="007F106A"/>
    <w:pPr>
      <w:spacing w:after="0" w:line="240" w:lineRule="auto"/>
    </w:pPr>
    <w:rPr>
      <w:rFonts w:ascii="Calibri" w:cs="Times New Roman" w:eastAsia="Calibri" w:hAnsi="Calibri"/>
      <w:lang w:eastAsia="en-US"/>
    </w:rPr>
  </w:style>
  <w:style w:styleId="Tekstbalonia" w:type="paragraph">
    <w:name w:val="Balloon Text"/>
    <w:basedOn w:val="Normal"/>
    <w:link w:val="TekstbaloniaChar"/>
    <w:uiPriority w:val="99"/>
    <w:semiHidden/>
    <w:unhideWhenUsed/>
    <w:rsid w:val="00B33C32"/>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33C32"/>
    <w:rPr>
      <w:rFonts w:ascii="Tahoma" w:cs="Tahoma" w:eastAsia="Calibri" w:hAnsi="Tahoma"/>
      <w:sz w:val="16"/>
      <w:szCs w:val="16"/>
      <w:lang w:eastAsia="en-US"/>
    </w:rPr>
  </w:style>
  <w:style w:styleId="Tekstrezerviranogmjesta" w:type="character">
    <w:name w:val="Placeholder Text"/>
    <w:basedOn w:val="Zadanifontodlomka"/>
    <w:uiPriority w:val="99"/>
    <w:semiHidden/>
    <w:rsid w:val="005F73A1"/>
    <w:rPr>
      <w:color w:val="808080"/>
      <w:bdr w:color="auto" w:space="0" w:sz="0" w:val="none"/>
      <w:shd w:color="auto" w:fill="CCFFFF" w:val="clear"/>
    </w:rPr>
  </w:style>
  <w:style w:customStyle="1" w:styleId="eSPISCCParagraphDefaultFont" w:type="character">
    <w:name w:val="eSPIS_CC_Paragraph Default Font"/>
    <w:basedOn w:val="Zadanifontodlomka"/>
    <w:rsid w:val="005F73A1"/>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5F73A1"/>
    <w:rPr>
      <w:rFonts w:ascii="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F73A1"/>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F73A1"/>
    <w:rPr>
      <w:rFonts w:ascii="Times New Roman" w:cs="Times New Roman" w:hAnsi="Times New Roman"/>
      <w:b w:val="0"/>
      <w:sz w:val="24"/>
      <w:szCs w:val="24"/>
      <w:bdr w:color="auto" w:space="0" w:sz="0" w:val="none"/>
      <w:shd w:color="auto" w:fill="CCFFCC" w:val="clear"/>
      <w:lang w:val="hr-HR"/>
    </w:rPr>
  </w:style>
  <w:style w:styleId="Zaglavlje" w:type="paragraph">
    <w:name w:val="header"/>
    <w:basedOn w:val="Normal"/>
    <w:link w:val="ZaglavljeChar"/>
    <w:uiPriority w:val="99"/>
    <w:unhideWhenUsed/>
    <w:rsid w:val="005F73A1"/>
    <w:pPr>
      <w:tabs>
        <w:tab w:pos="4536" w:val="center"/>
        <w:tab w:pos="9072" w:val="right"/>
      </w:tabs>
      <w:spacing w:after="0"/>
    </w:pPr>
  </w:style>
  <w:style w:customStyle="1" w:styleId="ZaglavljeChar" w:type="character">
    <w:name w:val="Zaglavlje Char"/>
    <w:basedOn w:val="Zadanifontodlomka"/>
    <w:link w:val="Zaglavlje"/>
    <w:uiPriority w:val="99"/>
    <w:rsid w:val="005F73A1"/>
    <w:rPr>
      <w:rFonts w:ascii="Calibri" w:cs="Times New Roman" w:eastAsia="Calibri" w:hAnsi="Calibri"/>
      <w:lang w:eastAsia="en-US"/>
    </w:rPr>
  </w:style>
  <w:style w:styleId="Podnoje" w:type="paragraph">
    <w:name w:val="footer"/>
    <w:basedOn w:val="Normal"/>
    <w:link w:val="PodnojeChar"/>
    <w:uiPriority w:val="99"/>
    <w:unhideWhenUsed/>
    <w:rsid w:val="005F73A1"/>
    <w:pPr>
      <w:tabs>
        <w:tab w:pos="4536" w:val="center"/>
        <w:tab w:pos="9072" w:val="right"/>
      </w:tabs>
      <w:spacing w:after="0"/>
    </w:pPr>
  </w:style>
  <w:style w:customStyle="1" w:styleId="PodnojeChar" w:type="character">
    <w:name w:val="Podnožje Char"/>
    <w:basedOn w:val="Zadanifontodlomka"/>
    <w:link w:val="Podnoje"/>
    <w:uiPriority w:val="99"/>
    <w:rsid w:val="005F73A1"/>
    <w:rPr>
      <w:rFonts w:ascii="Calibri" w:cs="Times New Roman" w:eastAsia="Calibri" w:hAnsi="Calibri"/>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0162946">
      <w:bodyDiv w:val="true"/>
      <w:marLeft w:val="0"/>
      <w:marRight w:val="0"/>
      <w:marTop w:val="0"/>
      <w:marBottom w:val="0"/>
      <w:divBdr>
        <w:top w:space="0" w:sz="0" w:color="auto" w:val="none"/>
        <w:left w:space="0" w:sz="0" w:color="auto" w:val="none"/>
        <w:bottom w:space="0" w:sz="0" w:color="auto" w:val="none"/>
        <w:right w:space="0" w:sz="0" w:color="auto" w:val="none"/>
      </w:divBdr>
    </w:div>
    <w:div w:id="326054896">
      <w:bodyDiv w:val="true"/>
      <w:marLeft w:val="0"/>
      <w:marRight w:val="0"/>
      <w:marTop w:val="0"/>
      <w:marBottom w:val="0"/>
      <w:divBdr>
        <w:top w:space="0" w:sz="0" w:color="auto" w:val="none"/>
        <w:left w:space="0" w:sz="0" w:color="auto" w:val="none"/>
        <w:bottom w:space="0" w:sz="0" w:color="auto" w:val="none"/>
        <w:right w:space="0" w:sz="0" w:color="auto" w:val="none"/>
      </w:divBdr>
    </w:div>
    <w:div w:id="21410658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listopada 2016.</izvorni_sadrzaj>
    <derivirana_varijabla naziv="DomainObject.DatumDonosenjaOdluke_1">10.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246</izvorni_sadrzaj>
    <derivirana_varijabla naziv="DomainObject.Predmet.Broj_1">246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2015.</izvorni_sadrzaj>
    <derivirana_varijabla naziv="DomainObject.Predmet.DatumOsnivanja_1">30.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St-246/2015</izvorni_sadrzaj>
    <derivirana_varijabla naziv="DomainObject.Predmet.OznakaBroj_1">St-246/2015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MERKUR-HRVATSKA d.o.o. za trgovinu i usluge</izvorni_sadrzaj>
    <derivirana_varijabla naziv="DomainObject.Predmet.ProtustrankaFormated_1">  MERKUR-HRVATSKA d.o.o. za trgovinu i usluge</derivirana_varijabla>
  </DomainObject.Predmet.ProtustrankaFormated>
  <DomainObject.Predmet.ProtustrankaFormatedOIB>
    <izvorni_sadrzaj>  MERKUR-HRVATSKA d.o.o. za trgovinu i usluge, OIB 22660999705</izvorni_sadrzaj>
    <derivirana_varijabla naziv="DomainObject.Predmet.ProtustrankaFormatedOIB_1">  MERKUR-HRVATSKA d.o.o. za trgovinu i usluge, OIB 22660999705</derivirana_varijabla>
  </DomainObject.Predmet.ProtustrankaFormatedOIB>
  <DomainObject.Predmet.ProtustrankaFormatedWithAdress>
    <izvorni_sadrzaj> MERKUR-HRVATSKA d.o.o. za trgovinu i usluge, Ivana Keleka 18/A, 10360 Sesvete</izvorni_sadrzaj>
    <derivirana_varijabla naziv="DomainObject.Predmet.ProtustrankaFormatedWithAdress_1"> MERKUR-HRVATSKA d.o.o. za trgovinu i usluge, Ivana Keleka 18/A, 10360 Sesvete</derivirana_varijabla>
  </DomainObject.Predmet.ProtustrankaFormatedWithAdress>
  <DomainObject.Predmet.ProtustrankaFormatedWithAdressOIB>
    <izvorni_sadrzaj> MERKUR-HRVATSKA d.o.o. za trgovinu i usluge, OIB 22660999705, Ivana Keleka 18/A, 10360 Sesvete</izvorni_sadrzaj>
    <derivirana_varijabla naziv="DomainObject.Predmet.ProtustrankaFormatedWithAdressOIB_1"> MERKUR-HRVATSKA d.o.o. za trgovinu i usluge, OIB 22660999705, Ivana Keleka 18/A, 10360 Sesvete</derivirana_varijabla>
  </DomainObject.Predmet.ProtustrankaFormatedWithAdressOIB>
  <DomainObject.Predmet.ProtustrankaWithAdress>
    <izvorni_sadrzaj>MERKUR-HRVATSKA d.o.o. za trgovinu i usluge Ivana Keleka 18/A, 10360 Sesvete</izvorni_sadrzaj>
    <derivirana_varijabla naziv="DomainObject.Predmet.ProtustrankaWithAdress_1">MERKUR-HRVATSKA d.o.o. za trgovinu i usluge Ivana Keleka 18/A, 10360 Sesvete</derivirana_varijabla>
  </DomainObject.Predmet.ProtustrankaWithAdress>
  <DomainObject.Predmet.ProtustrankaWithAdressOIB>
    <izvorni_sadrzaj>MERKUR-HRVATSKA d.o.o. za trgovinu i usluge, OIB 22660999705, Ivana Keleka 18/A, 10360 Sesvete</izvorni_sadrzaj>
    <derivirana_varijabla naziv="DomainObject.Predmet.ProtustrankaWithAdressOIB_1">MERKUR-HRVATSKA d.o.o. za trgovinu i usluge, OIB 22660999705, Ivana Keleka 18/A, 10360 Sesvete</derivirana_varijabla>
  </DomainObject.Predmet.ProtustrankaWithAdressOIB>
  <DomainObject.Predmet.ProtustrankaNazivFormated>
    <izvorni_sadrzaj>MERKUR-HRVATSKA d.o.o. za trgovinu i usluge</izvorni_sadrzaj>
    <derivirana_varijabla naziv="DomainObject.Predmet.ProtustrankaNazivFormated_1">MERKUR-HRVATSKA d.o.o. za trgovinu i usluge</derivirana_varijabla>
  </DomainObject.Predmet.ProtustrankaNazivFormated>
  <DomainObject.Predmet.ProtustrankaNazivFormatedOIB>
    <izvorni_sadrzaj>MERKUR-HRVATSKA d.o.o. za trgovinu i usluge, OIB 22660999705</izvorni_sadrzaj>
    <derivirana_varijabla naziv="DomainObject.Predmet.ProtustrankaNazivFormatedOIB_1">MERKUR-HRVATSKA d.o.o. za trgovinu i usluge, OIB 22660999705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Koturaška 43, 10000 Zagreb</izvorni_sadrzaj>
    <derivirana_varijabla naziv="DomainObject.Predmet.StrankaFormatedWithAdress_1"> FINA Regionalni centar Zagreb, Koturaška 43, 10000 Zagreb</derivirana_varijabla>
  </DomainObject.Predmet.StrankaFormatedWithAdress>
  <DomainObject.Predmet.StrankaFormatedWithAdressOIB>
    <izvorni_sadrzaj> FINA Regionalni centar Zagreb, OIB 85821130368, Koturaška 43, 10000 Zagreb</izvorni_sadrzaj>
    <derivirana_varijabla naziv="DomainObject.Predmet.StrankaFormatedWithAdressOIB_1"> FINA Regionalni centar Zagreb, OIB 85821130368, Koturaška 43, 10000 Zagreb</derivirana_varijabla>
  </DomainObject.Predmet.StrankaFormatedWithAdressOIB>
  <DomainObject.Predmet.StrankaWithAdress>
    <izvorni_sadrzaj>FINA Regionalni centar Zagreb Koturaška 43,10000 Zagreb</izvorni_sadrzaj>
    <derivirana_varijabla naziv="DomainObject.Predmet.StrankaWithAdress_1">FINA Regionalni centar Zagreb Koturaška 43,10000 Zagreb</derivirana_varijabla>
  </DomainObject.Predmet.StrankaWithAdress>
  <DomainObject.Predmet.StrankaWithAdressOIB>
    <izvorni_sadrzaj>FINA Regionalni centar Zagreb, OIB 85821130368, Koturaška 43,10000 Zagreb</izvorni_sadrzaj>
    <derivirana_varijabla naziv="DomainObject.Predmet.StrankaWithAdressOIB_1">FINA Regionalni centar Zagreb, OIB 85821130368, Koturaška 43,10000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Koturaška 43, 10000 Zagreb</item>
    </izvorni_sadrzaj>
    <derivirana_varijabla naziv="DomainObject.Predmet.StrankaListFormatedWithAdress_1">
      <item>FINA Regionalni centar Zagreb, Koturaška 43, 10000 Zagreb</item>
    </derivirana_varijabla>
  </DomainObject.Predmet.StrankaListFormatedWithAdress>
  <DomainObject.Predmet.StrankaListFormatedWithAdressOIB>
    <izvorni_sadrzaj>
      <item>FINA Regionalni centar Zagreb, OIB 85821130368, Koturaška 43, 10000 Zagreb</item>
    </izvorni_sadrzaj>
    <derivirana_varijabla naziv="DomainObject.Predmet.StrankaListFormatedWithAdressOIB_1">
      <item>FINA Regionalni centar Zagreb, OIB 85821130368, Koturaška 43,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MERKUR-HRVATSKA d.o.o. za trgovinu i usluge</item>
    </izvorni_sadrzaj>
    <derivirana_varijabla naziv="DomainObject.Predmet.ProtuStrankaListFormated_1">
      <item>MERKUR-HRVATSKA d.o.o. za trgovinu i usluge</item>
    </derivirana_varijabla>
  </DomainObject.Predmet.ProtuStrankaListFormated>
  <DomainObject.Predmet.ProtuStrankaListFormatedOIB>
    <izvorni_sadrzaj>
      <item>MERKUR-HRVATSKA d.o.o. za trgovinu i usluge, OIB 22660999705</item>
    </izvorni_sadrzaj>
    <derivirana_varijabla naziv="DomainObject.Predmet.ProtuStrankaListFormatedOIB_1">
      <item>MERKUR-HRVATSKA d.o.o. za trgovinu i usluge, OIB 22660999705</item>
    </derivirana_varijabla>
  </DomainObject.Predmet.ProtuStrankaListFormatedOIB>
  <DomainObject.Predmet.ProtuStrankaListFormatedWithAdress>
    <izvorni_sadrzaj>
      <item>MERKUR-HRVATSKA d.o.o. za trgovinu i usluge, Ivana Keleka 18/A, 10360 Sesvete</item>
    </izvorni_sadrzaj>
    <derivirana_varijabla naziv="DomainObject.Predmet.ProtuStrankaListFormatedWithAdress_1">
      <item>MERKUR-HRVATSKA d.o.o. za trgovinu i usluge, Ivana Keleka 18/A, 10360 Sesvete</item>
    </derivirana_varijabla>
  </DomainObject.Predmet.ProtuStrankaListFormatedWithAdress>
  <DomainObject.Predmet.ProtuStrankaListFormatedWithAdressOIB>
    <izvorni_sadrzaj>
      <item>MERKUR-HRVATSKA d.o.o. za trgovinu i usluge, OIB 22660999705, Ivana Keleka 18/A, 10360 Sesvete</item>
    </izvorni_sadrzaj>
    <derivirana_varijabla naziv="DomainObject.Predmet.ProtuStrankaListFormatedWithAdressOIB_1">
      <item>MERKUR-HRVATSKA d.o.o. za trgovinu i usluge, OIB 22660999705, Ivana Keleka 18/A, 10360 Sesvete</item>
    </derivirana_varijabla>
  </DomainObject.Predmet.ProtuStrankaListFormatedWithAdressOIB>
  <DomainObject.Predmet.ProtuStrankaListNazivFormated>
    <izvorni_sadrzaj>
      <item>MERKUR-HRVATSKA d.o.o. za trgovinu i usluge</item>
    </izvorni_sadrzaj>
    <derivirana_varijabla naziv="DomainObject.Predmet.ProtuStrankaListNazivFormated_1">
      <item>MERKUR-HRVATSKA d.o.o. za trgovinu i usluge</item>
    </derivirana_varijabla>
  </DomainObject.Predmet.ProtuStrankaListNazivFormated>
  <DomainObject.Predmet.ProtuStrankaListNazivFormatedOIB>
    <izvorni_sadrzaj>
      <item>MERKUR-HRVATSKA d.o.o. za trgovinu i usluge, OIB 22660999705</item>
    </izvorni_sadrzaj>
    <derivirana_varijabla naziv="DomainObject.Predmet.ProtuStrankaListNazivFormatedOIB_1">
      <item>MERKUR-HRVATSKA d.o.o. za trgovinu i usluge, OIB 22660999705</item>
    </derivirana_varijabla>
  </DomainObject.Predmet.ProtuStrankaListNazivFormatedOIB>
  <DomainObject.Predmet.OstaliListFormated>
    <izvorni_sadrzaj>
      <item>RH, MF, Porezna uprava</item>
      <item>RH, Ministarstvo pravosuđa</item>
      <item>Županijsko državno odvjetništvo u Zagrebu</item>
      <item>Općinski sud u Zadru, zemljišno-knjižni odjel</item>
      <item>Općinski građanski sud u Zagrebu, Stalna služba u Sesvetama</item>
      <item>Općinski građanski sud u Zagrebu, Stalna služba u Sesvetama</item>
      <item>Odvjetničko društvo Leko i partneri društvo s ograničenom odgovornošću</item>
      <item>Tomislav Orehovec</item>
      <item>Krešo Šulj</item>
      <item>OD Vidović &amp; Vidović</item>
      <item>PEWA d.o.o. u stečaju</item>
      <item>Jasmina Lichtenberg, steč. uprav.</item>
      <item>MEĐIMURSKE VODE</item>
      <item>Lidija Sitar - Novak</item>
      <item>Rajka Grcić</item>
      <item>GRAD RIJEKA</item>
      <item>ZOU Knežević i drugi</item>
      <item>Dubravka Kraljić</item>
      <item>Danijela Zoroja</item>
      <item>MERKUR TRGOVINA d.d.</item>
      <item>MAMIĆ PERIĆ REBERSKI RIMAC Odvjetničko društvo, društvo s ograničenom odgovornošću</item>
      <item>VIDOVIĆ &amp; VIDOVIĆ, odvjetničko društvo</item>
      <item>Kruno Turković</item>
      <item>IVAN KUBANOVIĆ</item>
      <item>1. Sanja Topolovac</item>
      <item>2. Katarina Stopić</item>
      <item>3. Sanja Kučko</item>
      <item>4. Ivana Brzuhalski Horvat</item>
      <item>5. Ignac Pasanec</item>
      <item>6. Dalibor Cetina</item>
      <item>7. Tatjana Fanuko</item>
      <item>8. Destri Ferčec</item>
      <item>9. Kristian Frančula</item>
      <item>10. Alja Kolenc Gotal</item>
      <item>11.Tihana Pavlićević</item>
      <item>12. Darko Kocijan</item>
      <item>13. Dario Bajzek</item>
      <item>14. Ivana Babić</item>
      <item>15. Stjepan Babić</item>
      <item>16. Blanka Baković</item>
      <item>17. Krunoslav Baković</item>
      <item>18. Željko Baković</item>
      <item>19. Kristina Čižmešija</item>
      <item>20. Blaženko Dujmenović</item>
      <item>21. Damir Jembrih</item>
      <item>22. Krunoslav Karagić</item>
      <item>23. Vlasta Kezić</item>
      <item>24. Marko Mažar</item>
      <item>25. Željka Novak</item>
      <item>26. Zdenkica Šarac</item>
      <item>27. Damir Zmiša</item>
      <item>28. Karlo Žmauc</item>
      <item>29. Dario Papež</item>
      <item>30. Jere Buva</item>
      <item>31. Robert Furčić</item>
      <item>32. Milan Grubišić</item>
      <item>33. Ivica Gruja</item>
      <item>34. Krešimir Kardum</item>
      <item>35. Branka Krnić</item>
      <item>36. Natalija Malenica</item>
      <item>37. Krešimir Matić</item>
      <item>38. Mirjana Peran</item>
      <item>39. Mili Reljanović</item>
      <item>40. Diana Slavica</item>
      <item>41. Ana Stančić</item>
      <item>42. Damir Šarić</item>
      <item>43. Igor Šumečki</item>
      <item>44. Bojana Berović</item>
      <item>45. Marijana Dubravica</item>
      <item>46. Ivana Dujić</item>
      <item>47. Ana Livaić</item>
      <item>48. Boris Nadoveza</item>
      <item>49. Jagoda Radovčić</item>
      <item>50. Jadranka Svirčić</item>
      <item>51. Perica Šarić</item>
      <item>52. Mario Šuperba</item>
      <item>53. Krešimir Loffler</item>
      <item>54. Kristina Behtan</item>
      <item>55. Snježana Bakran</item>
      <item>56. Danijela Frančić</item>
      <item>57. Nives Gerenčer</item>
      <item>58. Natalija Herman</item>
      <item>59. Branka Kolac</item>
      <item>60. Josip Labazan</item>
      <item>61. Slađana Lesjak</item>
      <item>62. Sandra Mislović</item>
      <item>63. Draženka Sobočan</item>
      <item>64. Marina Šimek</item>
      <item>65. Marko Trojok</item>
      <item>66. Tomislav Volf</item>
      <item>67. Vanja Žižek</item>
      <item>68. Alenka Bilić</item>
      <item>69. Moris Bolković</item>
      <item>70. Franka Bucić</item>
      <item>71. Zlatko German</item>
      <item>72. Sandra Kolić</item>
      <item>73. Sabina Komparić</item>
      <item>74. Meri Marasović</item>
      <item>75. Davorin Matić</item>
      <item>76. Sonja Miškulin</item>
      <item>77. Tibor Radin</item>
      <item>78. Jasminka Radoš</item>
      <item>79. Sanja Teković</item>
      <item>80. Drago Vrkljan</item>
      <item>81. Saša Kirin</item>
      <item>82. Ninoslav Dravinac</item>
      <item>83. Josip Fruk</item>
      <item>84. Ivica Kirin</item>
      <item>85. Manda Badenić</item>
      <item>86. Marina Jurić</item>
      <item>87. Biserka Bilić</item>
      <item>88. Marina Lisjak</item>
      <item>89. Mario Marić</item>
      <item>90. Ivana Parać</item>
      <item>91. Jurica Špoljarec</item>
      <item>92. Rajka Grcić</item>
      <item>93. Zdenko Črnelić</item>
      <item>94. Antica Klarin</item>
      <item>95. Marija Jadrić</item>
      <item>96. Andreja Sabol</item>
      <item>97. Marina Rendulić Kozina</item>
      <item>98. Mijo Ost</item>
      <item>99. Drago Burazer</item>
      <item>100. Miloš Pendl</item>
      <item>101. Mario Cicak</item>
      <item>102. Sanja Jalšovec</item>
      <item>103. Josipa Matoša</item>
      <item>104. Vladimira Lučić</item>
      <item>105. Ankica Bastalić</item>
      <item>106. Dubravka Družić Azenić</item>
      <item>107. Renata Kovačić</item>
      <item>108. Ana-Marija Nahod</item>
      <item>109. Valentina Ravlić</item>
      <item>110. Ivana Zubatović</item>
      <item>111. Ksenija Trivanović</item>
      <item>112. Ana Rakuša</item>
      <item>113. Sanja Šajatović</item>
      <item>114. Ivana Kovačev</item>
      <item>115. Željka Špadina</item>
      <item>Agencija za osiguranje radničkih potraživanja u slučaju stečaja poslodavca</item>
      <item>MINISTARSTVO UNUTARNJIH POSLOVA</item>
      <item>Financijska agencija, Služba upisa, Upisničko mjesto Zagreb</item>
      <item>Odvjetničko društvo BRLEČIĆ &amp; partneri, javno trgovačko društvo za obavljanje odvjetničkih poslova</item>
      <item>Dijana Kelerajter</item>
      <item>VUKIĆ, JELUŠIĆ, ŠULINA, STANKOVIĆ, JURCAN &amp; JABUKA odvjetničko društvo s ograničenom odgovornošću</item>
      <item>MRNJAVAC društvo s ograničenom odgovornošću za trgovinu i transport</item>
      <item>DALMARE društvo s ograničenom odgovornošću za trgovinu i usluge</item>
      <item>OPĆINSKI SUD U NOVOM ZAGREBU, Stalna služba u Zaprešiću</item>
    </izvorni_sadrzaj>
    <derivirana_varijabla naziv="DomainObject.Predmet.OstaliListFormated_1">
      <item>RH, MF, Porezna uprava</item>
      <item>RH, Ministarstvo pravosuđa</item>
      <item>Županijsko državno odvjetništvo u Zagrebu</item>
      <item>Općinski sud u Zadru, zemljišno-knjižni odjel</item>
      <item>Općinski građanski sud u Zagrebu, Stalna služba u Sesvetama</item>
      <item>Općinski građanski sud u Zagrebu, Stalna služba u Sesvetama</item>
      <item>Odvjetničko društvo Leko i partneri društvo s ograničenom odgovornošću</item>
      <item>Tomislav Orehovec</item>
      <item>Krešo Šulj</item>
      <item>OD Vidović &amp; Vidović</item>
      <item>PEWA d.o.o. u stečaju</item>
      <item>Jasmina Lichtenberg, steč. uprav.</item>
      <item>MEĐIMURSKE VODE</item>
      <item>Lidija Sitar - Novak</item>
      <item>Rajka Grcić</item>
      <item>GRAD RIJEKA</item>
      <item>ZOU Knežević i drugi</item>
      <item>Dubravka Kraljić</item>
      <item>Danijela Zoroja</item>
      <item>MERKUR TRGOVINA d.d.</item>
      <item>MAMIĆ PERIĆ REBERSKI RIMAC Odvjetničko društvo, društvo s ograničenom odgovornošću</item>
      <item>VIDOVIĆ &amp; VIDOVIĆ, odvjetničko društvo</item>
      <item>Kruno Turković</item>
      <item>IVAN KUBANOVIĆ</item>
      <item>1. Sanja Topolovac</item>
      <item>2. Katarina Stopić</item>
      <item>3. Sanja Kučko</item>
      <item>4. Ivana Brzuhalski Horvat</item>
      <item>5. Ignac Pasanec</item>
      <item>6. Dalibor Cetina</item>
      <item>7. Tatjana Fanuko</item>
      <item>8. Destri Ferčec</item>
      <item>9. Kristian Frančula</item>
      <item>10. Alja Kolenc Gotal</item>
      <item>11.Tihana Pavlićević</item>
      <item>12. Darko Kocijan</item>
      <item>13. Dario Bajzek</item>
      <item>14. Ivana Babić</item>
      <item>15. Stjepan Babić</item>
      <item>16. Blanka Baković</item>
      <item>17. Krunoslav Baković</item>
      <item>18. Željko Baković</item>
      <item>19. Kristina Čižmešija</item>
      <item>20. Blaženko Dujmenović</item>
      <item>21. Damir Jembrih</item>
      <item>22. Krunoslav Karagić</item>
      <item>23. Vlasta Kezić</item>
      <item>24. Marko Mažar</item>
      <item>25. Željka Novak</item>
      <item>26. Zdenkica Šarac</item>
      <item>27. Damir Zmiša</item>
      <item>28. Karlo Žmauc</item>
      <item>29. Dario Papež</item>
      <item>30. Jere Buva</item>
      <item>31. Robert Furčić</item>
      <item>32. Milan Grubišić</item>
      <item>33. Ivica Gruja</item>
      <item>34. Krešimir Kardum</item>
      <item>35. Branka Krnić</item>
      <item>36. Natalija Malenica</item>
      <item>37. Krešimir Matić</item>
      <item>38. Mirjana Peran</item>
      <item>39. Mili Reljanović</item>
      <item>40. Diana Slavica</item>
      <item>41. Ana Stančić</item>
      <item>42. Damir Šarić</item>
      <item>43. Igor Šumečki</item>
      <item>44. Bojana Berović</item>
      <item>45. Marijana Dubravica</item>
      <item>46. Ivana Dujić</item>
      <item>47. Ana Livaić</item>
      <item>48. Boris Nadoveza</item>
      <item>49. Jagoda Radovčić</item>
      <item>50. Jadranka Svirčić</item>
      <item>51. Perica Šarić</item>
      <item>52. Mario Šuperba</item>
      <item>53. Krešimir Loffler</item>
      <item>54. Kristina Behtan</item>
      <item>55. Snježana Bakran</item>
      <item>56. Danijela Frančić</item>
      <item>57. Nives Gerenčer</item>
      <item>58. Natalija Herman</item>
      <item>59. Branka Kolac</item>
      <item>60. Josip Labazan</item>
      <item>61. Slađana Lesjak</item>
      <item>62. Sandra Mislović</item>
      <item>63. Draženka Sobočan</item>
      <item>64. Marina Šimek</item>
      <item>65. Marko Trojok</item>
      <item>66. Tomislav Volf</item>
      <item>67. Vanja Žižek</item>
      <item>68. Alenka Bilić</item>
      <item>69. Moris Bolković</item>
      <item>70. Franka Bucić</item>
      <item>71. Zlatko German</item>
      <item>72. Sandra Kolić</item>
      <item>73. Sabina Komparić</item>
      <item>74. Meri Marasović</item>
      <item>75. Davorin Matić</item>
      <item>76. Sonja Miškulin</item>
      <item>77. Tibor Radin</item>
      <item>78. Jasminka Radoš</item>
      <item>79. Sanja Teković</item>
      <item>80. Drago Vrkljan</item>
      <item>81. Saša Kirin</item>
      <item>82. Ninoslav Dravinac</item>
      <item>83. Josip Fruk</item>
      <item>84. Ivica Kirin</item>
      <item>85. Manda Badenić</item>
      <item>86. Marina Jurić</item>
      <item>87. Biserka Bilić</item>
      <item>88. Marina Lisjak</item>
      <item>89. Mario Marić</item>
      <item>90. Ivana Parać</item>
      <item>91. Jurica Špoljarec</item>
      <item>92. Rajka Grcić</item>
      <item>93. Zdenko Črnelić</item>
      <item>94. Antica Klarin</item>
      <item>95. Marija Jadrić</item>
      <item>96. Andreja Sabol</item>
      <item>97. Marina Rendulić Kozina</item>
      <item>98. Mijo Ost</item>
      <item>99. Drago Burazer</item>
      <item>100. Miloš Pendl</item>
      <item>101. Mario Cicak</item>
      <item>102. Sanja Jalšovec</item>
      <item>103. Josipa Matoša</item>
      <item>104. Vladimira Lučić</item>
      <item>105. Ankica Bastalić</item>
      <item>106. Dubravka Družić Azenić</item>
      <item>107. Renata Kovačić</item>
      <item>108. Ana-Marija Nahod</item>
      <item>109. Valentina Ravlić</item>
      <item>110. Ivana Zubatović</item>
      <item>111. Ksenija Trivanović</item>
      <item>112. Ana Rakuša</item>
      <item>113. Sanja Šajatović</item>
      <item>114. Ivana Kovačev</item>
      <item>115. Željka Špadina</item>
      <item>Agencija za osiguranje radničkih potraživanja u slučaju stečaja poslodavca</item>
      <item>MINISTARSTVO UNUTARNJIH POSLOVA</item>
      <item>Financijska agencija, Služba upisa, Upisničko mjesto Zagreb</item>
      <item>Odvjetničko društvo BRLEČIĆ &amp; partneri, javno trgovačko društvo za obavljanje odvjetničkih poslova</item>
      <item>Dijana Kelerajter</item>
      <item>VUKIĆ, JELUŠIĆ, ŠULINA, STANKOVIĆ, JURCAN &amp; JABUKA odvjetničko društvo s ograničenom odgovornošću</item>
      <item>MRNJAVAC društvo s ograničenom odgovornošću za trgovinu i transport</item>
      <item>DALMARE društvo s ograničenom odgovornošću za trgovinu i usluge</item>
      <item>OPĆINSKI SUD U NOVOM ZAGREBU, Stalna služba u Zaprešiću</item>
    </derivirana_varijabla>
  </DomainObject.Predmet.OstaliListFormated>
  <DomainObject.Predmet.OstaliListFormatedOIB>
    <izvorni_sadrzaj>
      <item>RH, MF, Porezna uprava</item>
      <item>RH, Ministarstvo pravosuđa</item>
      <item>Županijsko državno odvjetništvo u Zagrebu</item>
      <item>Općinski sud u Zadru, zemljišno-knjižni odjel</item>
      <item>Općinski građanski sud u Zagrebu, Stalna služba u Sesvetama</item>
      <item>Općinski građanski sud u Zagrebu, Stalna služba u Sesvetama</item>
      <item>Odvjetničko društvo Leko i partneri društvo s ograničenom odgovornošću, OIB 35913314365</item>
      <item>Tomislav Orehovec, OIB 02009648274</item>
      <item>Krešo Šulj, OIB 07512281925</item>
      <item>OD Vidović &amp; Vidović</item>
      <item>PEWA d.o.o. u stečaju, OIB 39117975699</item>
      <item>Jasmina Lichtenberg, steč. uprav.</item>
      <item>MEĐIMURSKE VODE, OIB 81394716246</item>
      <item>Lidija Sitar - Novak, OIB 60937713942</item>
      <item>Rajka Grcić, OIB 87451189688</item>
      <item>GRAD RIJEKA, OIB 54382731928</item>
      <item>ZOU Knežević i drugi</item>
      <item>Dubravka Kraljić</item>
      <item>Danijela Zoroja</item>
      <item>MERKUR TRGOVINA d.d.</item>
      <item>MAMIĆ PERIĆ REBERSKI RIMAC Odvjetničko društvo, društvo s ograničenom odgovornošću, OIB 32802230502</item>
      <item>VIDOVIĆ &amp; VIDOVIĆ, odvjetničko društvo, OIB 46414052982</item>
      <item>Kruno Turković</item>
      <item>IVAN KUBANOVIĆ</item>
      <item>1. Sanja Topolovac, OIB 17828081305</item>
      <item>2. Katarina Stopić, OIB 94703442362</item>
      <item>3. Sanja Kučko, OIB 15425862399</item>
      <item>4. Ivana Brzuhalski Horvat, OIB 50477233891</item>
      <item>5. Ignac Pasanec, OIB 79941318248</item>
      <item>6. Dalibor Cetina, OIB 73880626571</item>
      <item>7. Tatjana Fanuko, OIB 54926042404</item>
      <item>8. Destri Ferčec, OIB 39938997806</item>
      <item>9. Kristian Frančula, OIB 45761795345</item>
      <item>10. Alja Kolenc Gotal, OIB 39976783875</item>
      <item>11.Tihana Pavlićević, OIB 41561020384</item>
      <item>12. Darko Kocijan, OIB 97814362165</item>
      <item>13. Dario Bajzek, OIB 25524436666</item>
      <item>14. Ivana Babić, OIB 67972693640</item>
      <item>15. Stjepan Babić, OIB 74653121129</item>
      <item>16. Blanka Baković, OIB 11411617851</item>
      <item>17. Krunoslav Baković, OIB 38645116874</item>
      <item>18. Željko Baković, OIB 81336576091</item>
      <item>19. Kristina Čižmešija, OIB 17047869769</item>
      <item>20. Blaženko Dujmenović, OIB 46532858248</item>
      <item>21. Damir Jembrih, OIB 61657373337</item>
      <item>22. Krunoslav Karagić, OIB 58289148235</item>
      <item>23. Vlasta Kezić, OIB 30386304648</item>
      <item>24. Marko Mažar, OIB 56986372324</item>
      <item>25. Željka Novak, OIB 52655461765</item>
      <item>26. Zdenkica Šarac, OIB 41089133299</item>
      <item>27. Damir Zmiša, OIB 78601511691</item>
      <item>28. Karlo Žmauc, OIB 75397611238</item>
      <item>29. Dario Papež, OIB 87554271709</item>
      <item>30. Jere Buva, OIB 19426496399</item>
      <item>31. Robert Furčić, OIB 92325681628</item>
      <item>32. Milan Grubišić, OIB 66038764118</item>
      <item>33. Ivica Gruja, OIB 54304438796</item>
      <item>34. Krešimir Kardum, OIB 26551982890</item>
      <item>35. Branka Krnić, OIB 83032193276</item>
      <item>36. Natalija Malenica, OIB </item>
      <item>37. Krešimir Matić, OIB 30408348779</item>
      <item>38. Mirjana Peran, OIB 56388151112</item>
      <item>39. Mili Reljanović, OIB 43832522963</item>
      <item>40. Diana Slavica, OIB 99631166350</item>
      <item>41. Ana Stančić, OIB 48317679304</item>
      <item>42. Damir Šarić, OIB 81308793429</item>
      <item>43. Igor Šumečki, OIB 11025003521</item>
      <item>44. Bojana Berović, OIB 53764597143</item>
      <item>45. Marijana Dubravica, OIB 60534598981</item>
      <item>46. Ivana Dujić, OIB 84954170536</item>
      <item>47. Ana Livaić, OIB </item>
      <item>48. Boris Nadoveza, OIB 81693393209</item>
      <item>49. Jagoda Radovčić, OIB 26077765854</item>
      <item>50. Jadranka Svirčić, OIB 71616377641</item>
      <item>51. Perica Šarić, OIB 29293868352</item>
      <item>52. Mario Šuperba, OIB 29638747290</item>
      <item>53. Krešimir Loffler, OIB 93986888774</item>
      <item>54. Kristina Behtan, OIB </item>
      <item>55. Snježana Bakran, OIB 35374129674</item>
      <item>56. Danijela Frančić, OIB 44973410322</item>
      <item>57. Nives Gerenčer, OIB 60185202321</item>
      <item>58. Natalija Herman, OIB 99700303319</item>
      <item>59. Branka Kolac, OIB 33596323687</item>
      <item>60. Josip Labazan, OIB 21192864979</item>
      <item>61. Slađana Lesjak, OIB 70104536720</item>
      <item>62. Sandra Mislović, OIB 43944122813</item>
      <item>63. Draženka Sobočan, OIB </item>
      <item>64. Marina Šimek, OIB 20435397641</item>
      <item>65. Marko Trojok, OIB 98023919165</item>
      <item>66. Tomislav Volf, OIB 16251663522</item>
      <item>67. Vanja Žižek, OIB 00122728377</item>
      <item>68. Alenka Bilić, OIB 12386032769</item>
      <item>69. Moris Bolković, OIB 99497381506</item>
      <item>70. Franka Bucić, OIB 59533335171</item>
      <item>71. Zlatko German, OIB 40185730303</item>
      <item>72. Sandra Kolić, OIB 55395915057</item>
      <item>73. Sabina Komparić, OIB 90708921779</item>
      <item>74. Meri Marasović, OIB 02684557197</item>
      <item>75. Davorin Matić, OIB </item>
      <item>76. Sonja Miškulin, OIB 67205638105</item>
      <item>77. Tibor Radin, OIB 87457312290</item>
      <item>78. Jasminka Radoš, OIB 54165570304</item>
      <item>79. Sanja Teković, OIB 95907822649</item>
      <item>80. Drago Vrkljan, OIB 66705962769</item>
      <item>81. Saša Kirin, OIB 76375401635</item>
      <item>82. Ninoslav Dravinac, OIB 79670805305</item>
      <item>83. Josip Fruk, OIB 70612460740</item>
      <item>84. Ivica Kirin, OIB 46629735336</item>
      <item>85. Manda Badenić, OIB 93913616332</item>
      <item>86. Marina Jurić, OIB 39455599855</item>
      <item>87. Biserka Bilić, OIB 29033816560</item>
      <item>88. Marina Lisjak, OIB </item>
      <item>89. Mario Marić, OIB 33816500219</item>
      <item>90. Ivana Parać, OIB 37065726946</item>
      <item>91. Jurica Špoljarec, OIB 29888459151</item>
      <item>92. Rajka Grcić, OIB 87451189688</item>
      <item>93. Zdenko Črnelić, OIB 54309214908</item>
      <item>94. Antica Klarin, OIB 96169408712</item>
      <item>95. Marija Jadrić, OIB 29049205449</item>
      <item>96. Andreja Sabol, OIB 90193203132</item>
      <item>97. Marina Rendulić Kozina, OIB 57857931007</item>
      <item>98. Mijo Ost, OIB 10727964426</item>
      <item>99. Drago Burazer, OIB 11912928051</item>
      <item>100. Miloš Pendl, OIB 93913542628</item>
      <item>101. Mario Cicak, OIB 18484723011</item>
      <item>102. Sanja Jalšovec, OIB 30255395085</item>
      <item>103. Josipa Matoša, OIB 86120213742</item>
      <item>104. Vladimira Lučić, OIB 55491110480</item>
      <item>105. Ankica Bastalić, OIB 85849205026</item>
      <item>106. Dubravka Družić Azenić, OIB 70983449222</item>
      <item>107. Renata Kovačić, OIB </item>
      <item>108. Ana-Marija Nahod, OIB 96833836239</item>
      <item>109. Valentina Ravlić, OIB 74794500883</item>
      <item>110. Ivana Zubatović, OIB 35027905346</item>
      <item>111. Ksenija Trivanović, OIB 42272574945</item>
      <item>112. Ana Rakuša, OIB 19878662154</item>
      <item>113. Sanja Šajatović, OIB 27799505889</item>
      <item>114. Ivana Kovačev, OIB 92907046538</item>
      <item>115. Željka Špadina, OIB 49768074464</item>
      <item>Agencija za osiguranje radničkih potraživanja u slučaju stečaja poslodavca, OIB 04323472109</item>
      <item>MINISTARSTVO UNUTARNJIH POSLOVA, OIB 36162371878</item>
      <item>Financijska agencija, Služba upisa, Upisničko mjesto Zagreb, OIB 85821130368</item>
      <item>Odvjetničko društvo BRLEČIĆ &amp; partneri, javno trgovačko društvo za obavljanje odvjetničkih poslova, OIB 75277763692</item>
      <item>Dijana Kelerajter, OIB 55209280932</item>
      <item>VUKIĆ, JELUŠIĆ, ŠULINA, STANKOVIĆ, JURCAN &amp; JABUKA odvjetničko društvo s ograničenom odgovornošću, OIB 01394705384</item>
      <item>MRNJAVAC društvo s ograničenom odgovornošću za trgovinu i transport, OIB 39503432286</item>
      <item>DALMARE društvo s ograničenom odgovornošću za trgovinu i usluge, OIB 35920050985</item>
      <item>OPĆINSKI SUD U NOVOM ZAGREBU, Stalna služba u Zaprešiću, OIB 79678318317</item>
    </izvorni_sadrzaj>
    <derivirana_varijabla naziv="DomainObject.Predmet.OstaliListFormatedOIB_1">
      <item>RH, MF, Porezna uprava</item>
      <item>RH, Ministarstvo pravosuđa</item>
      <item>Županijsko državno odvjetništvo u Zagrebu</item>
      <item>Općinski sud u Zadru, zemljišno-knjižni odjel</item>
      <item>Općinski građanski sud u Zagrebu, Stalna služba u Sesvetama</item>
      <item>Općinski građanski sud u Zagrebu, Stalna služba u Sesvetama</item>
      <item>Odvjetničko društvo Leko i partneri društvo s ograničenom odgovornošću, OIB 35913314365</item>
      <item>Tomislav Orehovec, OIB 02009648274</item>
      <item>Krešo Šulj, OIB 07512281925</item>
      <item>OD Vidović &amp; Vidović</item>
      <item>PEWA d.o.o. u stečaju, OIB 39117975699</item>
      <item>Jasmina Lichtenberg, steč. uprav.</item>
      <item>MEĐIMURSKE VODE, OIB 81394716246</item>
      <item>Lidija Sitar - Novak, OIB 60937713942</item>
      <item>Rajka Grcić, OIB 87451189688</item>
      <item>GRAD RIJEKA, OIB 54382731928</item>
      <item>ZOU Knežević i drugi</item>
      <item>Dubravka Kraljić</item>
      <item>Danijela Zoroja</item>
      <item>MERKUR TRGOVINA d.d.</item>
      <item>MAMIĆ PERIĆ REBERSKI RIMAC Odvjetničko društvo, društvo s ograničenom odgovornošću, OIB 32802230502</item>
      <item>VIDOVIĆ &amp; VIDOVIĆ, odvjetničko društvo, OIB 46414052982</item>
      <item>Kruno Turković</item>
      <item>IVAN KUBANOVIĆ</item>
      <item>1. Sanja Topolovac, OIB 17828081305</item>
      <item>2. Katarina Stopić, OIB 94703442362</item>
      <item>3. Sanja Kučko, OIB 15425862399</item>
      <item>4. Ivana Brzuhalski Horvat, OIB 50477233891</item>
      <item>5. Ignac Pasanec, OIB 79941318248</item>
      <item>6. Dalibor Cetina, OIB 73880626571</item>
      <item>7. Tatjana Fanuko, OIB 54926042404</item>
      <item>8. Destri Ferčec, OIB 39938997806</item>
      <item>9. Kristian Frančula, OIB 45761795345</item>
      <item>10. Alja Kolenc Gotal, OIB 39976783875</item>
      <item>11.Tihana Pavlićević, OIB 41561020384</item>
      <item>12. Darko Kocijan, OIB 97814362165</item>
      <item>13. Dario Bajzek, OIB 25524436666</item>
      <item>14. Ivana Babić, OIB 67972693640</item>
      <item>15. Stjepan Babić, OIB 74653121129</item>
      <item>16. Blanka Baković, OIB 11411617851</item>
      <item>17. Krunoslav Baković, OIB 38645116874</item>
      <item>18. Željko Baković, OIB 81336576091</item>
      <item>19. Kristina Čižmešija, OIB 17047869769</item>
      <item>20. Blaženko Dujmenović, OIB 46532858248</item>
      <item>21. Damir Jembrih, OIB 61657373337</item>
      <item>22. Krunoslav Karagić, OIB 58289148235</item>
      <item>23. Vlasta Kezić, OIB 30386304648</item>
      <item>24. Marko Mažar, OIB 56986372324</item>
      <item>25. Željka Novak, OIB 52655461765</item>
      <item>26. Zdenkica Šarac, OIB 41089133299</item>
      <item>27. Damir Zmiša, OIB 78601511691</item>
      <item>28. Karlo Žmauc, OIB 75397611238</item>
      <item>29. Dario Papež, OIB 87554271709</item>
      <item>30. Jere Buva, OIB 19426496399</item>
      <item>31. Robert Furčić, OIB 92325681628</item>
      <item>32. Milan Grubišić, OIB 66038764118</item>
      <item>33. Ivica Gruja, OIB 54304438796</item>
      <item>34. Krešimir Kardum, OIB 26551982890</item>
      <item>35. Branka Krnić, OIB 83032193276</item>
      <item>36. Natalija Malenica, OIB </item>
      <item>37. Krešimir Matić, OIB 30408348779</item>
      <item>38. Mirjana Peran, OIB 56388151112</item>
      <item>39. Mili Reljanović, OIB 43832522963</item>
      <item>40. Diana Slavica, OIB 99631166350</item>
      <item>41. Ana Stančić, OIB 48317679304</item>
      <item>42. Damir Šarić, OIB 81308793429</item>
      <item>43. Igor Šumečki, OIB 11025003521</item>
      <item>44. Bojana Berović, OIB 53764597143</item>
      <item>45. Marijana Dubravica, OIB 60534598981</item>
      <item>46. Ivana Dujić, OIB 84954170536</item>
      <item>47. Ana Livaić, OIB </item>
      <item>48. Boris Nadoveza, OIB 81693393209</item>
      <item>49. Jagoda Radovčić, OIB 26077765854</item>
      <item>50. Jadranka Svirčić, OIB 71616377641</item>
      <item>51. Perica Šarić, OIB 29293868352</item>
      <item>52. Mario Šuperba, OIB 29638747290</item>
      <item>53. Krešimir Loffler, OIB 93986888774</item>
      <item>54. Kristina Behtan, OIB </item>
      <item>55. Snježana Bakran, OIB 35374129674</item>
      <item>56. Danijela Frančić, OIB 44973410322</item>
      <item>57. Nives Gerenčer, OIB 60185202321</item>
      <item>58. Natalija Herman, OIB 99700303319</item>
      <item>59. Branka Kolac, OIB 33596323687</item>
      <item>60. Josip Labazan, OIB 21192864979</item>
      <item>61. Slađana Lesjak, OIB 70104536720</item>
      <item>62. Sandra Mislović, OIB 43944122813</item>
      <item>63. Draženka Sobočan, OIB </item>
      <item>64. Marina Šimek, OIB 20435397641</item>
      <item>65. Marko Trojok, OIB 98023919165</item>
      <item>66. Tomislav Volf, OIB 16251663522</item>
      <item>67. Vanja Žižek, OIB 00122728377</item>
      <item>68. Alenka Bilić, OIB 12386032769</item>
      <item>69. Moris Bolković, OIB 99497381506</item>
      <item>70. Franka Bucić, OIB 59533335171</item>
      <item>71. Zlatko German, OIB 40185730303</item>
      <item>72. Sandra Kolić, OIB 55395915057</item>
      <item>73. Sabina Komparić, OIB 90708921779</item>
      <item>74. Meri Marasović, OIB 02684557197</item>
      <item>75. Davorin Matić, OIB </item>
      <item>76. Sonja Miškulin, OIB 67205638105</item>
      <item>77. Tibor Radin, OIB 87457312290</item>
      <item>78. Jasminka Radoš, OIB 54165570304</item>
      <item>79. Sanja Teković, OIB 95907822649</item>
      <item>80. Drago Vrkljan, OIB 66705962769</item>
      <item>81. Saša Kirin, OIB 76375401635</item>
      <item>82. Ninoslav Dravinac, OIB 79670805305</item>
      <item>83. Josip Fruk, OIB 70612460740</item>
      <item>84. Ivica Kirin, OIB 46629735336</item>
      <item>85. Manda Badenić, OIB 93913616332</item>
      <item>86. Marina Jurić, OIB 39455599855</item>
      <item>87. Biserka Bilić, OIB 29033816560</item>
      <item>88. Marina Lisjak, OIB </item>
      <item>89. Mario Marić, OIB 33816500219</item>
      <item>90. Ivana Parać, OIB 37065726946</item>
      <item>91. Jurica Špoljarec, OIB 29888459151</item>
      <item>92. Rajka Grcić, OIB 87451189688</item>
      <item>93. Zdenko Črnelić, OIB 54309214908</item>
      <item>94. Antica Klarin, OIB 96169408712</item>
      <item>95. Marija Jadrić, OIB 29049205449</item>
      <item>96. Andreja Sabol, OIB 90193203132</item>
      <item>97. Marina Rendulić Kozina, OIB 57857931007</item>
      <item>98. Mijo Ost, OIB 10727964426</item>
      <item>99. Drago Burazer, OIB 11912928051</item>
      <item>100. Miloš Pendl, OIB 93913542628</item>
      <item>101. Mario Cicak, OIB 18484723011</item>
      <item>102. Sanja Jalšovec, OIB 30255395085</item>
      <item>103. Josipa Matoša, OIB 86120213742</item>
      <item>104. Vladimira Lučić, OIB 55491110480</item>
      <item>105. Ankica Bastalić, OIB 85849205026</item>
      <item>106. Dubravka Družić Azenić, OIB 70983449222</item>
      <item>107. Renata Kovačić, OIB </item>
      <item>108. Ana-Marija Nahod, OIB 96833836239</item>
      <item>109. Valentina Ravlić, OIB 74794500883</item>
      <item>110. Ivana Zubatović, OIB 35027905346</item>
      <item>111. Ksenija Trivanović, OIB 42272574945</item>
      <item>112. Ana Rakuša, OIB 19878662154</item>
      <item>113. Sanja Šajatović, OIB 27799505889</item>
      <item>114. Ivana Kovačev, OIB 92907046538</item>
      <item>115. Željka Špadina, OIB 49768074464</item>
      <item>Agencija za osiguranje radničkih potraživanja u slučaju stečaja poslodavca, OIB 04323472109</item>
      <item>MINISTARSTVO UNUTARNJIH POSLOVA, OIB 36162371878</item>
      <item>Financijska agencija, Služba upisa, Upisničko mjesto Zagreb, OIB 85821130368</item>
      <item>Odvjetničko društvo BRLEČIĆ &amp; partneri, javno trgovačko društvo za obavljanje odvjetničkih poslova, OIB 75277763692</item>
      <item>Dijana Kelerajter, OIB 55209280932</item>
      <item>VUKIĆ, JELUŠIĆ, ŠULINA, STANKOVIĆ, JURCAN &amp; JABUKA odvjetničko društvo s ograničenom odgovornošću, OIB 01394705384</item>
      <item>MRNJAVAC društvo s ograničenom odgovornošću za trgovinu i transport, OIB 39503432286</item>
      <item>DALMARE društvo s ograničenom odgovornošću za trgovinu i usluge, OIB 35920050985</item>
      <item>OPĆINSKI SUD U NOVOM ZAGREBU, Stalna služba u Zaprešiću, OIB 79678318317</item>
    </derivirana_varijabla>
  </DomainObject.Predmet.OstaliListFormatedOIB>
  <DomainObject.Predmet.OstaliListFormatedWithAdress>
    <izvorni_sadrzaj>
      <item>RH, MF, Porezna uprava, Av. Dubrovnik 32, 10000 Zagreb</item>
      <item>RH, Ministarstvo pravosuđa, Ul. grada Vukovara 49, 10000 Zagreb</item>
      <item>Županijsko državno odvjetništvo u Zagrebu</item>
      <item>Općinski sud u Zadru, zemljišno-knjižni odjel, x, 23000 Zadar</item>
      <item>Općinski građanski sud u Zagrebu, Stalna služba u Sesvetama</item>
      <item>Općinski građanski sud u Zagrebu, Stalna služba u Sesvetama, Zagrebačka 22, 10360 Sesvete</item>
      <item>Odvjetničko društvo Leko i partneri društvo s ograničenom odgovornošću, Domagojeva 18, Zagreb</item>
      <item>Tomislav Orehovec, Ulica Tadije Smičiklasa 18, 10000 Zagreb</item>
      <item>Krešo Šulj, Ulica Ivana Žbulja 15, 40320 Sveta Marija</item>
      <item>OD Vidović &amp; Vidović, Kratka 2/I, 42000 Varaždin</item>
      <item>PEWA d.o.o. u stečaju, Ravenska 8, 52100 Pula</item>
      <item>Jasmina Lichtenberg, steč. uprav., Ravenska 8, 52100 Pula</item>
      <item>MEĐIMURSKE VODE, Matice hrvatske 10, 40000 Čakovec</item>
      <item>Lidija Sitar - Novak, Frankopanska 49, 40315 Mursko Središće</item>
      <item>Rajka Grcić, Ul. Ladislava Šabana 30, 10360 Sesvete</item>
      <item>GRAD RIJEKA, Korzo 16, 51000 Rijeka</item>
      <item>ZOU Knežević i drugi, Ribarska 4, 51000 Rijeka</item>
      <item>Dubravka Kraljić, Sajmišna 2, 40000 Mala Subotica</item>
      <item>Danijela Zoroja, Ludbreška 4, 42202 Štefanec</item>
      <item>MERKUR TRGOVINA d.d., Cesta na Okroglo 7, 4202 Naklo</item>
      <item>MAMIĆ PERIĆ REBERSKI RIMAC Odvjetničko društvo, društvo s ograničenom odgovornošću, Radnička cesta 80, 10000 Zagreb</item>
      <item>VIDOVIĆ &amp; VIDOVIĆ, odvjetničko društvo, Kratka ulica 2/I, 42000 Varaždin</item>
      <item>Kruno Turković, Mostečka 16, 42204 Turčin</item>
      <item>IVAN KUBANOVIĆ, Gandhijeva 7, 10000 Zagreb</item>
      <item>1. Sanja Topolovac, Jasenovačka Ulica 16, 10000 Zagreb</item>
      <item>2. Katarina Stopić, Ulica Roberta Močiljanina 5, 10000 Zagreb</item>
      <item>3. Sanja Kučko, Podjezerska Ulica 10, 10362 Planina Gornja</item>
      <item>4. Ivana Brzuhalski Horvat, Kolodvorska Ulica 3, 40000 Čakovec</item>
      <item>5. Ignac Pasanec, Ulica Hrvatskog Proljeća 43, 10000 Zagreb</item>
      <item>6. Dalibor Cetina, Ulica Monte Paradiso 30, 52100 Pula</item>
      <item>7. Tatjana Fanuko, Bunarska Cesta 13, 52100 Pula</item>
      <item>8. Destri Ferčec, Vintijan 59, 52100 Vintijan</item>
      <item>9. Kristian Frančula, Ul. Bože Gumpca 32, 52100 Pula</item>
      <item>10. Alja Kolenc Gotal, Paduljski Put 19, 52100 Pula</item>
      <item>11.Tihana Pavlićević, Carlijeva Ulica 39, 52100 Pula</item>
      <item>12. Darko Kocijan, Savska Ulica 25, 10361 Sop</item>
      <item>13. Dario Bajzek, Ulica Ivana Pl. Zajca 15, 40000 Čakovec</item>
      <item>14. Ivana Babić, Ulica Jakova Gotovca 5, 10360 Sesvete</item>
      <item>15. Stjepan Babić, Sesvetska Ulica 37, 10362 Planina Gornja</item>
      <item>16. Blanka Baković, Stjepana Horvatića 1, 10360 Ivanja Reka</item>
      <item>17. Krunoslav Baković, Cvjetna Ulica 8, 10362 Paruževina</item>
      <item>18. Željko Baković, Ulica Josipa Kozarca 100, 44322 Lipovljani</item>
      <item>19. Kristina Čižmešija, Ćirilometodska Ulica 22, 10430 Samobor</item>
      <item>20. Blaženko Dujmenović, Vinogradska Ulica 13, 44000 Sisak</item>
      <item>21. Damir Jembrih, Mrnjaki 3, 10000 Zagreb</item>
      <item>22. Krunoslav Karagić, Omladinska Ulica 10, 10431 Brezje</item>
      <item>23. Vlasta Kezić, Ulica Naste Rojc 8, 10360 Sesvete</item>
      <item>24. Marko Mažar, Ulica Svetog Martina 12, 10361 Cerje</item>
      <item>25. Željka Novak, Selnica Psarjevačka 4, 10380 Selnica Psarjevačka</item>
      <item>26. Zdenkica Šarac, Gornjopoljska Ulica 18, 10360 Sesvete</item>
      <item>27. Damir Zmiša, Donja Drenova 8, 10382 Donja Drenova</item>
      <item>28. Karlo Žmauc, Ulica Slavoljuba Bulvana 20, 10000 Zagreb</item>
      <item>29. Dario Papež, Ulica Varoš 8, 44317 Stružec</item>
      <item>30. Jere Buva, Grubišići 70, 22000 Bilice</item>
      <item>31. Robert Furčić, Put Tanaje 3, 22000 Šibenik</item>
      <item>32. Milan Grubišić, Trg Andrije Hebranga 8, 22000 Šibenik</item>
      <item>33. Ivica Gruja, Ivana Meštrovića 26, 22000 Šibenik</item>
      <item>34. Krešimir Kardum, Istarska Ulica 56, 22000 Šibenik</item>
      <item>35. Branka Krnić, Gornji Krnići 25, 22221 Konjevrate</item>
      <item>36. Natalija Malenica, Cesta Šibenik-Perković 20, 22000 Danilo Biranj</item>
      <item>37. Krešimir Matić, Kornatska 58, 22000 Šibenik</item>
      <item>38. Mirjana Peran, Donja Grebaštica 30, 22000 Grebaštica</item>
      <item>39. Mili Reljanović, Put 1. Šibenskog Partiz.odreda 28, 22000 Šibenik</item>
      <item>40. Diana Slavica, Slavice 19, 22000 Bilice</item>
      <item>41. Ana Stančić, Ul.8.udarne Dalmat.brigade 24, 22000 Šibenik</item>
      <item>42. Damir Šarić, Trtarska 15 A, 22000 Šibenik</item>
      <item>43. Igor Šumečki, Bana Josipa Jelačića 13 F, 22000 Šibenik</item>
      <item>44. Bojana Berović, Jasenovo 23, 22000 Žaborić</item>
      <item>45. Marijana Dubravica, Stankovci 32, 23422 Stankovci</item>
      <item>46. Ivana Dujić, Prokljanska 55, 22000 Šibenik</item>
      <item>47. Ana Livaić, Ante Španje 36A, 22211 Vodice</item>
      <item>48. Boris Nadoveza, Ivana Meštrovića 62, 22000 Šibenik</item>
      <item>49. Jagoda Radovčić, Zadarska 32, 22000 Šibenik</item>
      <item>50. Jadranka Svirčić, Rešačka 8, 22000 Brodarica</item>
      <item>51. Perica Šarić, Grubišići 75, 22000 Bilice</item>
      <item>52. Mario Šuperba, Cesta Šibenik-split 82, 22000 Donje Polje</item>
      <item>53. Krešimir Loffler, Selčinska Ulica 28 A, 10360 Sesvete</item>
      <item>54. Kristina Behtan, Suhodol Zelinski 18A, 10382 Donja Zelina</item>
      <item>55. Snježana Bakran, Ulica Stjepana Radića 11, 10382 Donja Zelina</item>
      <item>56. Danijela Frančić, Ulica Nikole Tesle 12, 40000 Štefanec</item>
      <item>57. Nives Gerenčer, Ulica Ivana Pl. Zajca 33, 40000 Čakovec</item>
      <item>58. Natalija Herman, Vučetinec 173, 40000 Vučetinec</item>
      <item>59. Branka Kolac, Valenta Morandinija 3, 40000 Čakovec</item>
      <item>60. Josip Labazan, Ulica Antuna Mihanovića 2 A, 40000 Pribislavec</item>
      <item>61. Slađana Lesjak, Ulica Otona Župančića 5, 40000 Čakovec</item>
      <item>62. Sandra Mislović, Ulica Domovinskih Žrtava 28, 40000 Čakovec</item>
      <item>63. Draženka Sobočan, Ivana Plemenitog Zajca 45, 40000 Čakovec</item>
      <item>64. Marina Šimek, Varaždinska Ulica 69, 42242 Tužno</item>
      <item>65. Marko Trojok, Slakovec 84, 40000 Slakovec</item>
      <item>66. Tomislav Volf, Kalnička 29, 40000 Čakovec</item>
      <item>67. Vanja Žižek, Ulica Dr. Vlatka Mačeka 33, 40000 Čakovec</item>
      <item>68. Alenka Bilić, Ulica Borik 27, 52100 Pula</item>
      <item>69. Moris Bolković, Dalmatinska 57, 52207 Rakalj</item>
      <item>70. Franka Bucić, Osječka Ulica 22, 52100 Pula</item>
      <item>71. Zlatko German, Studenčeva Ulica 26, 52100 Pula</item>
      <item>72. Sandra Kolić, Glavani 29, 52207 Glavani</item>
      <item>73. Sabina Komparić, Palisina Ulica 13, 52100 Pula</item>
      <item>74. Meri Marasović, Osječka 11, 52100 Pula</item>
      <item>75. Davorin Matić, Pineta 23A, 52100 Valbandon</item>
      <item>76. Sonja Miškulin, Ulica Velog Jože 6, 52100 Pula</item>
      <item>77. Tibor Radin, Kvart Mimoza 3, 52100 Valbandon</item>
      <item>78. Jasminka Radoš, Ulica Velog Jože 10, 52100 Pula</item>
      <item>79. Sanja Teković, Mate Balote 47, 52207 Rakalj</item>
      <item>80. Drago Vrkljan, Kučine 23, 52100 Vinkuran</item>
      <item>81. Saša Kirin, POLJANICA 88 D (ranije: PEŠĆENICA, KOLODVORSKA, 88 D), 44272 Pešćenica</item>
      <item>82. Ninoslav Dravinac, Ivanjorečka Cesta 112, 10360 Ivanja Reka</item>
      <item>83. Josip Fruk, Bosna 8, 10380 Bosna</item>
      <item>84. Ivica Kirin, Poljanica 88 D, 44272 Pešćenica</item>
      <item>85. Manda Badenić, Kanarinska Ulica 74, 10000 Zagreb</item>
      <item>86. Marina Jurić, Podotočje Gornje 53/2, 10410 Gornje Podotočje</item>
      <item>87. Biserka Bilić, Ulica Hrvatskog Proljeća 26, 10000 Zagreb</item>
      <item>88. Marina Lisjak, Mije Silobod Bolšića 4, 10000 Zagreb</item>
      <item>89. Mario Marić, Ulica Hrvatskog Proljeća 40, 10000 Zagreb</item>
      <item>90. Ivana Parać, Sobolski Put 5, 10000 Zagreb</item>
      <item>91. Jurica Špoljarec, Špoljarci 3, 10000 Zagreb</item>
      <item>92. Rajka Grcić, Ulica Ladislava Šabana 30, 10360 Sesvete</item>
      <item>93. Zdenko Črnelić, Kraljevec Na Sutli 2, 49294 Kraljevec Na Sutli</item>
      <item>94. Antica Klarin, Ulica Stjepana Radića 42 A, 23000 Zadar</item>
      <item>95. Marija Jadrić, Riječka 1 A, 22213 Pirovac</item>
      <item>96. Andreja Sabol, Ulica Milke Trnine 17, 40000 Čakovec</item>
      <item>97. Marina Rendulić Kozina, Maksimirsko Naselje Ii. 4, 10000 Zagreb</item>
      <item>98. Mijo Ost, Sesvetska c. 16, 10360 Sesvete</item>
      <item>99. Drago Burazer, Ulica Vida Došena 24, 10000 Zagreb</item>
      <item>100. Miloš Pendl, Ulica Ljerke Šram 2, 10000 Zagreb</item>
      <item>101. Mario Cicak, Franje Puđaka 28/1, 10360 Sesvete</item>
      <item>102. Sanja Jalšovec, Radnička 74, 40000 Savska Ves</item>
      <item>103. Josipa Matoša, Zasadbreg 188 A, 40000 Zasadbreg</item>
      <item>104. Vladimira Lučić, Ulica Matije Gupca 50, 10290 Zaprešić</item>
      <item>105. Ankica Bastalić, Bastalićeva Ulica Ii. 2, 10363 Moravče</item>
      <item>106. Dubravka Družić Azenić, Rebro 36/18, 10360 Sesvete</item>
      <item>107. Renata Kovačić, Matije Gupca 36, 10380 Sveti Ivan Zelina</item>
      <item>108. Ana-Marija Nahod, Lička Ulica 4, 10360 Soblinec</item>
      <item>109. Valentina Ravlić, I. Odvojak Josipa Barberića 4, 10361 Čista Mlaka</item>
      <item>110. Ivana Zubatović, Ulica Slavka Tomerlina 12 A, 10360 Sesvete</item>
      <item>111. Ksenija Trivanović, Ulica Hrvatskog Preporoda 67 B, 10370 Dugo Selo</item>
      <item>112. Ana Rakuša, Vučetićev Prilaz 3, 10000 Zagreb</item>
      <item>113. Sanja Šajatović, Ližnjan 25, 52204 Ližnjan</item>
      <item>114. Ivana Kovačev, Požeška 6, 21000 Split</item>
      <item>115. Željka Špadina, Vlašić 51, 22240 Dubrava Kod Tisna</item>
      <item>Agencija za osiguranje radničkih potraživanja u slučaju stečaja poslodavca, Frankopanska 11, 10000 Zagreb</item>
      <item>MINISTARSTVO UNUTARNJIH POSLOVA, Heinzelova 98, 10000 Zagreb</item>
      <item>Financijska agencija, Služba upisa, Upisničko mjesto Zagreb, Šoštarićeva 2, 10000 Zagreb</item>
      <item>Odvjetničko društvo BRLEČIĆ &amp; partneri, javno trgovačko društvo za obavljanje odvjetničkih poslova, Optujska ulica 25/1, 42000 Varaždin</item>
      <item>Dijana Kelerajter, Ulica Franje Punčeca 8a, 40000 Čakovec</item>
      <item>VUKIĆ, JELUŠIĆ, ŠULINA, STANKOVIĆ, JURCAN &amp; JABUKA odvjetničko društvo s ograničenom odgovornošću, Nikole Tesle 9, 51000 Rijeka</item>
      <item>MRNJAVAC društvo s ograničenom odgovornošću za trgovinu i transport, Frlanska cesta 3/A, 51211 Matulji</item>
      <item>DALMARE društvo s ograničenom odgovornošću za trgovinu i usluge, Velimira Škorpika 23, 22000 Šibenik</item>
      <item>OPĆINSKI SUD U NOVOM ZAGREBU, Stalna služba u Zaprešiću, Trg Žrtava fašizma 1, 10290 Zaprešić</item>
    </izvorni_sadrzaj>
    <derivirana_varijabla naziv="DomainObject.Predmet.OstaliListFormatedWithAdress_1">
      <item>RH, MF, Porezna uprava, Av. Dubrovnik 32, 10000 Zagreb</item>
      <item>RH, Ministarstvo pravosuđa, Ul. grada Vukovara 49, 10000 Zagreb</item>
      <item>Županijsko državno odvjetništvo u Zagrebu</item>
      <item>Općinski sud u Zadru, zemljišno-knjižni odjel, x, 23000 Zadar</item>
      <item>Općinski građanski sud u Zagrebu, Stalna služba u Sesvetama</item>
      <item>Općinski građanski sud u Zagrebu, Stalna služba u Sesvetama, Zagrebačka 22, 10360 Sesvete</item>
      <item>Odvjetničko društvo Leko i partneri društvo s ograničenom odgovornošću, Domagojeva 18, Zagreb</item>
      <item>Tomislav Orehovec, Ulica Tadije Smičiklasa 18, 10000 Zagreb</item>
      <item>Krešo Šulj, Ulica Ivana Žbulja 15, 40320 Sveta Marija</item>
      <item>OD Vidović &amp; Vidović, Kratka 2/I, 42000 Varaždin</item>
      <item>PEWA d.o.o. u stečaju, Ravenska 8, 52100 Pula</item>
      <item>Jasmina Lichtenberg, steč. uprav., Ravenska 8, 52100 Pula</item>
      <item>MEĐIMURSKE VODE, Matice hrvatske 10, 40000 Čakovec</item>
      <item>Lidija Sitar - Novak, Frankopanska 49, 40315 Mursko Središće</item>
      <item>Rajka Grcić, Ul. Ladislava Šabana 30, 10360 Sesvete</item>
      <item>GRAD RIJEKA, Korzo 16, 51000 Rijeka</item>
      <item>ZOU Knežević i drugi, Ribarska 4, 51000 Rijeka</item>
      <item>Dubravka Kraljić, Sajmišna 2, 40000 Mala Subotica</item>
      <item>Danijela Zoroja, Ludbreška 4, 42202 Štefanec</item>
      <item>MERKUR TRGOVINA d.d., Cesta na Okroglo 7, 4202 Naklo</item>
      <item>MAMIĆ PERIĆ REBERSKI RIMAC Odvjetničko društvo, društvo s ograničenom odgovornošću, Radnička cesta 80, 10000 Zagreb</item>
      <item>VIDOVIĆ &amp; VIDOVIĆ, odvjetničko društvo, Kratka ulica 2/I, 42000 Varaždin</item>
      <item>Kruno Turković, Mostečka 16, 42204 Turčin</item>
      <item>IVAN KUBANOVIĆ, Gandhijeva 7, 10000 Zagreb</item>
      <item>1. Sanja Topolovac, Jasenovačka Ulica 16, 10000 Zagreb</item>
      <item>2. Katarina Stopić, Ulica Roberta Močiljanina 5, 10000 Zagreb</item>
      <item>3. Sanja Kučko, Podjezerska Ulica 10, 10362 Planina Gornja</item>
      <item>4. Ivana Brzuhalski Horvat, Kolodvorska Ulica 3, 40000 Čakovec</item>
      <item>5. Ignac Pasanec, Ulica Hrvatskog Proljeća 43, 10000 Zagreb</item>
      <item>6. Dalibor Cetina, Ulica Monte Paradiso 30, 52100 Pula</item>
      <item>7. Tatjana Fanuko, Bunarska Cesta 13, 52100 Pula</item>
      <item>8. Destri Ferčec, Vintijan 59, 52100 Vintijan</item>
      <item>9. Kristian Frančula, Ul. Bože Gumpca 32, 52100 Pula</item>
      <item>10. Alja Kolenc Gotal, Paduljski Put 19, 52100 Pula</item>
      <item>11.Tihana Pavlićević, Carlijeva Ulica 39, 52100 Pula</item>
      <item>12. Darko Kocijan, Savska Ulica 25, 10361 Sop</item>
      <item>13. Dario Bajzek, Ulica Ivana Pl. Zajca 15, 40000 Čakovec</item>
      <item>14. Ivana Babić, Ulica Jakova Gotovca 5, 10360 Sesvete</item>
      <item>15. Stjepan Babić, Sesvetska Ulica 37, 10362 Planina Gornja</item>
      <item>16. Blanka Baković, Stjepana Horvatića 1, 10360 Ivanja Reka</item>
      <item>17. Krunoslav Baković, Cvjetna Ulica 8, 10362 Paruževina</item>
      <item>18. Željko Baković, Ulica Josipa Kozarca 100, 44322 Lipovljani</item>
      <item>19. Kristina Čižmešija, Ćirilometodska Ulica 22, 10430 Samobor</item>
      <item>20. Blaženko Dujmenović, Vinogradska Ulica 13, 44000 Sisak</item>
      <item>21. Damir Jembrih, Mrnjaki 3, 10000 Zagreb</item>
      <item>22. Krunoslav Karagić, Omladinska Ulica 10, 10431 Brezje</item>
      <item>23. Vlasta Kezić, Ulica Naste Rojc 8, 10360 Sesvete</item>
      <item>24. Marko Mažar, Ulica Svetog Martina 12, 10361 Cerje</item>
      <item>25. Željka Novak, Selnica Psarjevačka 4, 10380 Selnica Psarjevačka</item>
      <item>26. Zdenkica Šarac, Gornjopoljska Ulica 18, 10360 Sesvete</item>
      <item>27. Damir Zmiša, Donja Drenova 8, 10382 Donja Drenova</item>
      <item>28. Karlo Žmauc, Ulica Slavoljuba Bulvana 20, 10000 Zagreb</item>
      <item>29. Dario Papež, Ulica Varoš 8, 44317 Stružec</item>
      <item>30. Jere Buva, Grubišići 70, 22000 Bilice</item>
      <item>31. Robert Furčić, Put Tanaje 3, 22000 Šibenik</item>
      <item>32. Milan Grubišić, Trg Andrije Hebranga 8, 22000 Šibenik</item>
      <item>33. Ivica Gruja, Ivana Meštrovića 26, 22000 Šibenik</item>
      <item>34. Krešimir Kardum, Istarska Ulica 56, 22000 Šibenik</item>
      <item>35. Branka Krnić, Gornji Krnići 25, 22221 Konjevrate</item>
      <item>36. Natalija Malenica, Cesta Šibenik-Perković 20, 22000 Danilo Biranj</item>
      <item>37. Krešimir Matić, Kornatska 58, 22000 Šibenik</item>
      <item>38. Mirjana Peran, Donja Grebaštica 30, 22000 Grebaštica</item>
      <item>39. Mili Reljanović, Put 1. Šibenskog Partiz.odreda 28, 22000 Šibenik</item>
      <item>40. Diana Slavica, Slavice 19, 22000 Bilice</item>
      <item>41. Ana Stančić, Ul.8.udarne Dalmat.brigade 24, 22000 Šibenik</item>
      <item>42. Damir Šarić, Trtarska 15 A, 22000 Šibenik</item>
      <item>43. Igor Šumečki, Bana Josipa Jelačića 13 F, 22000 Šibenik</item>
      <item>44. Bojana Berović, Jasenovo 23, 22000 Žaborić</item>
      <item>45. Marijana Dubravica, Stankovci 32, 23422 Stankovci</item>
      <item>46. Ivana Dujić, Prokljanska 55, 22000 Šibenik</item>
      <item>47. Ana Livaić, Ante Španje 36A, 22211 Vodice</item>
      <item>48. Boris Nadoveza, Ivana Meštrovića 62, 22000 Šibenik</item>
      <item>49. Jagoda Radovčić, Zadarska 32, 22000 Šibenik</item>
      <item>50. Jadranka Svirčić, Rešačka 8, 22000 Brodarica</item>
      <item>51. Perica Šarić, Grubišići 75, 22000 Bilice</item>
      <item>52. Mario Šuperba, Cesta Šibenik-split 82, 22000 Donje Polje</item>
      <item>53. Krešimir Loffler, Selčinska Ulica 28 A, 10360 Sesvete</item>
      <item>54. Kristina Behtan, Suhodol Zelinski 18A, 10382 Donja Zelina</item>
      <item>55. Snježana Bakran, Ulica Stjepana Radića 11, 10382 Donja Zelina</item>
      <item>56. Danijela Frančić, Ulica Nikole Tesle 12, 40000 Štefanec</item>
      <item>57. Nives Gerenčer, Ulica Ivana Pl. Zajca 33, 40000 Čakovec</item>
      <item>58. Natalija Herman, Vučetinec 173, 40000 Vučetinec</item>
      <item>59. Branka Kolac, Valenta Morandinija 3, 40000 Čakovec</item>
      <item>60. Josip Labazan, Ulica Antuna Mihanovića 2 A, 40000 Pribislavec</item>
      <item>61. Slađana Lesjak, Ulica Otona Župančića 5, 40000 Čakovec</item>
      <item>62. Sandra Mislović, Ulica Domovinskih Žrtava 28, 40000 Čakovec</item>
      <item>63. Draženka Sobočan, Ivana Plemenitog Zajca 45, 40000 Čakovec</item>
      <item>64. Marina Šimek, Varaždinska Ulica 69, 42242 Tužno</item>
      <item>65. Marko Trojok, Slakovec 84, 40000 Slakovec</item>
      <item>66. Tomislav Volf, Kalnička 29, 40000 Čakovec</item>
      <item>67. Vanja Žižek, Ulica Dr. Vlatka Mačeka 33, 40000 Čakovec</item>
      <item>68. Alenka Bilić, Ulica Borik 27, 52100 Pula</item>
      <item>69. Moris Bolković, Dalmatinska 57, 52207 Rakalj</item>
      <item>70. Franka Bucić, Osječka Ulica 22, 52100 Pula</item>
      <item>71. Zlatko German, Studenčeva Ulica 26, 52100 Pula</item>
      <item>72. Sandra Kolić, Glavani 29, 52207 Glavani</item>
      <item>73. Sabina Komparić, Palisina Ulica 13, 52100 Pula</item>
      <item>74. Meri Marasović, Osječka 11, 52100 Pula</item>
      <item>75. Davorin Matić, Pineta 23A, 52100 Valbandon</item>
      <item>76. Sonja Miškulin, Ulica Velog Jože 6, 52100 Pula</item>
      <item>77. Tibor Radin, Kvart Mimoza 3, 52100 Valbandon</item>
      <item>78. Jasminka Radoš, Ulica Velog Jože 10, 52100 Pula</item>
      <item>79. Sanja Teković, Mate Balote 47, 52207 Rakalj</item>
      <item>80. Drago Vrkljan, Kučine 23, 52100 Vinkuran</item>
      <item>81. Saša Kirin, POLJANICA 88 D (ranije: PEŠĆENICA, KOLODVORSKA, 88 D), 44272 Pešćenica</item>
      <item>82. Ninoslav Dravinac, Ivanjorečka Cesta 112, 10360 Ivanja Reka</item>
      <item>83. Josip Fruk, Bosna 8, 10380 Bosna</item>
      <item>84. Ivica Kirin, Poljanica 88 D, 44272 Pešćenica</item>
      <item>85. Manda Badenić, Kanarinska Ulica 74, 10000 Zagreb</item>
      <item>86. Marina Jurić, Podotočje Gornje 53/2, 10410 Gornje Podotočje</item>
      <item>87. Biserka Bilić, Ulica Hrvatskog Proljeća 26, 10000 Zagreb</item>
      <item>88. Marina Lisjak, Mije Silobod Bolšića 4, 10000 Zagreb</item>
      <item>89. Mario Marić, Ulica Hrvatskog Proljeća 40, 10000 Zagreb</item>
      <item>90. Ivana Parać, Sobolski Put 5, 10000 Zagreb</item>
      <item>91. Jurica Špoljarec, Špoljarci 3, 10000 Zagreb</item>
      <item>92. Rajka Grcić, Ulica Ladislava Šabana 30, 10360 Sesvete</item>
      <item>93. Zdenko Črnelić, Kraljevec Na Sutli 2, 49294 Kraljevec Na Sutli</item>
      <item>94. Antica Klarin, Ulica Stjepana Radića 42 A, 23000 Zadar</item>
      <item>95. Marija Jadrić, Riječka 1 A, 22213 Pirovac</item>
      <item>96. Andreja Sabol, Ulica Milke Trnine 17, 40000 Čakovec</item>
      <item>97. Marina Rendulić Kozina, Maksimirsko Naselje Ii. 4, 10000 Zagreb</item>
      <item>98. Mijo Ost, Sesvetska c. 16, 10360 Sesvete</item>
      <item>99. Drago Burazer, Ulica Vida Došena 24, 10000 Zagreb</item>
      <item>100. Miloš Pendl, Ulica Ljerke Šram 2, 10000 Zagreb</item>
      <item>101. Mario Cicak, Franje Puđaka 28/1, 10360 Sesvete</item>
      <item>102. Sanja Jalšovec, Radnička 74, 40000 Savska Ves</item>
      <item>103. Josipa Matoša, Zasadbreg 188 A, 40000 Zasadbreg</item>
      <item>104. Vladimira Lučić, Ulica Matije Gupca 50, 10290 Zaprešić</item>
      <item>105. Ankica Bastalić, Bastalićeva Ulica Ii. 2, 10363 Moravče</item>
      <item>106. Dubravka Družić Azenić, Rebro 36/18, 10360 Sesvete</item>
      <item>107. Renata Kovačić, Matije Gupca 36, 10380 Sveti Ivan Zelina</item>
      <item>108. Ana-Marija Nahod, Lička Ulica 4, 10360 Soblinec</item>
      <item>109. Valentina Ravlić, I. Odvojak Josipa Barberića 4, 10361 Čista Mlaka</item>
      <item>110. Ivana Zubatović, Ulica Slavka Tomerlina 12 A, 10360 Sesvete</item>
      <item>111. Ksenija Trivanović, Ulica Hrvatskog Preporoda 67 B, 10370 Dugo Selo</item>
      <item>112. Ana Rakuša, Vučetićev Prilaz 3, 10000 Zagreb</item>
      <item>113. Sanja Šajatović, Ližnjan 25, 52204 Ližnjan</item>
      <item>114. Ivana Kovačev, Požeška 6, 21000 Split</item>
      <item>115. Željka Špadina, Vlašić 51, 22240 Dubrava Kod Tisna</item>
      <item>Agencija za osiguranje radničkih potraživanja u slučaju stečaja poslodavca, Frankopanska 11, 10000 Zagreb</item>
      <item>MINISTARSTVO UNUTARNJIH POSLOVA, Heinzelova 98, 10000 Zagreb</item>
      <item>Financijska agencija, Služba upisa, Upisničko mjesto Zagreb, Šoštarićeva 2, 10000 Zagreb</item>
      <item>Odvjetničko društvo BRLEČIĆ &amp; partneri, javno trgovačko društvo za obavljanje odvjetničkih poslova, Optujska ulica 25/1, 42000 Varaždin</item>
      <item>Dijana Kelerajter, Ulica Franje Punčeca 8a, 40000 Čakovec</item>
      <item>VUKIĆ, JELUŠIĆ, ŠULINA, STANKOVIĆ, JURCAN &amp; JABUKA odvjetničko društvo s ograničenom odgovornošću, Nikole Tesle 9, 51000 Rijeka</item>
      <item>MRNJAVAC društvo s ograničenom odgovornošću za trgovinu i transport, Frlanska cesta 3/A, 51211 Matulji</item>
      <item>DALMARE društvo s ograničenom odgovornošću za trgovinu i usluge, Velimira Škorpika 23, 22000 Šibenik</item>
      <item>OPĆINSKI SUD U NOVOM ZAGREBU, Stalna služba u Zaprešiću, Trg Žrtava fašizma 1, 10290 Zaprešić</item>
    </derivirana_varijabla>
  </DomainObject.Predmet.OstaliListFormatedWithAdress>
  <DomainObject.Predmet.OstaliListFormatedWithAdressOIB>
    <izvorni_sadrzaj>
      <item>RH, MF, Porezna uprava, Av. Dubrovnik 32, 10000 Zagreb</item>
      <item>RH, Ministarstvo pravosuđa, Ul. grada Vukovara 49, 10000 Zagreb</item>
      <item>Županijsko državno odvjetništvo u Zagrebu</item>
      <item>Općinski sud u Zadru, zemljišno-knjižni odjel, x, 23000 Zadar</item>
      <item>Općinski građanski sud u Zagrebu, Stalna služba u Sesvetama</item>
      <item>Općinski građanski sud u Zagrebu, Stalna služba u Sesvetama, Zagrebačka 22, 10360 Sesvete</item>
      <item>Odvjetničko društvo Leko i partneri društvo s ograničenom odgovornošću, OIB 35913314365, Domagojeva 18, Zagreb</item>
      <item>Tomislav Orehovec, OIB 02009648274, Ulica Tadije Smičiklasa 18, 10000 Zagreb</item>
      <item>Krešo Šulj, OIB 07512281925, Ulica Ivana Žbulja 15, 40320 Sveta Marija</item>
      <item>OD Vidović &amp; Vidović, Kratka 2/I, 42000 Varaždin</item>
      <item>PEWA d.o.o. u stečaju, OIB 39117975699, Ravenska 8, 52100 Pula</item>
      <item>Jasmina Lichtenberg, steč. uprav., Ravenska 8, 52100 Pula</item>
      <item>MEĐIMURSKE VODE, OIB 81394716246, Matice hrvatske 10, 40000 Čakovec</item>
      <item>Lidija Sitar - Novak, OIB 60937713942, Frankopanska 49, 40315 Mursko Središće</item>
      <item>Rajka Grcić, OIB 87451189688, Ul. Ladislava Šabana 30, 10360 Sesvete</item>
      <item>GRAD RIJEKA, OIB 54382731928, Korzo 16, 51000 Rijeka</item>
      <item>ZOU Knežević i drugi, Ribarska 4, 51000 Rijeka</item>
      <item>Dubravka Kraljić, Sajmišna 2, 40000 Mala Subotica</item>
      <item>Danijela Zoroja, Ludbreška 4, 42202 Štefanec</item>
      <item>MERKUR TRGOVINA d.d., Cesta na Okroglo 7, 4202 Naklo</item>
      <item>MAMIĆ PERIĆ REBERSKI RIMAC Odvjetničko društvo, društvo s ograničenom odgovornošću, OIB 32802230502, Radnička cesta 80, 10000 Zagreb</item>
      <item>VIDOVIĆ &amp; VIDOVIĆ, odvjetničko društvo, OIB 46414052982, Kratka ulica 2/I, 42000 Varaždin</item>
      <item>Kruno Turković, Mostečka 16, 42204 Turčin</item>
      <item>IVAN KUBANOVIĆ, Gandhijeva 7, 10000 Zagreb</item>
      <item>1. Sanja Topolovac, OIB 17828081305, Jasenovačka Ulica 16, 10000 Zagreb</item>
      <item>2. Katarina Stopić, OIB 94703442362, Ulica Roberta Močiljanina 5, 10000 Zagreb</item>
      <item>3. Sanja Kučko, OIB 15425862399, Podjezerska Ulica 10, 10362 Planina Gornja</item>
      <item>4. Ivana Brzuhalski Horvat, OIB 50477233891, Kolodvorska Ulica 3, 40000 Čakovec</item>
      <item>5. Ignac Pasanec, OIB 79941318248, Ulica Hrvatskog Proljeća 43, 10000 Zagreb</item>
      <item>6. Dalibor Cetina, OIB 73880626571, Ulica Monte Paradiso 30, 52100 Pula</item>
      <item>7. Tatjana Fanuko, OIB 54926042404, Bunarska Cesta 13, 52100 Pula</item>
      <item>8. Destri Ferčec, OIB 39938997806, Vintijan 59, 52100 Vintijan</item>
      <item>9. Kristian Frančula, OIB 45761795345, Ul. Bože Gumpca 32, 52100 Pula</item>
      <item>10. Alja Kolenc Gotal, OIB 39976783875, Paduljski Put 19, 52100 Pula</item>
      <item>11.Tihana Pavlićević, OIB 41561020384, Carlijeva Ulica 39, 52100 Pula</item>
      <item>12. Darko Kocijan, OIB 97814362165, Savska Ulica 25, 10361 Sop</item>
      <item>13. Dario Bajzek, OIB 25524436666, Ulica Ivana Pl. Zajca 15, 40000 Čakovec</item>
      <item>14. Ivana Babić, OIB 67972693640, Ulica Jakova Gotovca 5, 10360 Sesvete</item>
      <item>15. Stjepan Babić, OIB 74653121129, Sesvetska Ulica 37, 10362 Planina Gornja</item>
      <item>16. Blanka Baković, OIB 11411617851, Stjepana Horvatića 1, 10360 Ivanja Reka</item>
      <item>17. Krunoslav Baković, OIB 38645116874, Cvjetna Ulica 8, 10362 Paruževina</item>
      <item>18. Željko Baković, OIB 81336576091, Ulica Josipa Kozarca 100, 44322 Lipovljani</item>
      <item>19. Kristina Čižmešija, OIB 17047869769, Ćirilometodska Ulica 22, 10430 Samobor</item>
      <item>20. Blaženko Dujmenović, OIB 46532858248, Vinogradska Ulica 13, 44000 Sisak</item>
      <item>21. Damir Jembrih, OIB 61657373337, Mrnjaki 3, 10000 Zagreb</item>
      <item>22. Krunoslav Karagić, OIB 58289148235, Omladinska Ulica 10, 10431 Brezje</item>
      <item>23. Vlasta Kezić, OIB 30386304648, Ulica Naste Rojc 8, 10360 Sesvete</item>
      <item>24. Marko Mažar, OIB 56986372324, Ulica Svetog Martina 12, 10361 Cerje</item>
      <item>25. Željka Novak, OIB 52655461765, Selnica Psarjevačka 4, 10380 Selnica Psarjevačka</item>
      <item>26. Zdenkica Šarac, OIB 41089133299, Gornjopoljska Ulica 18, 10360 Sesvete</item>
      <item>27. Damir Zmiša, OIB 78601511691, Donja Drenova 8, 10382 Donja Drenova</item>
      <item>28. Karlo Žmauc, OIB 75397611238, Ulica Slavoljuba Bulvana 20, 10000 Zagreb</item>
      <item>29. Dario Papež, OIB 87554271709, Ulica Varoš 8, 44317 Stružec</item>
      <item>30. Jere Buva, OIB 19426496399, Grubišići 70, 22000 Bilice</item>
      <item>31. Robert Furčić, OIB 92325681628, Put Tanaje 3, 22000 Šibenik</item>
      <item>32. Milan Grubišić, OIB 66038764118, Trg Andrije Hebranga 8, 22000 Šibenik</item>
      <item>33. Ivica Gruja, OIB 54304438796, Ivana Meštrovića 26, 22000 Šibenik</item>
      <item>34. Krešimir Kardum, OIB 26551982890, Istarska Ulica 56, 22000 Šibenik</item>
      <item>35. Branka Krnić, OIB 83032193276, Gornji Krnići 25, 22221 Konjevrate</item>
      <item>36. Natalija Malenica, OIB , Cesta Šibenik-Perković 20, 22000 Danilo Biranj</item>
      <item>37. Krešimir Matić, OIB 30408348779, Kornatska 58, 22000 Šibenik</item>
      <item>38. Mirjana Peran, OIB 56388151112, Donja Grebaštica 30, 22000 Grebaštica</item>
      <item>39. Mili Reljanović, OIB 43832522963, Put 1. Šibenskog Partiz.odreda 28, 22000 Šibenik</item>
      <item>40. Diana Slavica, OIB 99631166350, Slavice 19, 22000 Bilice</item>
      <item>41. Ana Stančić, OIB 48317679304, Ul.8.udarne Dalmat.brigade 24, 22000 Šibenik</item>
      <item>42. Damir Šarić, OIB 81308793429, Trtarska 15 A, 22000 Šibenik</item>
      <item>43. Igor Šumečki, OIB 11025003521, Bana Josipa Jelačića 13 F, 22000 Šibenik</item>
      <item>44. Bojana Berović, OIB 53764597143, Jasenovo 23, 22000 Žaborić</item>
      <item>45. Marijana Dubravica, OIB 60534598981, Stankovci 32, 23422 Stankovci</item>
      <item>46. Ivana Dujić, OIB 84954170536, Prokljanska 55, 22000 Šibenik</item>
      <item>47. Ana Livaić, OIB , Ante Španje 36A, 22211 Vodice</item>
      <item>48. Boris Nadoveza, OIB 81693393209, Ivana Meštrovića 62, 22000 Šibenik</item>
      <item>49. Jagoda Radovčić, OIB 26077765854, Zadarska 32, 22000 Šibenik</item>
      <item>50. Jadranka Svirčić, OIB 71616377641, Rešačka 8, 22000 Brodarica</item>
      <item>51. Perica Šarić, OIB 29293868352, Grubišići 75, 22000 Bilice</item>
      <item>52. Mario Šuperba, OIB 29638747290, Cesta Šibenik-split 82, 22000 Donje Polje</item>
      <item>53. Krešimir Loffler, OIB 93986888774, Selčinska Ulica 28 A, 10360 Sesvete</item>
      <item>54. Kristina Behtan, OIB , Suhodol Zelinski 18A, 10382 Donja Zelina</item>
      <item>55. Snježana Bakran, OIB 35374129674, Ulica Stjepana Radića 11, 10382 Donja Zelina</item>
      <item>56. Danijela Frančić, OIB 44973410322, Ulica Nikole Tesle 12, 40000 Štefanec</item>
      <item>57. Nives Gerenčer, OIB 60185202321, Ulica Ivana Pl. Zajca 33, 40000 Čakovec</item>
      <item>58. Natalija Herman, OIB 99700303319, Vučetinec 173, 40000 Vučetinec</item>
      <item>59. Branka Kolac, OIB 33596323687, Valenta Morandinija 3, 40000 Čakovec</item>
      <item>60. Josip Labazan, OIB 21192864979, Ulica Antuna Mihanovića 2 A, 40000 Pribislavec</item>
      <item>61. Slađana Lesjak, OIB 70104536720, Ulica Otona Župančića 5, 40000 Čakovec</item>
      <item>62. Sandra Mislović, OIB 43944122813, Ulica Domovinskih Žrtava 28, 40000 Čakovec</item>
      <item>63. Draženka Sobočan, OIB , Ivana Plemenitog Zajca 45, 40000 Čakovec</item>
      <item>64. Marina Šimek, OIB 20435397641, Varaždinska Ulica 69, 42242 Tužno</item>
      <item>65. Marko Trojok, OIB 98023919165, Slakovec 84, 40000 Slakovec</item>
      <item>66. Tomislav Volf, OIB 16251663522, Kalnička 29, 40000 Čakovec</item>
      <item>67. Vanja Žižek, OIB 00122728377, Ulica Dr. Vlatka Mačeka 33, 40000 Čakovec</item>
      <item>68. Alenka Bilić, OIB 12386032769, Ulica Borik 27, 52100 Pula</item>
      <item>69. Moris Bolković, OIB 99497381506, Dalmatinska 57, 52207 Rakalj</item>
      <item>70. Franka Bucić, OIB 59533335171, Osječka Ulica 22, 52100 Pula</item>
      <item>71. Zlatko German, OIB 40185730303, Studenčeva Ulica 26, 52100 Pula</item>
      <item>72. Sandra Kolić, OIB 55395915057, Glavani 29, 52207 Glavani</item>
      <item>73. Sabina Komparić, OIB 90708921779, Palisina Ulica 13, 52100 Pula</item>
      <item>74. Meri Marasović, OIB 02684557197, Osječka 11, 52100 Pula</item>
      <item>75. Davorin Matić, OIB , Pineta 23A, 52100 Valbandon</item>
      <item>76. Sonja Miškulin, OIB 67205638105, Ulica Velog Jože 6, 52100 Pula</item>
      <item>77. Tibor Radin, OIB 87457312290, Kvart Mimoza 3, 52100 Valbandon</item>
      <item>78. Jasminka Radoš, OIB 54165570304, Ulica Velog Jože 10, 52100 Pula</item>
      <item>79. Sanja Teković, OIB 95907822649, Mate Balote 47, 52207 Rakalj</item>
      <item>80. Drago Vrkljan, OIB 66705962769, Kučine 23, 52100 Vinkuran</item>
      <item>81. Saša Kirin, OIB 76375401635, POLJANICA 88 D (ranije: PEŠĆENICA, KOLODVORSKA, 88 D), 44272 Pešćenica</item>
      <item>82. Ninoslav Dravinac, OIB 79670805305, Ivanjorečka Cesta 112, 10360 Ivanja Reka</item>
      <item>83. Josip Fruk, OIB 70612460740, Bosna 8, 10380 Bosna</item>
      <item>84. Ivica Kirin, OIB 46629735336, Poljanica 88 D, 44272 Pešćenica</item>
      <item>85. Manda Badenić, OIB 93913616332, Kanarinska Ulica 74, 10000 Zagreb</item>
      <item>86. Marina Jurić, OIB 39455599855, Podotočje Gornje 53/2, 10410 Gornje Podotočje</item>
      <item>87. Biserka Bilić, OIB 29033816560, Ulica Hrvatskog Proljeća 26, 10000 Zagreb</item>
      <item>88. Marina Lisjak, OIB , Mije Silobod Bolšića 4, 10000 Zagreb</item>
      <item>89. Mario Marić, OIB 33816500219, Ulica Hrvatskog Proljeća 40, 10000 Zagreb</item>
      <item>90. Ivana Parać, OIB 37065726946, Sobolski Put 5, 10000 Zagreb</item>
      <item>91. Jurica Špoljarec, OIB 29888459151, Špoljarci 3, 10000 Zagreb</item>
      <item>92. Rajka Grcić, OIB 87451189688, Ulica Ladislava Šabana 30, 10360 Sesvete</item>
      <item>93. Zdenko Črnelić, OIB 54309214908, Kraljevec Na Sutli 2, 49294 Kraljevec Na Sutli</item>
      <item>94. Antica Klarin, OIB 96169408712, Ulica Stjepana Radića 42 A, 23000 Zadar</item>
      <item>95. Marija Jadrić, OIB 29049205449, Riječka 1 A, 22213 Pirovac</item>
      <item>96. Andreja Sabol, OIB 90193203132, Ulica Milke Trnine 17, 40000 Čakovec</item>
      <item>97. Marina Rendulić Kozina, OIB 57857931007, Maksimirsko Naselje Ii. 4, 10000 Zagreb</item>
      <item>98. Mijo Ost, OIB 10727964426, Sesvetska c. 16, 10360 Sesvete</item>
      <item>99. Drago Burazer, OIB 11912928051, Ulica Vida Došena 24, 10000 Zagreb</item>
      <item>100. Miloš Pendl, OIB 93913542628, Ulica Ljerke Šram 2, 10000 Zagreb</item>
      <item>101. Mario Cicak, OIB 18484723011, Franje Puđaka 28/1, 10360 Sesvete</item>
      <item>102. Sanja Jalšovec, OIB 30255395085, Radnička 74, 40000 Savska Ves</item>
      <item>103. Josipa Matoša, OIB 86120213742, Zasadbreg 188 A, 40000 Zasadbreg</item>
      <item>104. Vladimira Lučić, OIB 55491110480, Ulica Matije Gupca 50, 10290 Zaprešić</item>
      <item>105. Ankica Bastalić, OIB 85849205026, Bastalićeva Ulica Ii. 2, 10363 Moravče</item>
      <item>106. Dubravka Družić Azenić, OIB 70983449222, Rebro 36/18, 10360 Sesvete</item>
      <item>107. Renata Kovačić, OIB , Matije Gupca 36, 10380 Sveti Ivan Zelina</item>
      <item>108. Ana-Marija Nahod, OIB 96833836239, Lička Ulica 4, 10360 Soblinec</item>
      <item>109. Valentina Ravlić, OIB 74794500883, I. Odvojak Josipa Barberića 4, 10361 Čista Mlaka</item>
      <item>110. Ivana Zubatović, OIB 35027905346, Ulica Slavka Tomerlina 12 A, 10360 Sesvete</item>
      <item>111. Ksenija Trivanović, OIB 42272574945, Ulica Hrvatskog Preporoda 67 B, 10370 Dugo Selo</item>
      <item>112. Ana Rakuša, OIB 19878662154, Vučetićev Prilaz 3, 10000 Zagreb</item>
      <item>113. Sanja Šajatović, OIB 27799505889, Ližnjan 25, 52204 Ližnjan</item>
      <item>114. Ivana Kovačev, OIB 92907046538, Požeška 6, 21000 Split</item>
      <item>115. Željka Špadina, OIB 49768074464, Vlašić 51, 22240 Dubrava Kod Tisna</item>
      <item>Agencija za osiguranje radničkih potraživanja u slučaju stečaja poslodavca, OIB 04323472109, Frankopanska 11, 10000 Zagreb</item>
      <item>MINISTARSTVO UNUTARNJIH POSLOVA, OIB 36162371878, Heinzelova 98, 10000 Zagreb</item>
      <item>Financijska agencija, Služba upisa, Upisničko mjesto Zagreb, OIB 85821130368, Šoštarićeva 2, 10000 Zagreb</item>
      <item>Odvjetničko društvo BRLEČIĆ &amp; partneri, javno trgovačko društvo za obavljanje odvjetničkih poslova, OIB 75277763692, Optujska ulica 25/1, 42000 Varaždin</item>
      <item>Dijana Kelerajter, OIB 55209280932, Ulica Franje Punčeca 8a, 40000 Čakovec</item>
      <item>VUKIĆ, JELUŠIĆ, ŠULINA, STANKOVIĆ, JURCAN &amp; JABUKA odvjetničko društvo s ograničenom odgovornošću, OIB 01394705384, Nikole Tesle 9, 51000 Rijeka</item>
      <item>MRNJAVAC društvo s ograničenom odgovornošću za trgovinu i transport, OIB 39503432286, Frlanska cesta 3/A, 51211 Matulji</item>
      <item>DALMARE društvo s ograničenom odgovornošću za trgovinu i usluge, OIB 35920050985, Velimira Škorpika 23, 22000 Šibenik</item>
      <item>OPĆINSKI SUD U NOVOM ZAGREBU, Stalna služba u Zaprešiću, OIB 79678318317, Trg Žrtava fašizma 1, 10290 Zaprešić</item>
    </izvorni_sadrzaj>
    <derivirana_varijabla naziv="DomainObject.Predmet.OstaliListFormatedWithAdressOIB_1">
      <item>RH, MF, Porezna uprava, Av. Dubrovnik 32, 10000 Zagreb</item>
      <item>RH, Ministarstvo pravosuđa, Ul. grada Vukovara 49, 10000 Zagreb</item>
      <item>Županijsko državno odvjetništvo u Zagrebu</item>
      <item>Općinski sud u Zadru, zemljišno-knjižni odjel, x, 23000 Zadar</item>
      <item>Općinski građanski sud u Zagrebu, Stalna služba u Sesvetama</item>
      <item>Općinski građanski sud u Zagrebu, Stalna služba u Sesvetama, Zagrebačka 22, 10360 Sesvete</item>
      <item>Odvjetničko društvo Leko i partneri društvo s ograničenom odgovornošću, OIB 35913314365, Domagojeva 18, Zagreb</item>
      <item>Tomislav Orehovec, OIB 02009648274, Ulica Tadije Smičiklasa 18, 10000 Zagreb</item>
      <item>Krešo Šulj, OIB 07512281925, Ulica Ivana Žbulja 15, 40320 Sveta Marija</item>
      <item>OD Vidović &amp; Vidović, Kratka 2/I, 42000 Varaždin</item>
      <item>PEWA d.o.o. u stečaju, OIB 39117975699, Ravenska 8, 52100 Pula</item>
      <item>Jasmina Lichtenberg, steč. uprav., Ravenska 8, 52100 Pula</item>
      <item>MEĐIMURSKE VODE, OIB 81394716246, Matice hrvatske 10, 40000 Čakovec</item>
      <item>Lidija Sitar - Novak, OIB 60937713942, Frankopanska 49, 40315 Mursko Središće</item>
      <item>Rajka Grcić, OIB 87451189688, Ul. Ladislava Šabana 30, 10360 Sesvete</item>
      <item>GRAD RIJEKA, OIB 54382731928, Korzo 16, 51000 Rijeka</item>
      <item>ZOU Knežević i drugi, Ribarska 4, 51000 Rijeka</item>
      <item>Dubravka Kraljić, Sajmišna 2, 40000 Mala Subotica</item>
      <item>Danijela Zoroja, Ludbreška 4, 42202 Štefanec</item>
      <item>MERKUR TRGOVINA d.d., Cesta na Okroglo 7, 4202 Naklo</item>
      <item>MAMIĆ PERIĆ REBERSKI RIMAC Odvjetničko društvo, društvo s ograničenom odgovornošću, OIB 32802230502, Radnička cesta 80, 10000 Zagreb</item>
      <item>VIDOVIĆ &amp; VIDOVIĆ, odvjetničko društvo, OIB 46414052982, Kratka ulica 2/I, 42000 Varaždin</item>
      <item>Kruno Turković, Mostečka 16, 42204 Turčin</item>
      <item>IVAN KUBANOVIĆ, Gandhijeva 7, 10000 Zagreb</item>
      <item>1. Sanja Topolovac, OIB 17828081305, Jasenovačka Ulica 16, 10000 Zagreb</item>
      <item>2. Katarina Stopić, OIB 94703442362, Ulica Roberta Močiljanina 5, 10000 Zagreb</item>
      <item>3. Sanja Kučko, OIB 15425862399, Podjezerska Ulica 10, 10362 Planina Gornja</item>
      <item>4. Ivana Brzuhalski Horvat, OIB 50477233891, Kolodvorska Ulica 3, 40000 Čakovec</item>
      <item>5. Ignac Pasanec, OIB 79941318248, Ulica Hrvatskog Proljeća 43, 10000 Zagreb</item>
      <item>6. Dalibor Cetina, OIB 73880626571, Ulica Monte Paradiso 30, 52100 Pula</item>
      <item>7. Tatjana Fanuko, OIB 54926042404, Bunarska Cesta 13, 52100 Pula</item>
      <item>8. Destri Ferčec, OIB 39938997806, Vintijan 59, 52100 Vintijan</item>
      <item>9. Kristian Frančula, OIB 45761795345, Ul. Bože Gumpca 32, 52100 Pula</item>
      <item>10. Alja Kolenc Gotal, OIB 39976783875, Paduljski Put 19, 52100 Pula</item>
      <item>11.Tihana Pavlićević, OIB 41561020384, Carlijeva Ulica 39, 52100 Pula</item>
      <item>12. Darko Kocijan, OIB 97814362165, Savska Ulica 25, 10361 Sop</item>
      <item>13. Dario Bajzek, OIB 25524436666, Ulica Ivana Pl. Zajca 15, 40000 Čakovec</item>
      <item>14. Ivana Babić, OIB 67972693640, Ulica Jakova Gotovca 5, 10360 Sesvete</item>
      <item>15. Stjepan Babić, OIB 74653121129, Sesvetska Ulica 37, 10362 Planina Gornja</item>
      <item>16. Blanka Baković, OIB 11411617851, Stjepana Horvatića 1, 10360 Ivanja Reka</item>
      <item>17. Krunoslav Baković, OIB 38645116874, Cvjetna Ulica 8, 10362 Paruževina</item>
      <item>18. Željko Baković, OIB 81336576091, Ulica Josipa Kozarca 100, 44322 Lipovljani</item>
      <item>19. Kristina Čižmešija, OIB 17047869769, Ćirilometodska Ulica 22, 10430 Samobor</item>
      <item>20. Blaženko Dujmenović, OIB 46532858248, Vinogradska Ulica 13, 44000 Sisak</item>
      <item>21. Damir Jembrih, OIB 61657373337, Mrnjaki 3, 10000 Zagreb</item>
      <item>22. Krunoslav Karagić, OIB 58289148235, Omladinska Ulica 10, 10431 Brezje</item>
      <item>23. Vlasta Kezić, OIB 30386304648, Ulica Naste Rojc 8, 10360 Sesvete</item>
      <item>24. Marko Mažar, OIB 56986372324, Ulica Svetog Martina 12, 10361 Cerje</item>
      <item>25. Željka Novak, OIB 52655461765, Selnica Psarjevačka 4, 10380 Selnica Psarjevačka</item>
      <item>26. Zdenkica Šarac, OIB 41089133299, Gornjopoljska Ulica 18, 10360 Sesvete</item>
      <item>27. Damir Zmiša, OIB 78601511691, Donja Drenova 8, 10382 Donja Drenova</item>
      <item>28. Karlo Žmauc, OIB 75397611238, Ulica Slavoljuba Bulvana 20, 10000 Zagreb</item>
      <item>29. Dario Papež, OIB 87554271709, Ulica Varoš 8, 44317 Stružec</item>
      <item>30. Jere Buva, OIB 19426496399, Grubišići 70, 22000 Bilice</item>
      <item>31. Robert Furčić, OIB 92325681628, Put Tanaje 3, 22000 Šibenik</item>
      <item>32. Milan Grubišić, OIB 66038764118, Trg Andrije Hebranga 8, 22000 Šibenik</item>
      <item>33. Ivica Gruja, OIB 54304438796, Ivana Meštrovića 26, 22000 Šibenik</item>
      <item>34. Krešimir Kardum, OIB 26551982890, Istarska Ulica 56, 22000 Šibenik</item>
      <item>35. Branka Krnić, OIB 83032193276, Gornji Krnići 25, 22221 Konjevrate</item>
      <item>36. Natalija Malenica, OIB , Cesta Šibenik-Perković 20, 22000 Danilo Biranj</item>
      <item>37. Krešimir Matić, OIB 30408348779, Kornatska 58, 22000 Šibenik</item>
      <item>38. Mirjana Peran, OIB 56388151112, Donja Grebaštica 30, 22000 Grebaštica</item>
      <item>39. Mili Reljanović, OIB 43832522963, Put 1. Šibenskog Partiz.odreda 28, 22000 Šibenik</item>
      <item>40. Diana Slavica, OIB 99631166350, Slavice 19, 22000 Bilice</item>
      <item>41. Ana Stančić, OIB 48317679304, Ul.8.udarne Dalmat.brigade 24, 22000 Šibenik</item>
      <item>42. Damir Šarić, OIB 81308793429, Trtarska 15 A, 22000 Šibenik</item>
      <item>43. Igor Šumečki, OIB 11025003521, Bana Josipa Jelačića 13 F, 22000 Šibenik</item>
      <item>44. Bojana Berović, OIB 53764597143, Jasenovo 23, 22000 Žaborić</item>
      <item>45. Marijana Dubravica, OIB 60534598981, Stankovci 32, 23422 Stankovci</item>
      <item>46. Ivana Dujić, OIB 84954170536, Prokljanska 55, 22000 Šibenik</item>
      <item>47. Ana Livaić, OIB , Ante Španje 36A, 22211 Vodice</item>
      <item>48. Boris Nadoveza, OIB 81693393209, Ivana Meštrovića 62, 22000 Šibenik</item>
      <item>49. Jagoda Radovčić, OIB 26077765854, Zadarska 32, 22000 Šibenik</item>
      <item>50. Jadranka Svirčić, OIB 71616377641, Rešačka 8, 22000 Brodarica</item>
      <item>51. Perica Šarić, OIB 29293868352, Grubišići 75, 22000 Bilice</item>
      <item>52. Mario Šuperba, OIB 29638747290, Cesta Šibenik-split 82, 22000 Donje Polje</item>
      <item>53. Krešimir Loffler, OIB 93986888774, Selčinska Ulica 28 A, 10360 Sesvete</item>
      <item>54. Kristina Behtan, OIB , Suhodol Zelinski 18A, 10382 Donja Zelina</item>
      <item>55. Snježana Bakran, OIB 35374129674, Ulica Stjepana Radića 11, 10382 Donja Zelina</item>
      <item>56. Danijela Frančić, OIB 44973410322, Ulica Nikole Tesle 12, 40000 Štefanec</item>
      <item>57. Nives Gerenčer, OIB 60185202321, Ulica Ivana Pl. Zajca 33, 40000 Čakovec</item>
      <item>58. Natalija Herman, OIB 99700303319, Vučetinec 173, 40000 Vučetinec</item>
      <item>59. Branka Kolac, OIB 33596323687, Valenta Morandinija 3, 40000 Čakovec</item>
      <item>60. Josip Labazan, OIB 21192864979, Ulica Antuna Mihanovića 2 A, 40000 Pribislavec</item>
      <item>61. Slađana Lesjak, OIB 70104536720, Ulica Otona Župančića 5, 40000 Čakovec</item>
      <item>62. Sandra Mislović, OIB 43944122813, Ulica Domovinskih Žrtava 28, 40000 Čakovec</item>
      <item>63. Draženka Sobočan, OIB , Ivana Plemenitog Zajca 45, 40000 Čakovec</item>
      <item>64. Marina Šimek, OIB 20435397641, Varaždinska Ulica 69, 42242 Tužno</item>
      <item>65. Marko Trojok, OIB 98023919165, Slakovec 84, 40000 Slakovec</item>
      <item>66. Tomislav Volf, OIB 16251663522, Kalnička 29, 40000 Čakovec</item>
      <item>67. Vanja Žižek, OIB 00122728377, Ulica Dr. Vlatka Mačeka 33, 40000 Čakovec</item>
      <item>68. Alenka Bilić, OIB 12386032769, Ulica Borik 27, 52100 Pula</item>
      <item>69. Moris Bolković, OIB 99497381506, Dalmatinska 57, 52207 Rakalj</item>
      <item>70. Franka Bucić, OIB 59533335171, Osječka Ulica 22, 52100 Pula</item>
      <item>71. Zlatko German, OIB 40185730303, Studenčeva Ulica 26, 52100 Pula</item>
      <item>72. Sandra Kolić, OIB 55395915057, Glavani 29, 52207 Glavani</item>
      <item>73. Sabina Komparić, OIB 90708921779, Palisina Ulica 13, 52100 Pula</item>
      <item>74. Meri Marasović, OIB 02684557197, Osječka 11, 52100 Pula</item>
      <item>75. Davorin Matić, OIB , Pineta 23A, 52100 Valbandon</item>
      <item>76. Sonja Miškulin, OIB 67205638105, Ulica Velog Jože 6, 52100 Pula</item>
      <item>77. Tibor Radin, OIB 87457312290, Kvart Mimoza 3, 52100 Valbandon</item>
      <item>78. Jasminka Radoš, OIB 54165570304, Ulica Velog Jože 10, 52100 Pula</item>
      <item>79. Sanja Teković, OIB 95907822649, Mate Balote 47, 52207 Rakalj</item>
      <item>80. Drago Vrkljan, OIB 66705962769, Kučine 23, 52100 Vinkuran</item>
      <item>81. Saša Kirin, OIB 76375401635, POLJANICA 88 D (ranije: PEŠĆENICA, KOLODVORSKA, 88 D), 44272 Pešćenica</item>
      <item>82. Ninoslav Dravinac, OIB 79670805305, Ivanjorečka Cesta 112, 10360 Ivanja Reka</item>
      <item>83. Josip Fruk, OIB 70612460740, Bosna 8, 10380 Bosna</item>
      <item>84. Ivica Kirin, OIB 46629735336, Poljanica 88 D, 44272 Pešćenica</item>
      <item>85. Manda Badenić, OIB 93913616332, Kanarinska Ulica 74, 10000 Zagreb</item>
      <item>86. Marina Jurić, OIB 39455599855, Podotočje Gornje 53/2, 10410 Gornje Podotočje</item>
      <item>87. Biserka Bilić, OIB 29033816560, Ulica Hrvatskog Proljeća 26, 10000 Zagreb</item>
      <item>88. Marina Lisjak, OIB , Mije Silobod Bolšića 4, 10000 Zagreb</item>
      <item>89. Mario Marić, OIB 33816500219, Ulica Hrvatskog Proljeća 40, 10000 Zagreb</item>
      <item>90. Ivana Parać, OIB 37065726946, Sobolski Put 5, 10000 Zagreb</item>
      <item>91. Jurica Špoljarec, OIB 29888459151, Špoljarci 3, 10000 Zagreb</item>
      <item>92. Rajka Grcić, OIB 87451189688, Ulica Ladislava Šabana 30, 10360 Sesvete</item>
      <item>93. Zdenko Črnelić, OIB 54309214908, Kraljevec Na Sutli 2, 49294 Kraljevec Na Sutli</item>
      <item>94. Antica Klarin, OIB 96169408712, Ulica Stjepana Radića 42 A, 23000 Zadar</item>
      <item>95. Marija Jadrić, OIB 29049205449, Riječka 1 A, 22213 Pirovac</item>
      <item>96. Andreja Sabol, OIB 90193203132, Ulica Milke Trnine 17, 40000 Čakovec</item>
      <item>97. Marina Rendulić Kozina, OIB 57857931007, Maksimirsko Naselje Ii. 4, 10000 Zagreb</item>
      <item>98. Mijo Ost, OIB 10727964426, Sesvetska c. 16, 10360 Sesvete</item>
      <item>99. Drago Burazer, OIB 11912928051, Ulica Vida Došena 24, 10000 Zagreb</item>
      <item>100. Miloš Pendl, OIB 93913542628, Ulica Ljerke Šram 2, 10000 Zagreb</item>
      <item>101. Mario Cicak, OIB 18484723011, Franje Puđaka 28/1, 10360 Sesvete</item>
      <item>102. Sanja Jalšovec, OIB 30255395085, Radnička 74, 40000 Savska Ves</item>
      <item>103. Josipa Matoša, OIB 86120213742, Zasadbreg 188 A, 40000 Zasadbreg</item>
      <item>104. Vladimira Lučić, OIB 55491110480, Ulica Matije Gupca 50, 10290 Zaprešić</item>
      <item>105. Ankica Bastalić, OIB 85849205026, Bastalićeva Ulica Ii. 2, 10363 Moravče</item>
      <item>106. Dubravka Družić Azenić, OIB 70983449222, Rebro 36/18, 10360 Sesvete</item>
      <item>107. Renata Kovačić, OIB , Matije Gupca 36, 10380 Sveti Ivan Zelina</item>
      <item>108. Ana-Marija Nahod, OIB 96833836239, Lička Ulica 4, 10360 Soblinec</item>
      <item>109. Valentina Ravlić, OIB 74794500883, I. Odvojak Josipa Barberića 4, 10361 Čista Mlaka</item>
      <item>110. Ivana Zubatović, OIB 35027905346, Ulica Slavka Tomerlina 12 A, 10360 Sesvete</item>
      <item>111. Ksenija Trivanović, OIB 42272574945, Ulica Hrvatskog Preporoda 67 B, 10370 Dugo Selo</item>
      <item>112. Ana Rakuša, OIB 19878662154, Vučetićev Prilaz 3, 10000 Zagreb</item>
      <item>113. Sanja Šajatović, OIB 27799505889, Ližnjan 25, 52204 Ližnjan</item>
      <item>114. Ivana Kovačev, OIB 92907046538, Požeška 6, 21000 Split</item>
      <item>115. Željka Špadina, OIB 49768074464, Vlašić 51, 22240 Dubrava Kod Tisna</item>
      <item>Agencija za osiguranje radničkih potraživanja u slučaju stečaja poslodavca, OIB 04323472109, Frankopanska 11, 10000 Zagreb</item>
      <item>MINISTARSTVO UNUTARNJIH POSLOVA, OIB 36162371878, Heinzelova 98, 10000 Zagreb</item>
      <item>Financijska agencija, Služba upisa, Upisničko mjesto Zagreb, OIB 85821130368, Šoštarićeva 2, 10000 Zagreb</item>
      <item>Odvjetničko društvo BRLEČIĆ &amp; partneri, javno trgovačko društvo za obavljanje odvjetničkih poslova, OIB 75277763692, Optujska ulica 25/1, 42000 Varaždin</item>
      <item>Dijana Kelerajter, OIB 55209280932, Ulica Franje Punčeca 8a, 40000 Čakovec</item>
      <item>VUKIĆ, JELUŠIĆ, ŠULINA, STANKOVIĆ, JURCAN &amp; JABUKA odvjetničko društvo s ograničenom odgovornošću, OIB 01394705384, Nikole Tesle 9, 51000 Rijeka</item>
      <item>MRNJAVAC društvo s ograničenom odgovornošću za trgovinu i transport, OIB 39503432286, Frlanska cesta 3/A, 51211 Matulji</item>
      <item>DALMARE društvo s ograničenom odgovornošću za trgovinu i usluge, OIB 35920050985, Velimira Škorpika 23, 22000 Šibenik</item>
      <item>OPĆINSKI SUD U NOVOM ZAGREBU, Stalna služba u Zaprešiću, OIB 79678318317, Trg Žrtava fašizma 1, 10290 Zaprešić</item>
    </derivirana_varijabla>
  </DomainObject.Predmet.OstaliListFormatedWithAdressOIB>
  <DomainObject.Predmet.OstaliListNazivFormated>
    <izvorni_sadrzaj>
      <item>RH, MF, Porezna uprava</item>
      <item>RH, Ministarstvo pravosuđa</item>
      <item>Županijsko državno odvjetništvo u Zagrebu</item>
      <item>Općinski sud u Zadru, zemljišno-knjižni odjel</item>
      <item>Općinski građanski sud u Zagrebu, Stalna služba u Sesvetama</item>
      <item>Općinski građanski sud u Zagrebu, Stalna služba u Sesvetama</item>
      <item>Odvjetničko društvo Leko i partneri društvo s ograničenom odgovornošću</item>
      <item>Tomislav Orehovec</item>
      <item>Krešo Šulj</item>
      <item>OD Vidović &amp; Vidović</item>
      <item>PEWA d.o.o. u stečaju</item>
      <item>Jasmina Lichtenberg, steč. uprav.</item>
      <item>MEĐIMURSKE VODE</item>
      <item>Lidija Sitar - Novak</item>
      <item>Rajka Grcić</item>
      <item>GRAD RIJEKA</item>
      <item>ZOU Knežević i drugi</item>
      <item>Dubravka Kraljić</item>
      <item>Danijela Zoroja</item>
      <item>MERKUR TRGOVINA d.d.</item>
      <item>MAMIĆ PERIĆ REBERSKI RIMAC Odvjetničko društvo, društvo s ograničenom odgovornošću</item>
      <item>VIDOVIĆ &amp; VIDOVIĆ, odvjetničko društvo</item>
      <item>Kruno Turković</item>
      <item>IVAN KUBANOVIĆ</item>
      <item>1. Sanja Topolovac</item>
      <item>2. Katarina Stopić</item>
      <item>3. Sanja Kučko</item>
      <item>4. Ivana Brzuhalski Horvat</item>
      <item>5. Ignac Pasanec</item>
      <item>6. Dalibor Cetina</item>
      <item>7. Tatjana Fanuko</item>
      <item>8. Destri Ferčec</item>
      <item>9. Kristian Frančula</item>
      <item>10. Alja Kolenc Gotal</item>
      <item>11.Tihana Pavlićević</item>
      <item>12. Darko Kocijan</item>
      <item>13. Dario Bajzek</item>
      <item>14. Ivana Babić</item>
      <item>15. Stjepan Babić</item>
      <item>16. Blanka Baković</item>
      <item>17. Krunoslav Baković</item>
      <item>18. Željko Baković</item>
      <item>19. Kristina Čižmešija</item>
      <item>20. Blaženko Dujmenović</item>
      <item>21. Damir Jembrih</item>
      <item>22. Krunoslav Karagić</item>
      <item>23. Vlasta Kezić</item>
      <item>24. Marko Mažar</item>
      <item>25. Željka Novak</item>
      <item>26. Zdenkica Šarac</item>
      <item>27. Damir Zmiša</item>
      <item>28. Karlo Žmauc</item>
      <item>29. Dario Papež</item>
      <item>30. Jere Buva</item>
      <item>31. Robert Furčić</item>
      <item>32. Milan Grubišić</item>
      <item>33. Ivica Gruja</item>
      <item>34. Krešimir Kardum</item>
      <item>35. Branka Krnić</item>
      <item>36. Natalija Malenica</item>
      <item>37. Krešimir Matić</item>
      <item>38. Mirjana Peran</item>
      <item>39. Mili Reljanović</item>
      <item>40. Diana Slavica</item>
      <item>41. Ana Stančić</item>
      <item>42. Damir Šarić</item>
      <item>43. Igor Šumečki</item>
      <item>44. Bojana Berović</item>
      <item>45. Marijana Dubravica</item>
      <item>46. Ivana Dujić</item>
      <item>47. Ana Livaić</item>
      <item>48. Boris Nadoveza</item>
      <item>49. Jagoda Radovčić</item>
      <item>50. Jadranka Svirčić</item>
      <item>51. Perica Šarić</item>
      <item>52. Mario Šuperba</item>
      <item>53. Krešimir Loffler</item>
      <item>54. Kristina Behtan</item>
      <item>55. Snježana Bakran</item>
      <item>56. Danijela Frančić</item>
      <item>57. Nives Gerenčer</item>
      <item>58. Natalija Herman</item>
      <item>59. Branka Kolac</item>
      <item>60. Josip Labazan</item>
      <item>61. Slađana Lesjak</item>
      <item>62. Sandra Mislović</item>
      <item>63. Draženka Sobočan</item>
      <item>64. Marina Šimek</item>
      <item>65. Marko Trojok</item>
      <item>66. Tomislav Volf</item>
      <item>67. Vanja Žižek</item>
      <item>68. Alenka Bilić</item>
      <item>69. Moris Bolković</item>
      <item>70. Franka Bucić</item>
      <item>71. Zlatko German</item>
      <item>72. Sandra Kolić</item>
      <item>73. Sabina Komparić</item>
      <item>74. Meri Marasović</item>
      <item>75. Davorin Matić</item>
      <item>76. Sonja Miškulin</item>
      <item>77. Tibor Radin</item>
      <item>78. Jasminka Radoš</item>
      <item>79. Sanja Teković</item>
      <item>80. Drago Vrkljan</item>
      <item>81. Saša Kirin</item>
      <item>82. Ninoslav Dravinac</item>
      <item>83. Josip Fruk</item>
      <item>84. Ivica Kirin</item>
      <item>85. Manda Badenić</item>
      <item>86. Marina Jurić</item>
      <item>87. Biserka Bilić</item>
      <item>88. Marina Lisjak</item>
      <item>89. Mario Marić</item>
      <item>90. Ivana Parać</item>
      <item>91. Jurica Špoljarec</item>
      <item>92. Rajka Grcić</item>
      <item>93. Zdenko Črnelić</item>
      <item>94. Antica Klarin</item>
      <item>95. Marija Jadrić</item>
      <item>96. Andreja Sabol</item>
      <item>97. Marina Rendulić Kozina</item>
      <item>98. Mijo Ost</item>
      <item>99. Drago Burazer</item>
      <item>100. Miloš Pendl</item>
      <item>101. Mario Cicak</item>
      <item>102. Sanja Jalšovec</item>
      <item>103. Josipa Matoša</item>
      <item>104. Vladimira Lučić</item>
      <item>105. Ankica Bastalić</item>
      <item>106. Dubravka Družić Azenić</item>
      <item>107. Renata Kovačić</item>
      <item>108. Ana-Marija Nahod</item>
      <item>109. Valentina Ravlić</item>
      <item>110. Ivana Zubatović</item>
      <item>111. Ksenija Trivanović</item>
      <item>112. Ana Rakuša</item>
      <item>113. Sanja Šajatović</item>
      <item>114. Ivana Kovačev</item>
      <item>115. Željka Špadina</item>
      <item>Agencija za osiguranje radničkih potraživanja u slučaju stečaja poslodavca</item>
      <item>MINISTARSTVO UNUTARNJIH POSLOVA</item>
      <item>Financijska agencija, Služba upisa, Upisničko mjesto Zagreb</item>
      <item>Odvjetničko društvo BRLEČIĆ &amp; partneri, javno trgovačko društvo za obavljanje odvjetničkih poslova</item>
      <item>Dijana Kelerajter</item>
      <item>VUKIĆ, JELUŠIĆ, ŠULINA, STANKOVIĆ, JURCAN &amp; JABUKA odvjetničko društvo s ograničenom odgovornošću</item>
      <item>MRNJAVAC društvo s ograničenom odgovornošću za trgovinu i transport</item>
      <item>DALMARE društvo s ograničenom odgovornošću za trgovinu i usluge</item>
      <item>OPĆINSKI SUD U NOVOM ZAGREBU, Stalna služba u Zaprešiću</item>
    </izvorni_sadrzaj>
    <derivirana_varijabla naziv="DomainObject.Predmet.OstaliListNazivFormated_1">
      <item>RH, MF, Porezna uprava</item>
      <item>RH, Ministarstvo pravosuđa</item>
      <item>Županijsko državno odvjetništvo u Zagrebu</item>
      <item>Općinski sud u Zadru, zemljišno-knjižni odjel</item>
      <item>Općinski građanski sud u Zagrebu, Stalna služba u Sesvetama</item>
      <item>Općinski građanski sud u Zagrebu, Stalna služba u Sesvetama</item>
      <item>Odvjetničko društvo Leko i partneri društvo s ograničenom odgovornošću</item>
      <item>Tomislav Orehovec</item>
      <item>Krešo Šulj</item>
      <item>OD Vidović &amp; Vidović</item>
      <item>PEWA d.o.o. u stečaju</item>
      <item>Jasmina Lichtenberg, steč. uprav.</item>
      <item>MEĐIMURSKE VODE</item>
      <item>Lidija Sitar - Novak</item>
      <item>Rajka Grcić</item>
      <item>GRAD RIJEKA</item>
      <item>ZOU Knežević i drugi</item>
      <item>Dubravka Kraljić</item>
      <item>Danijela Zoroja</item>
      <item>MERKUR TRGOVINA d.d.</item>
      <item>MAMIĆ PERIĆ REBERSKI RIMAC Odvjetničko društvo, društvo s ograničenom odgovornošću</item>
      <item>VIDOVIĆ &amp; VIDOVIĆ, odvjetničko društvo</item>
      <item>Kruno Turković</item>
      <item>IVAN KUBANOVIĆ</item>
      <item>1. Sanja Topolovac</item>
      <item>2. Katarina Stopić</item>
      <item>3. Sanja Kučko</item>
      <item>4. Ivana Brzuhalski Horvat</item>
      <item>5. Ignac Pasanec</item>
      <item>6. Dalibor Cetina</item>
      <item>7. Tatjana Fanuko</item>
      <item>8. Destri Ferčec</item>
      <item>9. Kristian Frančula</item>
      <item>10. Alja Kolenc Gotal</item>
      <item>11.Tihana Pavlićević</item>
      <item>12. Darko Kocijan</item>
      <item>13. Dario Bajzek</item>
      <item>14. Ivana Babić</item>
      <item>15. Stjepan Babić</item>
      <item>16. Blanka Baković</item>
      <item>17. Krunoslav Baković</item>
      <item>18. Željko Baković</item>
      <item>19. Kristina Čižmešija</item>
      <item>20. Blaženko Dujmenović</item>
      <item>21. Damir Jembrih</item>
      <item>22. Krunoslav Karagić</item>
      <item>23. Vlasta Kezić</item>
      <item>24. Marko Mažar</item>
      <item>25. Željka Novak</item>
      <item>26. Zdenkica Šarac</item>
      <item>27. Damir Zmiša</item>
      <item>28. Karlo Žmauc</item>
      <item>29. Dario Papež</item>
      <item>30. Jere Buva</item>
      <item>31. Robert Furčić</item>
      <item>32. Milan Grubišić</item>
      <item>33. Ivica Gruja</item>
      <item>34. Krešimir Kardum</item>
      <item>35. Branka Krnić</item>
      <item>36. Natalija Malenica</item>
      <item>37. Krešimir Matić</item>
      <item>38. Mirjana Peran</item>
      <item>39. Mili Reljanović</item>
      <item>40. Diana Slavica</item>
      <item>41. Ana Stančić</item>
      <item>42. Damir Šarić</item>
      <item>43. Igor Šumečki</item>
      <item>44. Bojana Berović</item>
      <item>45. Marijana Dubravica</item>
      <item>46. Ivana Dujić</item>
      <item>47. Ana Livaić</item>
      <item>48. Boris Nadoveza</item>
      <item>49. Jagoda Radovčić</item>
      <item>50. Jadranka Svirčić</item>
      <item>51. Perica Šarić</item>
      <item>52. Mario Šuperba</item>
      <item>53. Krešimir Loffler</item>
      <item>54. Kristina Behtan</item>
      <item>55. Snježana Bakran</item>
      <item>56. Danijela Frančić</item>
      <item>57. Nives Gerenčer</item>
      <item>58. Natalija Herman</item>
      <item>59. Branka Kolac</item>
      <item>60. Josip Labazan</item>
      <item>61. Slađana Lesjak</item>
      <item>62. Sandra Mislović</item>
      <item>63. Draženka Sobočan</item>
      <item>64. Marina Šimek</item>
      <item>65. Marko Trojok</item>
      <item>66. Tomislav Volf</item>
      <item>67. Vanja Žižek</item>
      <item>68. Alenka Bilić</item>
      <item>69. Moris Bolković</item>
      <item>70. Franka Bucić</item>
      <item>71. Zlatko German</item>
      <item>72. Sandra Kolić</item>
      <item>73. Sabina Komparić</item>
      <item>74. Meri Marasović</item>
      <item>75. Davorin Matić</item>
      <item>76. Sonja Miškulin</item>
      <item>77. Tibor Radin</item>
      <item>78. Jasminka Radoš</item>
      <item>79. Sanja Teković</item>
      <item>80. Drago Vrkljan</item>
      <item>81. Saša Kirin</item>
      <item>82. Ninoslav Dravinac</item>
      <item>83. Josip Fruk</item>
      <item>84. Ivica Kirin</item>
      <item>85. Manda Badenić</item>
      <item>86. Marina Jurić</item>
      <item>87. Biserka Bilić</item>
      <item>88. Marina Lisjak</item>
      <item>89. Mario Marić</item>
      <item>90. Ivana Parać</item>
      <item>91. Jurica Špoljarec</item>
      <item>92. Rajka Grcić</item>
      <item>93. Zdenko Črnelić</item>
      <item>94. Antica Klarin</item>
      <item>95. Marija Jadrić</item>
      <item>96. Andreja Sabol</item>
      <item>97. Marina Rendulić Kozina</item>
      <item>98. Mijo Ost</item>
      <item>99. Drago Burazer</item>
      <item>100. Miloš Pendl</item>
      <item>101. Mario Cicak</item>
      <item>102. Sanja Jalšovec</item>
      <item>103. Josipa Matoša</item>
      <item>104. Vladimira Lučić</item>
      <item>105. Ankica Bastalić</item>
      <item>106. Dubravka Družić Azenić</item>
      <item>107. Renata Kovačić</item>
      <item>108. Ana-Marija Nahod</item>
      <item>109. Valentina Ravlić</item>
      <item>110. Ivana Zubatović</item>
      <item>111. Ksenija Trivanović</item>
      <item>112. Ana Rakuša</item>
      <item>113. Sanja Šajatović</item>
      <item>114. Ivana Kovačev</item>
      <item>115. Željka Špadina</item>
      <item>Agencija za osiguranje radničkih potraživanja u slučaju stečaja poslodavca</item>
      <item>MINISTARSTVO UNUTARNJIH POSLOVA</item>
      <item>Financijska agencija, Služba upisa, Upisničko mjesto Zagreb</item>
      <item>Odvjetničko društvo BRLEČIĆ &amp; partneri, javno trgovačko društvo za obavljanje odvjetničkih poslova</item>
      <item>Dijana Kelerajter</item>
      <item>VUKIĆ, JELUŠIĆ, ŠULINA, STANKOVIĆ, JURCAN &amp; JABUKA odvjetničko društvo s ograničenom odgovornošću</item>
      <item>MRNJAVAC društvo s ograničenom odgovornošću za trgovinu i transport</item>
      <item>DALMARE društvo s ograničenom odgovornošću za trgovinu i usluge</item>
      <item>OPĆINSKI SUD U NOVOM ZAGREBU, Stalna služba u Zaprešiću</item>
    </derivirana_varijabla>
  </DomainObject.Predmet.OstaliListNazivFormated>
  <DomainObject.Predmet.OstaliListNazivFormatedOIB>
    <izvorni_sadrzaj>
      <item>RH, MF, Porezna uprava</item>
      <item>RH, Ministarstvo pravosuđa</item>
      <item>Županijsko državno odvjetništvo u Zagrebu</item>
      <item>Općinski sud u Zadru, zemljišno-knjižni odjel</item>
      <item>Općinski građanski sud u Zagrebu, Stalna služba u Sesvetama</item>
      <item>Općinski građanski sud u Zagrebu, Stalna služba u Sesvetama</item>
      <item>Odvjetničko društvo Leko i partneri društvo s ograničenom odgovornošću, OIB 35913314365</item>
      <item>Tomislav Orehovec, OIB 02009648274</item>
      <item>Krešo Šulj, OIB 07512281925</item>
      <item>OD Vidović &amp; Vidović</item>
      <item>PEWA d.o.o. u stečaju, OIB 39117975699</item>
      <item>Jasmina Lichtenberg, steč. uprav.</item>
      <item>MEĐIMURSKE VODE, OIB 81394716246</item>
      <item>Lidija Sitar - Novak, OIB 60937713942</item>
      <item>Rajka Grcić, OIB 87451189688</item>
      <item>GRAD RIJEKA, OIB 54382731928</item>
      <item>ZOU Knežević i drugi</item>
      <item>Dubravka Kraljić</item>
      <item>Danijela Zoroja</item>
      <item>MERKUR TRGOVINA d.d.</item>
      <item>MAMIĆ PERIĆ REBERSKI RIMAC Odvjetničko društvo, društvo s ograničenom odgovornošću, OIB 32802230502</item>
      <item>VIDOVIĆ &amp; VIDOVIĆ, odvjetničko društvo, OIB 46414052982</item>
      <item>Kruno Turković</item>
      <item>IVAN KUBANOVIĆ</item>
      <item>1. Sanja Topolovac, OIB 17828081305</item>
      <item>2. Katarina Stopić, OIB 94703442362</item>
      <item>3. Sanja Kučko, OIB 15425862399</item>
      <item>4. Ivana Brzuhalski Horvat, OIB 50477233891</item>
      <item>5. Ignac Pasanec, OIB 79941318248</item>
      <item>6. Dalibor Cetina, OIB 73880626571</item>
      <item>7. Tatjana Fanuko, OIB 54926042404</item>
      <item>8. Destri Ferčec, OIB 39938997806</item>
      <item>9. Kristian Frančula, OIB 45761795345</item>
      <item>10. Alja Kolenc Gotal, OIB 39976783875</item>
      <item>11.Tihana Pavlićević, OIB 41561020384</item>
      <item>12. Darko Kocijan, OIB 97814362165</item>
      <item>13. Dario Bajzek, OIB 25524436666</item>
      <item>14. Ivana Babić, OIB 67972693640</item>
      <item>15. Stjepan Babić, OIB 74653121129</item>
      <item>16. Blanka Baković, OIB 11411617851</item>
      <item>17. Krunoslav Baković, OIB 38645116874</item>
      <item>18. Željko Baković, OIB 81336576091</item>
      <item>19. Kristina Čižmešija, OIB 17047869769</item>
      <item>20. Blaženko Dujmenović, OIB 46532858248</item>
      <item>21. Damir Jembrih, OIB 61657373337</item>
      <item>22. Krunoslav Karagić, OIB 58289148235</item>
      <item>23. Vlasta Kezić, OIB 30386304648</item>
      <item>24. Marko Mažar, OIB 56986372324</item>
      <item>25. Željka Novak, OIB 52655461765</item>
      <item>26. Zdenkica Šarac, OIB 41089133299</item>
      <item>27. Damir Zmiša, OIB 78601511691</item>
      <item>28. Karlo Žmauc, OIB 75397611238</item>
      <item>29. Dario Papež, OIB 87554271709</item>
      <item>30. Jere Buva, OIB 19426496399</item>
      <item>31. Robert Furčić, OIB 92325681628</item>
      <item>32. Milan Grubišić, OIB 66038764118</item>
      <item>33. Ivica Gruja, OIB 54304438796</item>
      <item>34. Krešimir Kardum, OIB 26551982890</item>
      <item>35. Branka Krnić, OIB 83032193276</item>
      <item>36. Natalija Malenica, OIB </item>
      <item>37. Krešimir Matić, OIB 30408348779</item>
      <item>38. Mirjana Peran, OIB 56388151112</item>
      <item>39. Mili Reljanović, OIB 43832522963</item>
      <item>40. Diana Slavica, OIB 99631166350</item>
      <item>41. Ana Stančić, OIB 48317679304</item>
      <item>42. Damir Šarić, OIB 81308793429</item>
      <item>43. Igor Šumečki, OIB 11025003521</item>
      <item>44. Bojana Berović, OIB 53764597143</item>
      <item>45. Marijana Dubravica, OIB 60534598981</item>
      <item>46. Ivana Dujić, OIB 84954170536</item>
      <item>47. Ana Livaić, OIB </item>
      <item>48. Boris Nadoveza, OIB 81693393209</item>
      <item>49. Jagoda Radovčić, OIB 26077765854</item>
      <item>50. Jadranka Svirčić, OIB 71616377641</item>
      <item>51. Perica Šarić, OIB 29293868352</item>
      <item>52. Mario Šuperba, OIB 29638747290</item>
      <item>53. Krešimir Loffler, OIB 93986888774</item>
      <item>54. Kristina Behtan, OIB </item>
      <item>55. Snježana Bakran, OIB 35374129674</item>
      <item>56. Danijela Frančić, OIB 44973410322</item>
      <item>57. Nives Gerenčer, OIB 60185202321</item>
      <item>58. Natalija Herman, OIB 99700303319</item>
      <item>59. Branka Kolac, OIB 33596323687</item>
      <item>60. Josip Labazan, OIB 21192864979</item>
      <item>61. Slađana Lesjak, OIB 70104536720</item>
      <item>62. Sandra Mislović, OIB 43944122813</item>
      <item>63. Draženka Sobočan, OIB </item>
      <item>64. Marina Šimek, OIB 20435397641</item>
      <item>65. Marko Trojok, OIB 98023919165</item>
      <item>66. Tomislav Volf, OIB 16251663522</item>
      <item>67. Vanja Žižek, OIB 00122728377</item>
      <item>68. Alenka Bilić, OIB 12386032769</item>
      <item>69. Moris Bolković, OIB 99497381506</item>
      <item>70. Franka Bucić, OIB 59533335171</item>
      <item>71. Zlatko German, OIB 40185730303</item>
      <item>72. Sandra Kolić, OIB 55395915057</item>
      <item>73. Sabina Komparić, OIB 90708921779</item>
      <item>74. Meri Marasović, OIB 02684557197</item>
      <item>75. Davorin Matić, OIB </item>
      <item>76. Sonja Miškulin, OIB 67205638105</item>
      <item>77. Tibor Radin, OIB 87457312290</item>
      <item>78. Jasminka Radoš, OIB 54165570304</item>
      <item>79. Sanja Teković, OIB 95907822649</item>
      <item>80. Drago Vrkljan, OIB 66705962769</item>
      <item>81. Saša Kirin, OIB 76375401635</item>
      <item>82. Ninoslav Dravinac, OIB 79670805305</item>
      <item>83. Josip Fruk, OIB 70612460740</item>
      <item>84. Ivica Kirin, OIB 46629735336</item>
      <item>85. Manda Badenić, OIB 93913616332</item>
      <item>86. Marina Jurić, OIB 39455599855</item>
      <item>87. Biserka Bilić, OIB 29033816560</item>
      <item>88. Marina Lisjak, OIB </item>
      <item>89. Mario Marić, OIB 33816500219</item>
      <item>90. Ivana Parać, OIB 37065726946</item>
      <item>91. Jurica Špoljarec, OIB 29888459151</item>
      <item>92. Rajka Grcić, OIB 87451189688</item>
      <item>93. Zdenko Črnelić, OIB 54309214908</item>
      <item>94. Antica Klarin, OIB 96169408712</item>
      <item>95. Marija Jadrić, OIB 29049205449</item>
      <item>96. Andreja Sabol, OIB 90193203132</item>
      <item>97. Marina Rendulić Kozina, OIB 57857931007</item>
      <item>98. Mijo Ost, OIB 10727964426</item>
      <item>99. Drago Burazer, OIB 11912928051</item>
      <item>100. Miloš Pendl, OIB 93913542628</item>
      <item>101. Mario Cicak, OIB 18484723011</item>
      <item>102. Sanja Jalšovec, OIB 30255395085</item>
      <item>103. Josipa Matoša, OIB 86120213742</item>
      <item>104. Vladimira Lučić, OIB 55491110480</item>
      <item>105. Ankica Bastalić, OIB 85849205026</item>
      <item>106. Dubravka Družić Azenić, OIB 70983449222</item>
      <item>107. Renata Kovačić, OIB </item>
      <item>108. Ana-Marija Nahod, OIB 96833836239</item>
      <item>109. Valentina Ravlić, OIB 74794500883</item>
      <item>110. Ivana Zubatović, OIB 35027905346</item>
      <item>111. Ksenija Trivanović, OIB 42272574945</item>
      <item>112. Ana Rakuša, OIB 19878662154</item>
      <item>113. Sanja Šajatović, OIB 27799505889</item>
      <item>114. Ivana Kovačev, OIB 92907046538</item>
      <item>115. Željka Špadina, OIB 49768074464</item>
      <item>Agencija za osiguranje radničkih potraživanja u slučaju stečaja poslodavca, OIB 04323472109</item>
      <item>MINISTARSTVO UNUTARNJIH POSLOVA, OIB 36162371878</item>
      <item>Financijska agencija, Služba upisa, Upisničko mjesto Zagreb, OIB 85821130368</item>
      <item>Odvjetničko društvo BRLEČIĆ &amp; partneri, javno trgovačko društvo za obavljanje odvjetničkih poslova, OIB 75277763692</item>
      <item>Dijana Kelerajter, OIB 55209280932</item>
      <item>VUKIĆ, JELUŠIĆ, ŠULINA, STANKOVIĆ, JURCAN &amp; JABUKA odvjetničko društvo s ograničenom odgovornošću, OIB 01394705384</item>
      <item>MRNJAVAC društvo s ograničenom odgovornošću za trgovinu i transport, OIB 39503432286</item>
      <item>DALMARE društvo s ograničenom odgovornošću za trgovinu i usluge, OIB 35920050985</item>
      <item>OPĆINSKI SUD U NOVOM ZAGREBU, Stalna služba u Zaprešiću, OIB 79678318317</item>
    </izvorni_sadrzaj>
    <derivirana_varijabla naziv="DomainObject.Predmet.OstaliListNazivFormatedOIB_1">
      <item>RH, MF, Porezna uprava</item>
      <item>RH, Ministarstvo pravosuđa</item>
      <item>Županijsko državno odvjetništvo u Zagrebu</item>
      <item>Općinski sud u Zadru, zemljišno-knjižni odjel</item>
      <item>Općinski građanski sud u Zagrebu, Stalna služba u Sesvetama</item>
      <item>Općinski građanski sud u Zagrebu, Stalna služba u Sesvetama</item>
      <item>Odvjetničko društvo Leko i partneri društvo s ograničenom odgovornošću, OIB 35913314365</item>
      <item>Tomislav Orehovec, OIB 02009648274</item>
      <item>Krešo Šulj, OIB 07512281925</item>
      <item>OD Vidović &amp; Vidović</item>
      <item>PEWA d.o.o. u stečaju, OIB 39117975699</item>
      <item>Jasmina Lichtenberg, steč. uprav.</item>
      <item>MEĐIMURSKE VODE, OIB 81394716246</item>
      <item>Lidija Sitar - Novak, OIB 60937713942</item>
      <item>Rajka Grcić, OIB 87451189688</item>
      <item>GRAD RIJEKA, OIB 54382731928</item>
      <item>ZOU Knežević i drugi</item>
      <item>Dubravka Kraljić</item>
      <item>Danijela Zoroja</item>
      <item>MERKUR TRGOVINA d.d.</item>
      <item>MAMIĆ PERIĆ REBERSKI RIMAC Odvjetničko društvo, društvo s ograničenom odgovornošću, OIB 32802230502</item>
      <item>VIDOVIĆ &amp; VIDOVIĆ, odvjetničko društvo, OIB 46414052982</item>
      <item>Kruno Turković</item>
      <item>IVAN KUBANOVIĆ</item>
      <item>1. Sanja Topolovac, OIB 17828081305</item>
      <item>2. Katarina Stopić, OIB 94703442362</item>
      <item>3. Sanja Kučko, OIB 15425862399</item>
      <item>4. Ivana Brzuhalski Horvat, OIB 50477233891</item>
      <item>5. Ignac Pasanec, OIB 79941318248</item>
      <item>6. Dalibor Cetina, OIB 73880626571</item>
      <item>7. Tatjana Fanuko, OIB 54926042404</item>
      <item>8. Destri Ferčec, OIB 39938997806</item>
      <item>9. Kristian Frančula, OIB 45761795345</item>
      <item>10. Alja Kolenc Gotal, OIB 39976783875</item>
      <item>11.Tihana Pavlićević, OIB 41561020384</item>
      <item>12. Darko Kocijan, OIB 97814362165</item>
      <item>13. Dario Bajzek, OIB 25524436666</item>
      <item>14. Ivana Babić, OIB 67972693640</item>
      <item>15. Stjepan Babić, OIB 74653121129</item>
      <item>16. Blanka Baković, OIB 11411617851</item>
      <item>17. Krunoslav Baković, OIB 38645116874</item>
      <item>18. Željko Baković, OIB 81336576091</item>
      <item>19. Kristina Čižmešija, OIB 17047869769</item>
      <item>20. Blaženko Dujmenović, OIB 46532858248</item>
      <item>21. Damir Jembrih, OIB 61657373337</item>
      <item>22. Krunoslav Karagić, OIB 58289148235</item>
      <item>23. Vlasta Kezić, OIB 30386304648</item>
      <item>24. Marko Mažar, OIB 56986372324</item>
      <item>25. Željka Novak, OIB 52655461765</item>
      <item>26. Zdenkica Šarac, OIB 41089133299</item>
      <item>27. Damir Zmiša, OIB 78601511691</item>
      <item>28. Karlo Žmauc, OIB 75397611238</item>
      <item>29. Dario Papež, OIB 87554271709</item>
      <item>30. Jere Buva, OIB 19426496399</item>
      <item>31. Robert Furčić, OIB 92325681628</item>
      <item>32. Milan Grubišić, OIB 66038764118</item>
      <item>33. Ivica Gruja, OIB 54304438796</item>
      <item>34. Krešimir Kardum, OIB 26551982890</item>
      <item>35. Branka Krnić, OIB 83032193276</item>
      <item>36. Natalija Malenica, OIB </item>
      <item>37. Krešimir Matić, OIB 30408348779</item>
      <item>38. Mirjana Peran, OIB 56388151112</item>
      <item>39. Mili Reljanović, OIB 43832522963</item>
      <item>40. Diana Slavica, OIB 99631166350</item>
      <item>41. Ana Stančić, OIB 48317679304</item>
      <item>42. Damir Šarić, OIB 81308793429</item>
      <item>43. Igor Šumečki, OIB 11025003521</item>
      <item>44. Bojana Berović, OIB 53764597143</item>
      <item>45. Marijana Dubravica, OIB 60534598981</item>
      <item>46. Ivana Dujić, OIB 84954170536</item>
      <item>47. Ana Livaić, OIB </item>
      <item>48. Boris Nadoveza, OIB 81693393209</item>
      <item>49. Jagoda Radovčić, OIB 26077765854</item>
      <item>50. Jadranka Svirčić, OIB 71616377641</item>
      <item>51. Perica Šarić, OIB 29293868352</item>
      <item>52. Mario Šuperba, OIB 29638747290</item>
      <item>53. Krešimir Loffler, OIB 93986888774</item>
      <item>54. Kristina Behtan, OIB </item>
      <item>55. Snježana Bakran, OIB 35374129674</item>
      <item>56. Danijela Frančić, OIB 44973410322</item>
      <item>57. Nives Gerenčer, OIB 60185202321</item>
      <item>58. Natalija Herman, OIB 99700303319</item>
      <item>59. Branka Kolac, OIB 33596323687</item>
      <item>60. Josip Labazan, OIB 21192864979</item>
      <item>61. Slađana Lesjak, OIB 70104536720</item>
      <item>62. Sandra Mislović, OIB 43944122813</item>
      <item>63. Draženka Sobočan, OIB </item>
      <item>64. Marina Šimek, OIB 20435397641</item>
      <item>65. Marko Trojok, OIB 98023919165</item>
      <item>66. Tomislav Volf, OIB 16251663522</item>
      <item>67. Vanja Žižek, OIB 00122728377</item>
      <item>68. Alenka Bilić, OIB 12386032769</item>
      <item>69. Moris Bolković, OIB 99497381506</item>
      <item>70. Franka Bucić, OIB 59533335171</item>
      <item>71. Zlatko German, OIB 40185730303</item>
      <item>72. Sandra Kolić, OIB 55395915057</item>
      <item>73. Sabina Komparić, OIB 90708921779</item>
      <item>74. Meri Marasović, OIB 02684557197</item>
      <item>75. Davorin Matić, OIB </item>
      <item>76. Sonja Miškulin, OIB 67205638105</item>
      <item>77. Tibor Radin, OIB 87457312290</item>
      <item>78. Jasminka Radoš, OIB 54165570304</item>
      <item>79. Sanja Teković, OIB 95907822649</item>
      <item>80. Drago Vrkljan, OIB 66705962769</item>
      <item>81. Saša Kirin, OIB 76375401635</item>
      <item>82. Ninoslav Dravinac, OIB 79670805305</item>
      <item>83. Josip Fruk, OIB 70612460740</item>
      <item>84. Ivica Kirin, OIB 46629735336</item>
      <item>85. Manda Badenić, OIB 93913616332</item>
      <item>86. Marina Jurić, OIB 39455599855</item>
      <item>87. Biserka Bilić, OIB 29033816560</item>
      <item>88. Marina Lisjak, OIB </item>
      <item>89. Mario Marić, OIB 33816500219</item>
      <item>90. Ivana Parać, OIB 37065726946</item>
      <item>91. Jurica Špoljarec, OIB 29888459151</item>
      <item>92. Rajka Grcić, OIB 87451189688</item>
      <item>93. Zdenko Črnelić, OIB 54309214908</item>
      <item>94. Antica Klarin, OIB 96169408712</item>
      <item>95. Marija Jadrić, OIB 29049205449</item>
      <item>96. Andreja Sabol, OIB 90193203132</item>
      <item>97. Marina Rendulić Kozina, OIB 57857931007</item>
      <item>98. Mijo Ost, OIB 10727964426</item>
      <item>99. Drago Burazer, OIB 11912928051</item>
      <item>100. Miloš Pendl, OIB 93913542628</item>
      <item>101. Mario Cicak, OIB 18484723011</item>
      <item>102. Sanja Jalšovec, OIB 30255395085</item>
      <item>103. Josipa Matoša, OIB 86120213742</item>
      <item>104. Vladimira Lučić, OIB 55491110480</item>
      <item>105. Ankica Bastalić, OIB 85849205026</item>
      <item>106. Dubravka Družić Azenić, OIB 70983449222</item>
      <item>107. Renata Kovačić, OIB </item>
      <item>108. Ana-Marija Nahod, OIB 96833836239</item>
      <item>109. Valentina Ravlić, OIB 74794500883</item>
      <item>110. Ivana Zubatović, OIB 35027905346</item>
      <item>111. Ksenija Trivanović, OIB 42272574945</item>
      <item>112. Ana Rakuša, OIB 19878662154</item>
      <item>113. Sanja Šajatović, OIB 27799505889</item>
      <item>114. Ivana Kovačev, OIB 92907046538</item>
      <item>115. Željka Špadina, OIB 49768074464</item>
      <item>Agencija za osiguranje radničkih potraživanja u slučaju stečaja poslodavca, OIB 04323472109</item>
      <item>MINISTARSTVO UNUTARNJIH POSLOVA, OIB 36162371878</item>
      <item>Financijska agencija, Služba upisa, Upisničko mjesto Zagreb, OIB 85821130368</item>
      <item>Odvjetničko društvo BRLEČIĆ &amp; partneri, javno trgovačko društvo za obavljanje odvjetničkih poslova, OIB 75277763692</item>
      <item>Dijana Kelerajter, OIB 55209280932</item>
      <item>VUKIĆ, JELUŠIĆ, ŠULINA, STANKOVIĆ, JURCAN &amp; JABUKA odvjetničko društvo s ograničenom odgovornošću, OIB 01394705384</item>
      <item>MRNJAVAC društvo s ograničenom odgovornošću za trgovinu i transport, OIB 39503432286</item>
      <item>DALMARE društvo s ograničenom odgovornošću za trgovinu i usluge, OIB 35920050985</item>
      <item>OPĆINSKI SUD U NOVOM ZAGREBU, Stalna služba u Zaprešiću, OIB 79678318317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2016.</izvorni_sadrzaj>
    <derivirana_varijabla naziv="DomainObject.Datum_1">10.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MERKUR-HRVATSKA d.o.o. za trgovinu i usluge</izvorni_sadrzaj>
    <derivirana_varijabla naziv="DomainObject.Predmet.ProtustrankaIDrugi_1">MERKUR-HRVATSKA d.o.o. za trgovinu i usluge</derivirana_varijabla>
  </DomainObject.Predmet.ProtustrankaIDrugi>
  <DomainObject.Predmet.StrankaIDrugiAdressOIB>
    <izvorni_sadrzaj>FINA Regionalni centar Zagreb, OIB 85821130368, Koturaška 43, 10000 Zagreb</izvorni_sadrzaj>
    <derivirana_varijabla naziv="DomainObject.Predmet.StrankaIDrugiAdressOIB_1">FINA Regionalni centar Zagreb, OIB 85821130368, Koturaška 43, 10000 Zagreb</derivirana_varijabla>
  </DomainObject.Predmet.StrankaIDrugiAdressOIB>
  <DomainObject.Predmet.ProtustrankaIDrugiAdressOIB>
    <izvorni_sadrzaj>MERKUR-HRVATSKA d.o.o. za trgovinu i usluge, OIB 22660999705, Ivana Keleka 18/A, 10360 Sesvete</izvorni_sadrzaj>
    <derivirana_varijabla naziv="DomainObject.Predmet.ProtustrankaIDrugiAdressOIB_1">MERKUR-HRVATSKA d.o.o. za trgovinu i usluge, OIB 22660999705, Ivana Keleka 18/A,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MERKUR-HRVATSKA d.o.o. za trgovinu i usluge</item>
      <item>RH, MF, Porezna uprava</item>
      <item>RH, Ministarstvo pravosuđa</item>
      <item>Županijsko državno odvjetništvo u Zagrebu</item>
      <item>Općinski sud u Zadru, zemljišno-knjižni odjel</item>
      <item>Općinski građanski sud u Zagrebu, Stalna služba u Sesvetama</item>
      <item>Općinski građanski sud u Zagrebu, Stalna služba u Sesvetama</item>
      <item>Odvjetničko društvo Leko i partneri društvo s ograničenom odgovornošću</item>
      <item>Tomislav Orehovec</item>
      <item>Krešo Šulj</item>
      <item>OD Vidović &amp; Vidović</item>
      <item>PEWA d.o.o. u stečaju</item>
      <item>Jasmina Lichtenberg, steč. uprav.</item>
      <item>MEĐIMURSKE VODE</item>
      <item>Lidija Sitar - Novak</item>
      <item>Rajka Grcić</item>
      <item>GRAD RIJEKA</item>
      <item>ZOU Knežević i drugi</item>
      <item>Dubravka Kraljić</item>
      <item>Danijela Zoroja</item>
      <item>MERKUR TRGOVINA d.d.</item>
      <item>MAMIĆ PERIĆ REBERSKI RIMAC Odvjetničko društvo, društvo s ograničenom odgovornošću</item>
      <item>VIDOVIĆ &amp; VIDOVIĆ, odvjetničko društvo</item>
      <item>Kruno Turković</item>
      <item>IVAN KUBANOVIĆ</item>
      <item>1. Sanja Topolovac</item>
      <item>2. Katarina Stopić</item>
      <item>3. Sanja Kučko</item>
      <item>4. Ivana Brzuhalski Horvat</item>
      <item>5. Ignac Pasanec</item>
      <item>6. Dalibor Cetina</item>
      <item>7. Tatjana Fanuko</item>
      <item>8. Destri Ferčec</item>
      <item>9. Kristian Frančula</item>
      <item>10. Alja Kolenc Gotal</item>
      <item>11.Tihana Pavlićević</item>
      <item>12. Darko Kocijan</item>
      <item>13. Dario Bajzek</item>
      <item>14. Ivana Babić</item>
      <item>15. Stjepan Babić</item>
      <item>16. Blanka Baković</item>
      <item>17. Krunoslav Baković</item>
      <item>18. Željko Baković</item>
      <item>19. Kristina Čižmešija</item>
      <item>20. Blaženko Dujmenović</item>
      <item>21. Damir Jembrih</item>
      <item>22. Krunoslav Karagić</item>
      <item>23. Vlasta Kezić</item>
      <item>24. Marko Mažar</item>
      <item>25. Željka Novak</item>
      <item>26. Zdenkica Šarac</item>
      <item>27. Damir Zmiša</item>
      <item>28. Karlo Žmauc</item>
      <item>29. Dario Papež</item>
      <item>30. Jere Buva</item>
      <item>31. Robert Furčić</item>
      <item>32. Milan Grubišić</item>
      <item>33. Ivica Gruja</item>
      <item>34. Krešimir Kardum</item>
      <item>35. Branka Krnić</item>
      <item>36. Natalija Malenica</item>
      <item>37. Krešimir Matić</item>
      <item>38. Mirjana Peran</item>
      <item>39. Mili Reljanović</item>
      <item>40. Diana Slavica</item>
      <item>41. Ana Stančić</item>
      <item>42. Damir Šarić</item>
      <item>43. Igor Šumečki</item>
      <item>44. Bojana Berović</item>
      <item>45. Marijana Dubravica</item>
      <item>46. Ivana Dujić</item>
      <item>47. Ana Livaić</item>
      <item>48. Boris Nadoveza</item>
      <item>49. Jagoda Radovčić</item>
      <item>50. Jadranka Svirčić</item>
      <item>51. Perica Šarić</item>
      <item>52. Mario Šuperba</item>
      <item>53. Krešimir Loffler</item>
      <item>54. Kristina Behtan</item>
      <item>55. Snježana Bakran</item>
      <item>56. Danijela Frančić</item>
      <item>57. Nives Gerenčer</item>
      <item>58. Natalija Herman</item>
      <item>59. Branka Kolac</item>
      <item>60. Josip Labazan</item>
      <item>61. Slađana Lesjak</item>
      <item>62. Sandra Mislović</item>
      <item>63. Draženka Sobočan</item>
      <item>64. Marina Šimek</item>
      <item>65. Marko Trojok</item>
      <item>66. Tomislav Volf</item>
      <item>67. Vanja Žižek</item>
      <item>68. Alenka Bilić</item>
      <item>69. Moris Bolković</item>
      <item>70. Franka Bucić</item>
      <item>71. Zlatko German</item>
      <item>72. Sandra Kolić</item>
      <item>73. Sabina Komparić</item>
      <item>74. Meri Marasović</item>
      <item>75. Davorin Matić</item>
      <item>76. Sonja Miškulin</item>
      <item>77. Tibor Radin</item>
      <item>78. Jasminka Radoš</item>
      <item>79. Sanja Teković</item>
      <item>80. Drago Vrkljan</item>
      <item>81. Saša Kirin</item>
      <item>82. Ninoslav Dravinac</item>
      <item>83. Josip Fruk</item>
      <item>84. Ivica Kirin</item>
      <item>85. Manda Badenić</item>
      <item>86. Marina Jurić</item>
      <item>87. Biserka Bilić</item>
      <item>88. Marina Lisjak</item>
      <item>89. Mario Marić</item>
      <item>90. Ivana Parać</item>
      <item>91. Jurica Špoljarec</item>
      <item>92. Rajka Grcić</item>
      <item>93. Zdenko Črnelić</item>
      <item>94. Antica Klarin</item>
      <item>95. Marija Jadrić</item>
      <item>96. Andreja Sabol</item>
      <item>97. Marina Rendulić Kozina</item>
      <item>98. Mijo Ost</item>
      <item>99. Drago Burazer</item>
      <item>100. Miloš Pendl</item>
      <item>101. Mario Cicak</item>
      <item>102. Sanja Jalšovec</item>
      <item>103. Josipa Matoša</item>
      <item>104. Vladimira Lučić</item>
      <item>105. Ankica Bastalić</item>
      <item>106. Dubravka Družić Azenić</item>
      <item>107. Renata Kovačić</item>
      <item>108. Ana-Marija Nahod</item>
      <item>109. Valentina Ravlić</item>
      <item>110. Ivana Zubatović</item>
      <item>111. Ksenija Trivanović</item>
      <item>112. Ana Rakuša</item>
      <item>113. Sanja Šajatović</item>
      <item>114. Ivana Kovačev</item>
      <item>115. Željka Špadina</item>
      <item>Agencija za osiguranje radničkih potraživanja u slučaju stečaja poslodavca</item>
      <item>MINISTARSTVO UNUTARNJIH POSLOVA</item>
      <item>Financijska agencija, Služba upisa, Upisničko mjesto Zagreb</item>
      <item>Odvjetničko društvo BRLEČIĆ &amp; partneri, javno trgovačko društvo za obavljanje odvjetničkih poslova</item>
      <item>Dijana Kelerajter</item>
      <item>VUKIĆ, JELUŠIĆ, ŠULINA, STANKOVIĆ, JURCAN &amp; JABUKA odvjetničko društvo s ograničenom odgovornošću</item>
      <item>MRNJAVAC društvo s ograničenom odgovornošću za trgovinu i transport</item>
      <item>DALMARE društvo s ograničenom odgovornošću za trgovinu i usluge</item>
      <item>OPĆINSKI SUD U NOVOM ZAGREBU, Stalna služba u Zaprešiću</item>
    </izvorni_sadrzaj>
    <derivirana_varijabla naziv="DomainObject.Predmet.SudioniciListNaziv_1">
      <item>FINA Regionalni centar Zagreb</item>
      <item>MERKUR-HRVATSKA d.o.o. za trgovinu i usluge</item>
      <item>RH, MF, Porezna uprava</item>
      <item>RH, Ministarstvo pravosuđa</item>
      <item>Županijsko državno odvjetništvo u Zagrebu</item>
      <item>Općinski sud u Zadru, zemljišno-knjižni odjel</item>
      <item>Općinski građanski sud u Zagrebu, Stalna služba u Sesvetama</item>
      <item>Općinski građanski sud u Zagrebu, Stalna služba u Sesvetama</item>
      <item>Odvjetničko društvo Leko i partneri društvo s ograničenom odgovornošću</item>
      <item>Tomislav Orehovec</item>
      <item>Krešo Šulj</item>
      <item>OD Vidović &amp; Vidović</item>
      <item>PEWA d.o.o. u stečaju</item>
      <item>Jasmina Lichtenberg, steč. uprav.</item>
      <item>MEĐIMURSKE VODE</item>
      <item>Lidija Sitar - Novak</item>
      <item>Rajka Grcić</item>
      <item>GRAD RIJEKA</item>
      <item>ZOU Knežević i drugi</item>
      <item>Dubravka Kraljić</item>
      <item>Danijela Zoroja</item>
      <item>MERKUR TRGOVINA d.d.</item>
      <item>MAMIĆ PERIĆ REBERSKI RIMAC Odvjetničko društvo, društvo s ograničenom odgovornošću</item>
      <item>VIDOVIĆ &amp; VIDOVIĆ, odvjetničko društvo</item>
      <item>Kruno Turković</item>
      <item>IVAN KUBANOVIĆ</item>
      <item>1. Sanja Topolovac</item>
      <item>2. Katarina Stopić</item>
      <item>3. Sanja Kučko</item>
      <item>4. Ivana Brzuhalski Horvat</item>
      <item>5. Ignac Pasanec</item>
      <item>6. Dalibor Cetina</item>
      <item>7. Tatjana Fanuko</item>
      <item>8. Destri Ferčec</item>
      <item>9. Kristian Frančula</item>
      <item>10. Alja Kolenc Gotal</item>
      <item>11.Tihana Pavlićević</item>
      <item>12. Darko Kocijan</item>
      <item>13. Dario Bajzek</item>
      <item>14. Ivana Babić</item>
      <item>15. Stjepan Babić</item>
      <item>16. Blanka Baković</item>
      <item>17. Krunoslav Baković</item>
      <item>18. Željko Baković</item>
      <item>19. Kristina Čižmešija</item>
      <item>20. Blaženko Dujmenović</item>
      <item>21. Damir Jembrih</item>
      <item>22. Krunoslav Karagić</item>
      <item>23. Vlasta Kezić</item>
      <item>24. Marko Mažar</item>
      <item>25. Željka Novak</item>
      <item>26. Zdenkica Šarac</item>
      <item>27. Damir Zmiša</item>
      <item>28. Karlo Žmauc</item>
      <item>29. Dario Papež</item>
      <item>30. Jere Buva</item>
      <item>31. Robert Furčić</item>
      <item>32. Milan Grubišić</item>
      <item>33. Ivica Gruja</item>
      <item>34. Krešimir Kardum</item>
      <item>35. Branka Krnić</item>
      <item>36. Natalija Malenica</item>
      <item>37. Krešimir Matić</item>
      <item>38. Mirjana Peran</item>
      <item>39. Mili Reljanović</item>
      <item>40. Diana Slavica</item>
      <item>41. Ana Stančić</item>
      <item>42. Damir Šarić</item>
      <item>43. Igor Šumečki</item>
      <item>44. Bojana Berović</item>
      <item>45. Marijana Dubravica</item>
      <item>46. Ivana Dujić</item>
      <item>47. Ana Livaić</item>
      <item>48. Boris Nadoveza</item>
      <item>49. Jagoda Radovčić</item>
      <item>50. Jadranka Svirčić</item>
      <item>51. Perica Šarić</item>
      <item>52. Mario Šuperba</item>
      <item>53. Krešimir Loffler</item>
      <item>54. Kristina Behtan</item>
      <item>55. Snježana Bakran</item>
      <item>56. Danijela Frančić</item>
      <item>57. Nives Gerenčer</item>
      <item>58. Natalija Herman</item>
      <item>59. Branka Kolac</item>
      <item>60. Josip Labazan</item>
      <item>61. Slađana Lesjak</item>
      <item>62. Sandra Mislović</item>
      <item>63. Draženka Sobočan</item>
      <item>64. Marina Šimek</item>
      <item>65. Marko Trojok</item>
      <item>66. Tomislav Volf</item>
      <item>67. Vanja Žižek</item>
      <item>68. Alenka Bilić</item>
      <item>69. Moris Bolković</item>
      <item>70. Franka Bucić</item>
      <item>71. Zlatko German</item>
      <item>72. Sandra Kolić</item>
      <item>73. Sabina Komparić</item>
      <item>74. Meri Marasović</item>
      <item>75. Davorin Matić</item>
      <item>76. Sonja Miškulin</item>
      <item>77. Tibor Radin</item>
      <item>78. Jasminka Radoš</item>
      <item>79. Sanja Teković</item>
      <item>80. Drago Vrkljan</item>
      <item>81. Saša Kirin</item>
      <item>82. Ninoslav Dravinac</item>
      <item>83. Josip Fruk</item>
      <item>84. Ivica Kirin</item>
      <item>85. Manda Badenić</item>
      <item>86. Marina Jurić</item>
      <item>87. Biserka Bilić</item>
      <item>88. Marina Lisjak</item>
      <item>89. Mario Marić</item>
      <item>90. Ivana Parać</item>
      <item>91. Jurica Špoljarec</item>
      <item>92. Rajka Grcić</item>
      <item>93. Zdenko Črnelić</item>
      <item>94. Antica Klarin</item>
      <item>95. Marija Jadrić</item>
      <item>96. Andreja Sabol</item>
      <item>97. Marina Rendulić Kozina</item>
      <item>98. Mijo Ost</item>
      <item>99. Drago Burazer</item>
      <item>100. Miloš Pendl</item>
      <item>101. Mario Cicak</item>
      <item>102. Sanja Jalšovec</item>
      <item>103. Josipa Matoša</item>
      <item>104. Vladimira Lučić</item>
      <item>105. Ankica Bastalić</item>
      <item>106. Dubravka Družić Azenić</item>
      <item>107. Renata Kovačić</item>
      <item>108. Ana-Marija Nahod</item>
      <item>109. Valentina Ravlić</item>
      <item>110. Ivana Zubatović</item>
      <item>111. Ksenija Trivanović</item>
      <item>112. Ana Rakuša</item>
      <item>113. Sanja Šajatović</item>
      <item>114. Ivana Kovačev</item>
      <item>115. Željka Špadina</item>
      <item>Agencija za osiguranje radničkih potraživanja u slučaju stečaja poslodavca</item>
      <item>MINISTARSTVO UNUTARNJIH POSLOVA</item>
      <item>Financijska agencija, Služba upisa, Upisničko mjesto Zagreb</item>
      <item>Odvjetničko društvo BRLEČIĆ &amp; partneri, javno trgovačko društvo za obavljanje odvjetničkih poslova</item>
      <item>Dijana Kelerajter</item>
      <item>VUKIĆ, JELUŠIĆ, ŠULINA, STANKOVIĆ, JURCAN &amp; JABUKA odvjetničko društvo s ograničenom odgovornošću</item>
      <item>MRNJAVAC društvo s ograničenom odgovornošću za trgovinu i transport</item>
      <item>DALMARE društvo s ograničenom odgovornošću za trgovinu i usluge</item>
      <item>OPĆINSKI SUD U NOVOM ZAGREBU, Stalna služba u Zaprešiću</item>
    </derivirana_varijabla>
  </DomainObject.Predmet.SudioniciListNaziv>
  <DomainObject.Predmet.SudioniciListAdressOIB>
    <izvorni_sadrzaj>
      <item>FINA Regionalni centar Zagreb, OIB 85821130368, Koturaška 43,10000 Zagreb</item>
      <item>MERKUR-HRVATSKA d.o.o. za trgovinu i usluge, OIB 22660999705, Ivana Keleka 18/A,10360 Sesvete</item>
      <item>RH, MF, Porezna uprava, Av. Dubrovnik 32,10000 Zagreb</item>
      <item>RH, Ministarstvo pravosuđa, Ul. grada Vukovara 49,10000 Zagreb</item>
      <item>Županijsko državno odvjetništvo u Zagrebu</item>
      <item>Općinski sud u Zadru, zemljišno-knjižni odjel, x,23000 Zadar</item>
      <item>Općinski građanski sud u Zagrebu, Stalna služba u Sesvetama</item>
      <item>Općinski građanski sud u Zagrebu, Stalna služba u Sesvetama, Zagrebačka 22,10360 Sesvete</item>
      <item>Odvjetničko društvo Leko i partneri društvo s ograničenom odgovornošću, OIB 35913314365, Domagojeva 18,Zagreb</item>
      <item>Tomislav Orehovec, OIB 02009648274, Ulica Tadije Smičiklasa 18,10000 Zagreb</item>
      <item>Krešo Šulj, OIB 07512281925, Ulica Ivana Žbulja 15,40320 Sveta Marija</item>
      <item>OD Vidović &amp; Vidović, Kratka 2/I,42000 Varaždin</item>
      <item>PEWA d.o.o. u stečaju, OIB 39117975699, Ravenska 8,52100 Pula</item>
      <item>Jasmina Lichtenberg, steč. uprav., Ravenska 8,52100 Pula</item>
      <item>MEĐIMURSKE VODE, OIB 81394716246, Matice hrvatske 10,40000 Čakovec</item>
      <item>Lidija Sitar - Novak, OIB 60937713942, Frankopanska 49,40315 Mursko Središće</item>
      <item>Rajka Grcić, OIB 87451189688, Ul. Ladislava Šabana 30,10360 Sesvete</item>
      <item>GRAD RIJEKA, OIB 54382731928, Korzo 16,51000 Rijeka</item>
      <item>ZOU Knežević i drugi, Ribarska 4,51000 Rijeka</item>
      <item>Dubravka Kraljić, Sajmišna 2,40000 Mala Subotica</item>
      <item>Danijela Zoroja, Ludbreška 4,42202 Štefanec</item>
      <item>MERKUR TRGOVINA d.d., Cesta na Okroglo 7,4202 Naklo</item>
      <item>MAMIĆ PERIĆ REBERSKI RIMAC Odvjetničko društvo, društvo s ograničenom odgovornošću, OIB 32802230502, Radnička cesta 80,10000 Zagreb</item>
      <item>VIDOVIĆ &amp; VIDOVIĆ, odvjetničko društvo, OIB 46414052982, Kratka ulica 2/I,42000 Varaždin</item>
      <item>Kruno Turković, Mostečka 16,42204 Turčin</item>
      <item>IVAN KUBANOVIĆ, Gandhijeva 7,10000 Zagreb</item>
      <item>1. Sanja Topolovac, OIB 17828081305, Jasenovačka Ulica 16,10000 Zagreb</item>
      <item>2. Katarina Stopić, OIB 94703442362, Ulica Roberta Močiljanina 5,10000 Zagreb</item>
      <item>3. Sanja Kučko, OIB 15425862399, Podjezerska Ulica 10,10362 Planina Gornja</item>
      <item>4. Ivana Brzuhalski Horvat, OIB 50477233891, Kolodvorska Ulica 3,40000 Čakovec</item>
      <item>5. Ignac Pasanec, OIB 79941318248, Ulica Hrvatskog Proljeća 43,10000 Zagreb</item>
      <item>6. Dalibor Cetina, OIB 73880626571, Ulica Monte Paradiso 30,52100 Pula</item>
      <item>7. Tatjana Fanuko, OIB 54926042404, Bunarska Cesta 13,52100 Pula</item>
      <item>8. Destri Ferčec, OIB 39938997806, Vintijan 59,52100 Vintijan</item>
      <item>9. Kristian Frančula, OIB 45761795345, Ul. Bože Gumpca 32,52100 Pula</item>
      <item>10. Alja Kolenc Gotal, OIB 39976783875, Paduljski Put 19,52100 Pula</item>
      <item>11.Tihana Pavlićević, OIB 41561020384, Carlijeva Ulica 39,52100 Pula</item>
      <item>12. Darko Kocijan, OIB 97814362165, Savska Ulica 25,10361 Sop</item>
      <item>13. Dario Bajzek, OIB 25524436666, Ulica Ivana Pl. Zajca 15,40000 Čakovec</item>
      <item>14. Ivana Babić, OIB 67972693640, Ulica Jakova Gotovca 5,10360 Sesvete</item>
      <item>15. Stjepan Babić, OIB 74653121129, Sesvetska Ulica 37,10362 Planina Gornja</item>
      <item>16. Blanka Baković, OIB 11411617851, Stjepana Horvatića 1,10360 Ivanja Reka</item>
      <item>17. Krunoslav Baković, OIB 38645116874, Cvjetna Ulica 8,10362 Paruževina</item>
      <item>18. Željko Baković, OIB 81336576091, Ulica Josipa Kozarca 100,44322 Lipovljani</item>
      <item>19. Kristina Čižmešija, OIB 17047869769, Ćirilometodska Ulica 22,10430 Samobor</item>
      <item>20. Blaženko Dujmenović, OIB 46532858248, Vinogradska Ulica 13,44000 Sisak</item>
      <item>21. Damir Jembrih, OIB 61657373337, Mrnjaki 3,10000 Zagreb</item>
      <item>22. Krunoslav Karagić, OIB 58289148235, Omladinska Ulica 10,10431 Brezje</item>
      <item>23. Vlasta Kezić, OIB 30386304648, Ulica Naste Rojc 8,10360 Sesvete</item>
      <item>24. Marko Mažar, OIB 56986372324, Ulica Svetog Martina 12,10361 Cerje</item>
      <item>25. Željka Novak, OIB 52655461765, Selnica Psarjevačka 4,10380 Selnica Psarjevačka</item>
      <item>26. Zdenkica Šarac, OIB 41089133299, Gornjopoljska Ulica 18,10360 Sesvete</item>
      <item>27. Damir Zmiša, OIB 78601511691, Donja Drenova 8,10382 Donja Drenova</item>
      <item>28. Karlo Žmauc, OIB 75397611238, Ulica Slavoljuba Bulvana 20,10000 Zagreb</item>
      <item>29. Dario Papež, OIB 87554271709, Ulica Varoš 8,44317 Stružec</item>
      <item>30. Jere Buva, OIB 19426496399, Grubišići 70,22000 Bilice</item>
      <item>31. Robert Furčić, OIB 92325681628, Put Tanaje 3,22000 Šibenik</item>
      <item>32. Milan Grubišić, OIB 66038764118, Trg Andrije Hebranga 8,22000 Šibenik</item>
      <item>33. Ivica Gruja, OIB 54304438796, Ivana Meštrovića 26,22000 Šibenik</item>
      <item>34. Krešimir Kardum, OIB 26551982890, Istarska Ulica 56,22000 Šibenik</item>
      <item>35. Branka Krnić, OIB 83032193276, Gornji Krnići 25,22221 Konjevrate</item>
      <item>36. Natalija Malenica, OIB , Cesta Šibenik-Perković 20,22000 Danilo Biranj</item>
      <item>37. Krešimir Matić, OIB 30408348779, Kornatska 58,22000 Šibenik</item>
      <item>38. Mirjana Peran, OIB 56388151112, Donja Grebaštica 30,22000 Grebaštica</item>
      <item>39. Mili Reljanović, OIB 43832522963, Put 1. Šibenskog Partiz.odreda 28,22000 Šibenik</item>
      <item>40. Diana Slavica, OIB 99631166350, Slavice 19,22000 Bilice</item>
      <item>41. Ana Stančić, OIB 48317679304, Ul.8.udarne Dalmat.brigade 24,22000 Šibenik</item>
      <item>42. Damir Šarić, OIB 81308793429, Trtarska 15 A,22000 Šibenik</item>
      <item>43. Igor Šumečki, OIB 11025003521, Bana Josipa Jelačića 13 F,22000 Šibenik</item>
      <item>44. Bojana Berović, OIB 53764597143, Jasenovo 23,22000 Žaborić</item>
      <item>45. Marijana Dubravica, OIB 60534598981, Stankovci 32,23422 Stankovci</item>
      <item>46. Ivana Dujić, OIB 84954170536, Prokljanska 55,22000 Šibenik</item>
      <item>47. Ana Livaić, OIB , Ante Španje 36A,22211 Vodice</item>
      <item>48. Boris Nadoveza, OIB 81693393209, Ivana Meštrovića 62,22000 Šibenik</item>
      <item>49. Jagoda Radovčić, OIB 26077765854, Zadarska 32,22000 Šibenik</item>
      <item>50. Jadranka Svirčić, OIB 71616377641, Rešačka 8,22000 Brodarica</item>
      <item>51. Perica Šarić, OIB 29293868352, Grubišići 75,22000 Bilice</item>
      <item>52. Mario Šuperba, OIB 29638747290, Cesta Šibenik-split 82,22000 Donje Polje</item>
      <item>53. Krešimir Loffler, OIB 93986888774, Selčinska Ulica 28 A,10360 Sesvete</item>
      <item>54. Kristina Behtan, OIB , Suhodol Zelinski 18A,10382 Donja Zelina</item>
      <item>55. Snježana Bakran, OIB 35374129674, Ulica Stjepana Radića 11,10382 Donja Zelina</item>
      <item>56. Danijela Frančić, OIB 44973410322, Ulica Nikole Tesle 12,40000 Štefanec</item>
      <item>57. Nives Gerenčer, OIB 60185202321, Ulica Ivana Pl. Zajca 33,40000 Čakovec</item>
      <item>58. Natalija Herman, OIB 99700303319, Vučetinec 173,40000 Vučetinec</item>
      <item>59. Branka Kolac, OIB 33596323687, Valenta Morandinija 3,40000 Čakovec</item>
      <item>60. Josip Labazan, OIB 21192864979, Ulica Antuna Mihanovića 2 A,40000 Pribislavec</item>
      <item>61. Slađana Lesjak, OIB 70104536720, Ulica Otona Župančića 5,40000 Čakovec</item>
      <item>62. Sandra Mislović, OIB 43944122813, Ulica Domovinskih Žrtava 28,40000 Čakovec</item>
      <item>63. Draženka Sobočan, OIB , Ivana Plemenitog Zajca 45,40000 Čakovec</item>
      <item>64. Marina Šimek, OIB 20435397641, Varaždinska Ulica 69,42242 Tužno</item>
      <item>65. Marko Trojok, OIB 98023919165, Slakovec 84,40000 Slakovec</item>
      <item>66. Tomislav Volf, OIB 16251663522, Kalnička 29,40000 Čakovec</item>
      <item>67. Vanja Žižek, OIB 00122728377, Ulica Dr. Vlatka Mačeka 33,40000 Čakovec</item>
      <item>68. Alenka Bilić, OIB 12386032769, Ulica Borik 27,52100 Pula</item>
      <item>69. Moris Bolković, OIB 99497381506, Dalmatinska 57,52207 Rakalj</item>
      <item>70. Franka Bucić, OIB 59533335171, Osječka Ulica 22,52100 Pula</item>
      <item>71. Zlatko German, OIB 40185730303, Studenčeva Ulica 26,52100 Pula</item>
      <item>72. Sandra Kolić, OIB 55395915057, Glavani 29,52207 Glavani</item>
      <item>73. Sabina Komparić, OIB 90708921779, Palisina Ulica 13,52100 Pula</item>
      <item>74. Meri Marasović, OIB 02684557197, Osječka 11,52100 Pula</item>
      <item>75. Davorin Matić, OIB , Pineta 23A,52100 Valbandon</item>
      <item>76. Sonja Miškulin, OIB 67205638105, Ulica Velog Jože 6,52100 Pula</item>
      <item>77. Tibor Radin, OIB 87457312290, Kvart Mimoza 3,52100 Valbandon</item>
      <item>78. Jasminka Radoš, OIB 54165570304, Ulica Velog Jože 10,52100 Pula</item>
      <item>79. Sanja Teković, OIB 95907822649, Mate Balote 47,52207 Rakalj</item>
      <item>80. Drago Vrkljan, OIB 66705962769, Kučine 23,52100 Vinkuran</item>
      <item>81. Saša Kirin, OIB 76375401635, POLJANICA 88 D (ranije: PEŠĆENICA, KOLODVORSKA, 88 D),44272 Pešćenica</item>
      <item>82. Ninoslav Dravinac, OIB 79670805305, Ivanjorečka Cesta 112,10360 Ivanja Reka</item>
      <item>83. Josip Fruk, OIB 70612460740, Bosna 8,10380 Bosna</item>
      <item>84. Ivica Kirin, OIB 46629735336, Poljanica 88 D,44272 Pešćenica</item>
      <item>85. Manda Badenić, OIB 93913616332, Kanarinska Ulica 74,10000 Zagreb</item>
      <item>86. Marina Jurić, OIB 39455599855, Podotočje Gornje 53/2,10410 Gornje Podotočje</item>
      <item>87. Biserka Bilić, OIB 29033816560, Ulica Hrvatskog Proljeća 26,10000 Zagreb</item>
      <item>88. Marina Lisjak, OIB , Mije Silobod Bolšića 4,10000 Zagreb</item>
      <item>89. Mario Marić, OIB 33816500219, Ulica Hrvatskog Proljeća 40,10000 Zagreb</item>
      <item>90. Ivana Parać, OIB 37065726946, Sobolski Put 5,10000 Zagreb</item>
      <item>91. Jurica Špoljarec, OIB 29888459151, Špoljarci 3,10000 Zagreb</item>
      <item>92. Rajka Grcić, OIB 87451189688, Ulica Ladislava Šabana 30,10360 Sesvete</item>
      <item>93. Zdenko Črnelić, OIB 54309214908, Kraljevec Na Sutli 2,49294 Kraljevec Na Sutli</item>
      <item>94. Antica Klarin, OIB 96169408712, Ulica Stjepana Radića 42 A,23000 Zadar</item>
      <item>95. Marija Jadrić, OIB 29049205449, Riječka 1 A,22213 Pirovac</item>
      <item>96. Andreja Sabol, OIB 90193203132, Ulica Milke Trnine 17,40000 Čakovec</item>
      <item>97. Marina Rendulić Kozina, OIB 57857931007, Maksimirsko Naselje Ii. 4,10000 Zagreb</item>
      <item>98. Mijo Ost, OIB 10727964426, Sesvetska c. 16,10360 Sesvete</item>
      <item>99. Drago Burazer, OIB 11912928051, Ulica Vida Došena 24,10000 Zagreb</item>
      <item>100. Miloš Pendl, OIB 93913542628, Ulica Ljerke Šram 2,10000 Zagreb</item>
      <item>101. Mario Cicak, OIB 18484723011, Franje Puđaka 28/1,10360 Sesvete</item>
      <item>102. Sanja Jalšovec, OIB 30255395085, Radnička 74,40000 Savska Ves</item>
      <item>103. Josipa Matoša, OIB 86120213742, Zasadbreg 188 A,40000 Zasadbreg</item>
      <item>104. Vladimira Lučić, OIB 55491110480, Ulica Matije Gupca 50,10290 Zaprešić</item>
      <item>105. Ankica Bastalić, OIB 85849205026, Bastalićeva Ulica Ii. 2,10363 Moravče</item>
      <item>106. Dubravka Družić Azenić, OIB 70983449222, Rebro 36/18,10360 Sesvete</item>
      <item>107. Renata Kovačić, OIB , Matije Gupca 36,10380 Sveti Ivan Zelina</item>
      <item>108. Ana-Marija Nahod, OIB 96833836239, Lička Ulica 4,10360 Soblinec</item>
      <item>109. Valentina Ravlić, OIB 74794500883, I. Odvojak Josipa Barberića 4,10361 Čista Mlaka</item>
      <item>110. Ivana Zubatović, OIB 35027905346, Ulica Slavka Tomerlina 12 A,10360 Sesvete</item>
      <item>111. Ksenija Trivanović, OIB 42272574945, Ulica Hrvatskog Preporoda 67 B,10370 Dugo Selo</item>
      <item>112. Ana Rakuša, OIB 19878662154, Vučetićev Prilaz 3,10000 Zagreb</item>
      <item>113. Sanja Šajatović, OIB 27799505889, Ližnjan 25,52204 Ližnjan</item>
      <item>114. Ivana Kovačev, OIB 92907046538, Požeška 6,21000 Split</item>
      <item>115. Željka Špadina, OIB 49768074464, Vlašić 51,22240 Dubrava Kod Tisna</item>
      <item>Agencija za osiguranje radničkih potraživanja u slučaju stečaja poslodavca, OIB 04323472109, Frankopanska 11,10000 Zagreb</item>
      <item>MINISTARSTVO UNUTARNJIH POSLOVA, OIB 36162371878, Heinzelova 98,10000 Zagreb</item>
      <item>Financijska agencija, Služba upisa, Upisničko mjesto Zagreb, OIB 85821130368, Šoštarićeva 2,10000 Zagreb</item>
      <item>Odvjetničko društvo BRLEČIĆ &amp; partneri, javno trgovačko društvo za obavljanje odvjetničkih poslova, OIB 75277763692, Optujska ulica 25/1,42000 Varaždin</item>
      <item>Dijana Kelerajter, OIB 55209280932, Ulica Franje Punčeca 8a,40000 Čakovec</item>
      <item>VUKIĆ, JELUŠIĆ, ŠULINA, STANKOVIĆ, JURCAN &amp; JABUKA odvjetničko društvo s ograničenom odgovornošću, OIB 01394705384, Nikole Tesle 9,51000 Rijeka</item>
      <item>MRNJAVAC društvo s ograničenom odgovornošću za trgovinu i transport, OIB 39503432286, Frlanska cesta 3/A,51211 Matulji</item>
      <item>DALMARE društvo s ograničenom odgovornošću za trgovinu i usluge, OIB 35920050985, Velimira Škorpika 23,22000 Šibenik</item>
      <item>OPĆINSKI SUD U NOVOM ZAGREBU, Stalna služba u Zaprešiću, OIB 79678318317, Trg Žrtava fašizma 1,10290 Zaprešić</item>
    </izvorni_sadrzaj>
    <derivirana_varijabla naziv="DomainObject.Predmet.SudioniciListAdressOIB_1">
      <item>FINA Regionalni centar Zagreb, OIB 85821130368, Koturaška 43,10000 Zagreb</item>
      <item>MERKUR-HRVATSKA d.o.o. za trgovinu i usluge, OIB 22660999705, Ivana Keleka 18/A,10360 Sesvete</item>
      <item>RH, MF, Porezna uprava, Av. Dubrovnik 32,10000 Zagreb</item>
      <item>RH, Ministarstvo pravosuđa, Ul. grada Vukovara 49,10000 Zagreb</item>
      <item>Županijsko državno odvjetništvo u Zagrebu</item>
      <item>Općinski sud u Zadru, zemljišno-knjižni odjel, x,23000 Zadar</item>
      <item>Općinski građanski sud u Zagrebu, Stalna služba u Sesvetama</item>
      <item>Općinski građanski sud u Zagrebu, Stalna služba u Sesvetama, Zagrebačka 22,10360 Sesvete</item>
      <item>Odvjetničko društvo Leko i partneri društvo s ograničenom odgovornošću, OIB 35913314365, Domagojeva 18,Zagreb</item>
      <item>Tomislav Orehovec, OIB 02009648274, Ulica Tadije Smičiklasa 18,10000 Zagreb</item>
      <item>Krešo Šulj, OIB 07512281925, Ulica Ivana Žbulja 15,40320 Sveta Marija</item>
      <item>OD Vidović &amp; Vidović, Kratka 2/I,42000 Varaždin</item>
      <item>PEWA d.o.o. u stečaju, OIB 39117975699, Ravenska 8,52100 Pula</item>
      <item>Jasmina Lichtenberg, steč. uprav., Ravenska 8,52100 Pula</item>
      <item>MEĐIMURSKE VODE, OIB 81394716246, Matice hrvatske 10,40000 Čakovec</item>
      <item>Lidija Sitar - Novak, OIB 60937713942, Frankopanska 49,40315 Mursko Središće</item>
      <item>Rajka Grcić, OIB 87451189688, Ul. Ladislava Šabana 30,10360 Sesvete</item>
      <item>GRAD RIJEKA, OIB 54382731928, Korzo 16,51000 Rijeka</item>
      <item>ZOU Knežević i drugi, Ribarska 4,51000 Rijeka</item>
      <item>Dubravka Kraljić, Sajmišna 2,40000 Mala Subotica</item>
      <item>Danijela Zoroja, Ludbreška 4,42202 Štefanec</item>
      <item>MERKUR TRGOVINA d.d., Cesta na Okroglo 7,4202 Naklo</item>
      <item>MAMIĆ PERIĆ REBERSKI RIMAC Odvjetničko društvo, društvo s ograničenom odgovornošću, OIB 32802230502, Radnička cesta 80,10000 Zagreb</item>
      <item>VIDOVIĆ &amp; VIDOVIĆ, odvjetničko društvo, OIB 46414052982, Kratka ulica 2/I,42000 Varaždin</item>
      <item>Kruno Turković, Mostečka 16,42204 Turčin</item>
      <item>IVAN KUBANOVIĆ, Gandhijeva 7,10000 Zagreb</item>
      <item>1. Sanja Topolovac, OIB 17828081305, Jasenovačka Ulica 16,10000 Zagreb</item>
      <item>2. Katarina Stopić, OIB 94703442362, Ulica Roberta Močiljanina 5,10000 Zagreb</item>
      <item>3. Sanja Kučko, OIB 15425862399, Podjezerska Ulica 10,10362 Planina Gornja</item>
      <item>4. Ivana Brzuhalski Horvat, OIB 50477233891, Kolodvorska Ulica 3,40000 Čakovec</item>
      <item>5. Ignac Pasanec, OIB 79941318248, Ulica Hrvatskog Proljeća 43,10000 Zagreb</item>
      <item>6. Dalibor Cetina, OIB 73880626571, Ulica Monte Paradiso 30,52100 Pula</item>
      <item>7. Tatjana Fanuko, OIB 54926042404, Bunarska Cesta 13,52100 Pula</item>
      <item>8. Destri Ferčec, OIB 39938997806, Vintijan 59,52100 Vintijan</item>
      <item>9. Kristian Frančula, OIB 45761795345, Ul. Bože Gumpca 32,52100 Pula</item>
      <item>10. Alja Kolenc Gotal, OIB 39976783875, Paduljski Put 19,52100 Pula</item>
      <item>11.Tihana Pavlićević, OIB 41561020384, Carlijeva Ulica 39,52100 Pula</item>
      <item>12. Darko Kocijan, OIB 97814362165, Savska Ulica 25,10361 Sop</item>
      <item>13. Dario Bajzek, OIB 25524436666, Ulica Ivana Pl. Zajca 15,40000 Čakovec</item>
      <item>14. Ivana Babić, OIB 67972693640, Ulica Jakova Gotovca 5,10360 Sesvete</item>
      <item>15. Stjepan Babić, OIB 74653121129, Sesvetska Ulica 37,10362 Planina Gornja</item>
      <item>16. Blanka Baković, OIB 11411617851, Stjepana Horvatića 1,10360 Ivanja Reka</item>
      <item>17. Krunoslav Baković, OIB 38645116874, Cvjetna Ulica 8,10362 Paruževina</item>
      <item>18. Željko Baković, OIB 81336576091, Ulica Josipa Kozarca 100,44322 Lipovljani</item>
      <item>19. Kristina Čižmešija, OIB 17047869769, Ćirilometodska Ulica 22,10430 Samobor</item>
      <item>20. Blaženko Dujmenović, OIB 46532858248, Vinogradska Ulica 13,44000 Sisak</item>
      <item>21. Damir Jembrih, OIB 61657373337, Mrnjaki 3,10000 Zagreb</item>
      <item>22. Krunoslav Karagić, OIB 58289148235, Omladinska Ulica 10,10431 Brezje</item>
      <item>23. Vlasta Kezić, OIB 30386304648, Ulica Naste Rojc 8,10360 Sesvete</item>
      <item>24. Marko Mažar, OIB 56986372324, Ulica Svetog Martina 12,10361 Cerje</item>
      <item>25. Željka Novak, OIB 52655461765, Selnica Psarjevačka 4,10380 Selnica Psarjevačka</item>
      <item>26. Zdenkica Šarac, OIB 41089133299, Gornjopoljska Ulica 18,10360 Sesvete</item>
      <item>27. Damir Zmiša, OIB 78601511691, Donja Drenova 8,10382 Donja Drenova</item>
      <item>28. Karlo Žmauc, OIB 75397611238, Ulica Slavoljuba Bulvana 20,10000 Zagreb</item>
      <item>29. Dario Papež, OIB 87554271709, Ulica Varoš 8,44317 Stružec</item>
      <item>30. Jere Buva, OIB 19426496399, Grubišići 70,22000 Bilice</item>
      <item>31. Robert Furčić, OIB 92325681628, Put Tanaje 3,22000 Šibenik</item>
      <item>32. Milan Grubišić, OIB 66038764118, Trg Andrije Hebranga 8,22000 Šibenik</item>
      <item>33. Ivica Gruja, OIB 54304438796, Ivana Meštrovića 26,22000 Šibenik</item>
      <item>34. Krešimir Kardum, OIB 26551982890, Istarska Ulica 56,22000 Šibenik</item>
      <item>35. Branka Krnić, OIB 83032193276, Gornji Krnići 25,22221 Konjevrate</item>
      <item>36. Natalija Malenica, OIB , Cesta Šibenik-Perković 20,22000 Danilo Biranj</item>
      <item>37. Krešimir Matić, OIB 30408348779, Kornatska 58,22000 Šibenik</item>
      <item>38. Mirjana Peran, OIB 56388151112, Donja Grebaštica 30,22000 Grebaštica</item>
      <item>39. Mili Reljanović, OIB 43832522963, Put 1. Šibenskog Partiz.odreda 28,22000 Šibenik</item>
      <item>40. Diana Slavica, OIB 99631166350, Slavice 19,22000 Bilice</item>
      <item>41. Ana Stančić, OIB 48317679304, Ul.8.udarne Dalmat.brigade 24,22000 Šibenik</item>
      <item>42. Damir Šarić, OIB 81308793429, Trtarska 15 A,22000 Šibenik</item>
      <item>43. Igor Šumečki, OIB 11025003521, Bana Josipa Jelačića 13 F,22000 Šibenik</item>
      <item>44. Bojana Berović, OIB 53764597143, Jasenovo 23,22000 Žaborić</item>
      <item>45. Marijana Dubravica, OIB 60534598981, Stankovci 32,23422 Stankovci</item>
      <item>46. Ivana Dujić, OIB 84954170536, Prokljanska 55,22000 Šibenik</item>
      <item>47. Ana Livaić, OIB , Ante Španje 36A,22211 Vodice</item>
      <item>48. Boris Nadoveza, OIB 81693393209, Ivana Meštrovića 62,22000 Šibenik</item>
      <item>49. Jagoda Radovčić, OIB 26077765854, Zadarska 32,22000 Šibenik</item>
      <item>50. Jadranka Svirčić, OIB 71616377641, Rešačka 8,22000 Brodarica</item>
      <item>51. Perica Šarić, OIB 29293868352, Grubišići 75,22000 Bilice</item>
      <item>52. Mario Šuperba, OIB 29638747290, Cesta Šibenik-split 82,22000 Donje Polje</item>
      <item>53. Krešimir Loffler, OIB 93986888774, Selčinska Ulica 28 A,10360 Sesvete</item>
      <item>54. Kristina Behtan, OIB , Suhodol Zelinski 18A,10382 Donja Zelina</item>
      <item>55. Snježana Bakran, OIB 35374129674, Ulica Stjepana Radića 11,10382 Donja Zelina</item>
      <item>56. Danijela Frančić, OIB 44973410322, Ulica Nikole Tesle 12,40000 Štefanec</item>
      <item>57. Nives Gerenčer, OIB 60185202321, Ulica Ivana Pl. Zajca 33,40000 Čakovec</item>
      <item>58. Natalija Herman, OIB 99700303319, Vučetinec 173,40000 Vučetinec</item>
      <item>59. Branka Kolac, OIB 33596323687, Valenta Morandinija 3,40000 Čakovec</item>
      <item>60. Josip Labazan, OIB 21192864979, Ulica Antuna Mihanovića 2 A,40000 Pribislavec</item>
      <item>61. Slađana Lesjak, OIB 70104536720, Ulica Otona Župančića 5,40000 Čakovec</item>
      <item>62. Sandra Mislović, OIB 43944122813, Ulica Domovinskih Žrtava 28,40000 Čakovec</item>
      <item>63. Draženka Sobočan, OIB , Ivana Plemenitog Zajca 45,40000 Čakovec</item>
      <item>64. Marina Šimek, OIB 20435397641, Varaždinska Ulica 69,42242 Tužno</item>
      <item>65. Marko Trojok, OIB 98023919165, Slakovec 84,40000 Slakovec</item>
      <item>66. Tomislav Volf, OIB 16251663522, Kalnička 29,40000 Čakovec</item>
      <item>67. Vanja Žižek, OIB 00122728377, Ulica Dr. Vlatka Mačeka 33,40000 Čakovec</item>
      <item>68. Alenka Bilić, OIB 12386032769, Ulica Borik 27,52100 Pula</item>
      <item>69. Moris Bolković, OIB 99497381506, Dalmatinska 57,52207 Rakalj</item>
      <item>70. Franka Bucić, OIB 59533335171, Osječka Ulica 22,52100 Pula</item>
      <item>71. Zlatko German, OIB 40185730303, Studenčeva Ulica 26,52100 Pula</item>
      <item>72. Sandra Kolić, OIB 55395915057, Glavani 29,52207 Glavani</item>
      <item>73. Sabina Komparić, OIB 90708921779, Palisina Ulica 13,52100 Pula</item>
      <item>74. Meri Marasović, OIB 02684557197, Osječka 11,52100 Pula</item>
      <item>75. Davorin Matić, OIB , Pineta 23A,52100 Valbandon</item>
      <item>76. Sonja Miškulin, OIB 67205638105, Ulica Velog Jože 6,52100 Pula</item>
      <item>77. Tibor Radin, OIB 87457312290, Kvart Mimoza 3,52100 Valbandon</item>
      <item>78. Jasminka Radoš, OIB 54165570304, Ulica Velog Jože 10,52100 Pula</item>
      <item>79. Sanja Teković, OIB 95907822649, Mate Balote 47,52207 Rakalj</item>
      <item>80. Drago Vrkljan, OIB 66705962769, Kučine 23,52100 Vinkuran</item>
      <item>81. Saša Kirin, OIB 76375401635, POLJANICA 88 D (ranije: PEŠĆENICA, KOLODVORSKA, 88 D),44272 Pešćenica</item>
      <item>82. Ninoslav Dravinac, OIB 79670805305, Ivanjorečka Cesta 112,10360 Ivanja Reka</item>
      <item>83. Josip Fruk, OIB 70612460740, Bosna 8,10380 Bosna</item>
      <item>84. Ivica Kirin, OIB 46629735336, Poljanica 88 D,44272 Pešćenica</item>
      <item>85. Manda Badenić, OIB 93913616332, Kanarinska Ulica 74,10000 Zagreb</item>
      <item>86. Marina Jurić, OIB 39455599855, Podotočje Gornje 53/2,10410 Gornje Podotočje</item>
      <item>87. Biserka Bilić, OIB 29033816560, Ulica Hrvatskog Proljeća 26,10000 Zagreb</item>
      <item>88. Marina Lisjak, OIB , Mije Silobod Bolšića 4,10000 Zagreb</item>
      <item>89. Mario Marić, OIB 33816500219, Ulica Hrvatskog Proljeća 40,10000 Zagreb</item>
      <item>90. Ivana Parać, OIB 37065726946, Sobolski Put 5,10000 Zagreb</item>
      <item>91. Jurica Špoljarec, OIB 29888459151, Špoljarci 3,10000 Zagreb</item>
      <item>92. Rajka Grcić, OIB 87451189688, Ulica Ladislava Šabana 30,10360 Sesvete</item>
      <item>93. Zdenko Črnelić, OIB 54309214908, Kraljevec Na Sutli 2,49294 Kraljevec Na Sutli</item>
      <item>94. Antica Klarin, OIB 96169408712, Ulica Stjepana Radića 42 A,23000 Zadar</item>
      <item>95. Marija Jadrić, OIB 29049205449, Riječka 1 A,22213 Pirovac</item>
      <item>96. Andreja Sabol, OIB 90193203132, Ulica Milke Trnine 17,40000 Čakovec</item>
      <item>97. Marina Rendulić Kozina, OIB 57857931007, Maksimirsko Naselje Ii. 4,10000 Zagreb</item>
      <item>98. Mijo Ost, OIB 10727964426, Sesvetska c. 16,10360 Sesvete</item>
      <item>99. Drago Burazer, OIB 11912928051, Ulica Vida Došena 24,10000 Zagreb</item>
      <item>100. Miloš Pendl, OIB 93913542628, Ulica Ljerke Šram 2,10000 Zagreb</item>
      <item>101. Mario Cicak, OIB 18484723011, Franje Puđaka 28/1,10360 Sesvete</item>
      <item>102. Sanja Jalšovec, OIB 30255395085, Radnička 74,40000 Savska Ves</item>
      <item>103. Josipa Matoša, OIB 86120213742, Zasadbreg 188 A,40000 Zasadbreg</item>
      <item>104. Vladimira Lučić, OIB 55491110480, Ulica Matije Gupca 50,10290 Zaprešić</item>
      <item>105. Ankica Bastalić, OIB 85849205026, Bastalićeva Ulica Ii. 2,10363 Moravče</item>
      <item>106. Dubravka Družić Azenić, OIB 70983449222, Rebro 36/18,10360 Sesvete</item>
      <item>107. Renata Kovačić, OIB , Matije Gupca 36,10380 Sveti Ivan Zelina</item>
      <item>108. Ana-Marija Nahod, OIB 96833836239, Lička Ulica 4,10360 Soblinec</item>
      <item>109. Valentina Ravlić, OIB 74794500883, I. Odvojak Josipa Barberića 4,10361 Čista Mlaka</item>
      <item>110. Ivana Zubatović, OIB 35027905346, Ulica Slavka Tomerlina 12 A,10360 Sesvete</item>
      <item>111. Ksenija Trivanović, OIB 42272574945, Ulica Hrvatskog Preporoda 67 B,10370 Dugo Selo</item>
      <item>112. Ana Rakuša, OIB 19878662154, Vučetićev Prilaz 3,10000 Zagreb</item>
      <item>113. Sanja Šajatović, OIB 27799505889, Ližnjan 25,52204 Ližnjan</item>
      <item>114. Ivana Kovačev, OIB 92907046538, Požeška 6,21000 Split</item>
      <item>115. Željka Špadina, OIB 49768074464, Vlašić 51,22240 Dubrava Kod Tisna</item>
      <item>Agencija za osiguranje radničkih potraživanja u slučaju stečaja poslodavca, OIB 04323472109, Frankopanska 11,10000 Zagreb</item>
      <item>MINISTARSTVO UNUTARNJIH POSLOVA, OIB 36162371878, Heinzelova 98,10000 Zagreb</item>
      <item>Financijska agencija, Služba upisa, Upisničko mjesto Zagreb, OIB 85821130368, Šoštarićeva 2,10000 Zagreb</item>
      <item>Odvjetničko društvo BRLEČIĆ &amp; partneri, javno trgovačko društvo za obavljanje odvjetničkih poslova, OIB 75277763692, Optujska ulica 25/1,42000 Varaždin</item>
      <item>Dijana Kelerajter, OIB 55209280932, Ulica Franje Punčeca 8a,40000 Čakovec</item>
      <item>VUKIĆ, JELUŠIĆ, ŠULINA, STANKOVIĆ, JURCAN &amp; JABUKA odvjetničko društvo s ograničenom odgovornošću, OIB 01394705384, Nikole Tesle 9,51000 Rijeka</item>
      <item>MRNJAVAC društvo s ograničenom odgovornošću za trgovinu i transport, OIB 39503432286, Frlanska cesta 3/A,51211 Matulji</item>
      <item>DALMARE društvo s ograničenom odgovornošću za trgovinu i usluge, OIB 35920050985, Velimira Škorpika 23,22000 Šibenik</item>
      <item>OPĆINSKI SUD U NOVOM ZAGREBU, Stalna služba u Zaprešiću, OIB 79678318317, Trg Žrtava fašizma 1,10290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22660999705</item>
      <item>, OIB null</item>
      <item>, OIB null</item>
      <item>, OIB null</item>
      <item>, OIB null</item>
      <item>, OIB null</item>
      <item>, OIB null</item>
      <item>, OIB 35913314365</item>
      <item>, OIB 02009648274</item>
      <item>, OIB 07512281925</item>
      <item>, OIB null</item>
      <item>, OIB 39117975699</item>
      <item>, OIB null</item>
      <item>, OIB 81394716246</item>
      <item>, OIB 60937713942</item>
      <item>, OIB 87451189688</item>
      <item>, OIB 54382731928</item>
      <item>, OIB null</item>
      <item>, OIB null</item>
      <item>, OIB null</item>
      <item>, OIB null</item>
      <item>, OIB 32802230502</item>
      <item>, OIB 46414052982</item>
      <item>, OIB null</item>
      <item>, OIB null</item>
      <item>, OIB 17828081305</item>
      <item>, OIB 94703442362</item>
      <item>, OIB 15425862399</item>
      <item>, OIB 50477233891</item>
      <item>, OIB 79941318248</item>
      <item>, OIB 73880626571</item>
      <item>, OIB 54926042404</item>
      <item>, OIB 39938997806</item>
      <item>, OIB 45761795345</item>
      <item>, OIB 39976783875</item>
      <item>, OIB 41561020384</item>
      <item>, OIB 97814362165</item>
      <item>, OIB 25524436666</item>
      <item>, OIB 67972693640</item>
      <item>, OIB 74653121129</item>
      <item>, OIB 11411617851</item>
      <item>, OIB 38645116874</item>
      <item>, OIB 81336576091</item>
      <item>, OIB 17047869769</item>
      <item>, OIB 46532858248</item>
      <item>, OIB 61657373337</item>
      <item>, OIB 58289148235</item>
      <item>, OIB 30386304648</item>
      <item>, OIB 56986372324</item>
      <item>, OIB 52655461765</item>
      <item>, OIB 41089133299</item>
      <item>, OIB 78601511691</item>
      <item>, OIB 75397611238</item>
      <item>, OIB 87554271709</item>
      <item>, OIB 19426496399</item>
      <item>, OIB 92325681628</item>
      <item>, OIB 66038764118</item>
      <item>, OIB 54304438796</item>
      <item>, OIB 26551982890</item>
      <item>, OIB 83032193276</item>
      <item>, OIB </item>
      <item>, OIB 30408348779</item>
      <item>, OIB 56388151112</item>
      <item>, OIB 43832522963</item>
      <item>, OIB 99631166350</item>
      <item>, OIB 48317679304</item>
      <item>, OIB 81308793429</item>
      <item>, OIB 11025003521</item>
      <item>, OIB 53764597143</item>
      <item>, OIB 60534598981</item>
      <item>, OIB 84954170536</item>
      <item>, OIB </item>
      <item>, OIB 81693393209</item>
      <item>, OIB 26077765854</item>
      <item>, OIB 71616377641</item>
      <item>, OIB 29293868352</item>
      <item>, OIB 29638747290</item>
      <item>, OIB 93986888774</item>
      <item>, OIB </item>
      <item>, OIB 35374129674</item>
      <item>, OIB 44973410322</item>
      <item>, OIB 60185202321</item>
      <item>, OIB 99700303319</item>
      <item>, OIB 33596323687</item>
      <item>, OIB 21192864979</item>
      <item>, OIB 70104536720</item>
      <item>, OIB 43944122813</item>
      <item>, OIB </item>
      <item>, OIB 20435397641</item>
      <item>, OIB 98023919165</item>
      <item>, OIB 16251663522</item>
      <item>, OIB 00122728377</item>
      <item>, OIB 12386032769</item>
      <item>, OIB 99497381506</item>
      <item>, OIB 59533335171</item>
      <item>, OIB 40185730303</item>
      <item>, OIB 55395915057</item>
      <item>, OIB 90708921779</item>
      <item>, OIB 02684557197</item>
      <item>, OIB </item>
      <item>, OIB 67205638105</item>
      <item>, OIB 87457312290</item>
      <item>, OIB 54165570304</item>
      <item>, OIB 95907822649</item>
      <item>, OIB 66705962769</item>
      <item>, OIB 76375401635</item>
      <item>, OIB 79670805305</item>
      <item>, OIB 70612460740</item>
      <item>, OIB 46629735336</item>
      <item>, OIB 93913616332</item>
      <item>, OIB 39455599855</item>
      <item>, OIB 29033816560</item>
      <item>, OIB </item>
      <item>, OIB 33816500219</item>
      <item>, OIB 37065726946</item>
      <item>, OIB 29888459151</item>
      <item>, OIB 87451189688</item>
      <item>, OIB 54309214908</item>
      <item>, OIB 96169408712</item>
      <item>, OIB 29049205449</item>
      <item>, OIB 90193203132</item>
      <item>, OIB 57857931007</item>
      <item>, OIB 10727964426</item>
      <item>, OIB 11912928051</item>
      <item>, OIB 93913542628</item>
      <item>, OIB 18484723011</item>
      <item>, OIB 30255395085</item>
      <item>, OIB 86120213742</item>
      <item>, OIB 55491110480</item>
      <item>, OIB 85849205026</item>
      <item>, OIB 70983449222</item>
      <item>, OIB </item>
      <item>, OIB 96833836239</item>
      <item>, OIB 74794500883</item>
      <item>, OIB 35027905346</item>
      <item>, OIB 42272574945</item>
      <item>, OIB 19878662154</item>
      <item>, OIB 27799505889</item>
      <item>, OIB 92907046538</item>
      <item>, OIB 49768074464</item>
      <item>, OIB 04323472109</item>
      <item>, OIB 36162371878</item>
      <item>, OIB 85821130368</item>
      <item>, OIB 75277763692</item>
      <item>, OIB 55209280932</item>
      <item>, OIB 01394705384</item>
      <item>, OIB 39503432286</item>
      <item>, OIB 35920050985</item>
      <item>, OIB 79678318317</item>
    </izvorni_sadrzaj>
    <derivirana_varijabla naziv="DomainObject.Predmet.SudioniciListNazivOIB_1">
      <item>, OIB 85821130368</item>
      <item>, OIB 22660999705</item>
      <item>, OIB null</item>
      <item>, OIB null</item>
      <item>, OIB null</item>
      <item>, OIB null</item>
      <item>, OIB null</item>
      <item>, OIB null</item>
      <item>, OIB 35913314365</item>
      <item>, OIB 02009648274</item>
      <item>, OIB 07512281925</item>
      <item>, OIB null</item>
      <item>, OIB 39117975699</item>
      <item>, OIB null</item>
      <item>, OIB 81394716246</item>
      <item>, OIB 60937713942</item>
      <item>, OIB 87451189688</item>
      <item>, OIB 54382731928</item>
      <item>, OIB null</item>
      <item>, OIB null</item>
      <item>, OIB null</item>
      <item>, OIB null</item>
      <item>, OIB 32802230502</item>
      <item>, OIB 46414052982</item>
      <item>, OIB null</item>
      <item>, OIB null</item>
      <item>, OIB 17828081305</item>
      <item>, OIB 94703442362</item>
      <item>, OIB 15425862399</item>
      <item>, OIB 50477233891</item>
      <item>, OIB 79941318248</item>
      <item>, OIB 73880626571</item>
      <item>, OIB 54926042404</item>
      <item>, OIB 39938997806</item>
      <item>, OIB 45761795345</item>
      <item>, OIB 39976783875</item>
      <item>, OIB 41561020384</item>
      <item>, OIB 97814362165</item>
      <item>, OIB 25524436666</item>
      <item>, OIB 67972693640</item>
      <item>, OIB 74653121129</item>
      <item>, OIB 11411617851</item>
      <item>, OIB 38645116874</item>
      <item>, OIB 81336576091</item>
      <item>, OIB 17047869769</item>
      <item>, OIB 46532858248</item>
      <item>, OIB 61657373337</item>
      <item>, OIB 58289148235</item>
      <item>, OIB 30386304648</item>
      <item>, OIB 56986372324</item>
      <item>, OIB 52655461765</item>
      <item>, OIB 41089133299</item>
      <item>, OIB 78601511691</item>
      <item>, OIB 75397611238</item>
      <item>, OIB 87554271709</item>
      <item>, OIB 19426496399</item>
      <item>, OIB 92325681628</item>
      <item>, OIB 66038764118</item>
      <item>, OIB 54304438796</item>
      <item>, OIB 26551982890</item>
      <item>, OIB 83032193276</item>
      <item>, OIB </item>
      <item>, OIB 30408348779</item>
      <item>, OIB 56388151112</item>
      <item>, OIB 43832522963</item>
      <item>, OIB 99631166350</item>
      <item>, OIB 48317679304</item>
      <item>, OIB 81308793429</item>
      <item>, OIB 11025003521</item>
      <item>, OIB 53764597143</item>
      <item>, OIB 60534598981</item>
      <item>, OIB 84954170536</item>
      <item>, OIB </item>
      <item>, OIB 81693393209</item>
      <item>, OIB 26077765854</item>
      <item>, OIB 71616377641</item>
      <item>, OIB 29293868352</item>
      <item>, OIB 29638747290</item>
      <item>, OIB 93986888774</item>
      <item>, OIB </item>
      <item>, OIB 35374129674</item>
      <item>, OIB 44973410322</item>
      <item>, OIB 60185202321</item>
      <item>, OIB 99700303319</item>
      <item>, OIB 33596323687</item>
      <item>, OIB 21192864979</item>
      <item>, OIB 70104536720</item>
      <item>, OIB 43944122813</item>
      <item>, OIB </item>
      <item>, OIB 20435397641</item>
      <item>, OIB 98023919165</item>
      <item>, OIB 16251663522</item>
      <item>, OIB 00122728377</item>
      <item>, OIB 12386032769</item>
      <item>, OIB 99497381506</item>
      <item>, OIB 59533335171</item>
      <item>, OIB 40185730303</item>
      <item>, OIB 55395915057</item>
      <item>, OIB 90708921779</item>
      <item>, OIB 02684557197</item>
      <item>, OIB </item>
      <item>, OIB 67205638105</item>
      <item>, OIB 87457312290</item>
      <item>, OIB 54165570304</item>
      <item>, OIB 95907822649</item>
      <item>, OIB 66705962769</item>
      <item>, OIB 76375401635</item>
      <item>, OIB 79670805305</item>
      <item>, OIB 70612460740</item>
      <item>, OIB 46629735336</item>
      <item>, OIB 93913616332</item>
      <item>, OIB 39455599855</item>
      <item>, OIB 29033816560</item>
      <item>, OIB </item>
      <item>, OIB 33816500219</item>
      <item>, OIB 37065726946</item>
      <item>, OIB 29888459151</item>
      <item>, OIB 87451189688</item>
      <item>, OIB 54309214908</item>
      <item>, OIB 96169408712</item>
      <item>, OIB 29049205449</item>
      <item>, OIB 90193203132</item>
      <item>, OIB 57857931007</item>
      <item>, OIB 10727964426</item>
      <item>, OIB 11912928051</item>
      <item>, OIB 93913542628</item>
      <item>, OIB 18484723011</item>
      <item>, OIB 30255395085</item>
      <item>, OIB 86120213742</item>
      <item>, OIB 55491110480</item>
      <item>, OIB 85849205026</item>
      <item>, OIB 70983449222</item>
      <item>, OIB </item>
      <item>, OIB 96833836239</item>
      <item>, OIB 74794500883</item>
      <item>, OIB 35027905346</item>
      <item>, OIB 42272574945</item>
      <item>, OIB 19878662154</item>
      <item>, OIB 27799505889</item>
      <item>, OIB 92907046538</item>
      <item>, OIB 49768074464</item>
      <item>, OIB 04323472109</item>
      <item>, OIB 36162371878</item>
      <item>, OIB 85821130368</item>
      <item>, OIB 75277763692</item>
      <item>, OIB 55209280932</item>
      <item>, OIB 01394705384</item>
      <item>, OIB 39503432286</item>
      <item>, OIB 35920050985</item>
      <item>, OIB 79678318317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Orehovec, OIB 02009648274, Smičiklasova 18 Zagreb</item>
    </izvorni_sadrzaj>
    <derivirana_varijabla naziv="DomainObject.Predmet.StecajniUpraviteljiListAddressOIB_1">
      <item>Tomislav Orehovec, OIB 02009648274, Smičiklasova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5</properties:Pages>
  <properties:Words>1970</properties:Words>
  <properties:Characters>12421</properties:Characters>
  <properties:Lines>229</properties:Lines>
  <properties:Paragraphs>79</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14632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2016-10-10T13:00:00Z</dcterms:created>
  <dc:creator>ADMINIBM</dc:creator>
  <cp:lastModifiedBy>Jadranka Zelić</cp:lastModifiedBy>
  <cp:lastPrinted>2016-10-10T12:05:00Z</cp:lastPrinted>
  <dcterms:modified xmlns:xsi="http://www.w3.org/2001/XMLSchema-instance" xsi:type="dcterms:W3CDTF">2016-10-10T13:07:00Z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5</vt:i4>
  </prop:property>
</prop:Properties>
</file>