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6c452" w14:paraId="8d6c452" w:rsidRDefault="00FE3A6E" w:rsidP="00F55922" w:rsidR="00FC232F" w:rsidRPr="004D2D59">
      <w:pPr>
        <w15:collapsed w:val="false"/>
      </w:pPr>
      <w:bookmarkStart w:name="_GoBack" w:id="0"/>
      <w:bookmarkEnd w:id="0"/>
      <w:r w:rsidRPr="00CB2F04">
        <w:t xml:space="preserve">  </w:t>
      </w:r>
      <w:r w:rsidR="00FC232F" w:rsidRPr="004D2D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55922" w:rsidR="00FC232F" w:rsidRPr="004D2D59"/>
    <w:p w:rsidRDefault="00FE3A6E" w:rsidP="00F55922" w:rsidR="00FE3A6E" w:rsidRPr="004D2D59">
      <w:pPr>
        <w:rPr>
          <w:bCs/>
        </w:rPr>
      </w:pPr>
      <w:r w:rsidRPr="004D2D59">
        <w:t xml:space="preserve"> </w:t>
      </w:r>
      <w:r w:rsidRPr="004D2D59">
        <w:rPr>
          <w:bCs/>
        </w:rPr>
        <w:t xml:space="preserve">REPUBLIKA HRVATSKA </w:t>
      </w:r>
    </w:p>
    <w:p w:rsidRDefault="00FE3A6E" w:rsidP="00F55922" w:rsidR="00FE3A6E" w:rsidRPr="004D2D59">
      <w:pPr>
        <w:rPr>
          <w:bCs/>
        </w:rPr>
      </w:pPr>
      <w:r w:rsidRPr="004D2D59">
        <w:rPr>
          <w:bCs/>
        </w:rPr>
        <w:t>TRGOVAČKI SUD U ZAGREBU</w:t>
      </w:r>
    </w:p>
    <w:p w:rsidRDefault="00FE3A6E" w:rsidP="00F55922" w:rsidR="00FE3A6E" w:rsidRPr="004D2D59">
      <w:pPr>
        <w:rPr>
          <w:bCs/>
        </w:rPr>
      </w:pPr>
      <w:r w:rsidRPr="004D2D59">
        <w:rPr>
          <w:bCs/>
        </w:rPr>
        <w:t>Zagreb, Amruševa 2/II</w:t>
      </w:r>
      <w:r w:rsidRPr="004D2D59">
        <w:rPr>
          <w:bCs/>
        </w:rPr>
        <w:tab/>
      </w:r>
      <w:r w:rsidRPr="004D2D59">
        <w:rPr>
          <w:bCs/>
        </w:rPr>
        <w:tab/>
      </w:r>
      <w:r w:rsidRPr="004D2D59">
        <w:rPr>
          <w:bCs/>
        </w:rPr>
        <w:tab/>
      </w:r>
      <w:r w:rsidRPr="004D2D59">
        <w:rPr>
          <w:bCs/>
        </w:rPr>
        <w:tab/>
      </w:r>
      <w:r w:rsidRPr="004D2D59">
        <w:rPr>
          <w:bCs/>
        </w:rPr>
        <w:tab/>
      </w:r>
      <w:r w:rsidRPr="004D2D59">
        <w:rPr>
          <w:bCs/>
        </w:rPr>
        <w:tab/>
        <w:t>31-</w:t>
      </w:r>
      <w:r w:rsidR="00146301">
        <w:rPr>
          <w:bCs/>
        </w:rPr>
        <w:t>St-649/12-287</w:t>
      </w:r>
    </w:p>
    <w:p w:rsidRDefault="00FE3A6E" w:rsidP="00F55922" w:rsidR="00FE3A6E" w:rsidRPr="004D2D59">
      <w:pPr>
        <w:rPr>
          <w:bCs/>
        </w:rPr>
      </w:pPr>
    </w:p>
    <w:p w:rsidRDefault="00FE3A6E" w:rsidP="00F55922" w:rsidR="00FE3A6E" w:rsidRPr="004D2D59">
      <w:pPr>
        <w:tabs>
          <w:tab w:pos="7320" w:val="left"/>
        </w:tabs>
        <w:jc w:val="center"/>
        <w:rPr>
          <w:bCs/>
        </w:rPr>
      </w:pPr>
      <w:r w:rsidRPr="004D2D59">
        <w:rPr>
          <w:bCs/>
        </w:rPr>
        <w:t xml:space="preserve">R E P U B L I K A    H R V A T S K A </w:t>
      </w:r>
    </w:p>
    <w:p w:rsidRDefault="00FE3A6E" w:rsidP="00F55922" w:rsidR="00FE3A6E" w:rsidRPr="004D2D59">
      <w:pPr>
        <w:pStyle w:val="Naslov1"/>
        <w:rPr>
          <w:rFonts w:cs="Times New Roman" w:hAnsi="Times New Roman" w:ascii="Times New Roman"/>
          <w:b w:val="false"/>
        </w:rPr>
      </w:pPr>
      <w:r w:rsidRPr="004D2D59">
        <w:rPr>
          <w:rFonts w:cs="Times New Roman" w:hAnsi="Times New Roman" w:ascii="Times New Roman"/>
          <w:b w:val="false"/>
        </w:rPr>
        <w:t xml:space="preserve">R J E Š E N J E </w:t>
      </w:r>
    </w:p>
    <w:p w:rsidRDefault="00FE3A6E" w:rsidP="00F55922" w:rsidR="00FE3A6E" w:rsidRPr="004D2D59">
      <w:pPr>
        <w:jc w:val="center"/>
        <w:rPr>
          <w:bCs/>
        </w:rPr>
      </w:pPr>
      <w:r w:rsidRPr="004D2D59">
        <w:rPr>
          <w:bCs/>
        </w:rPr>
        <w:t xml:space="preserve">O </w:t>
      </w:r>
    </w:p>
    <w:p w:rsidRDefault="00FE3A6E" w:rsidP="00F55922" w:rsidR="00FE3A6E" w:rsidRPr="004D2D59">
      <w:pPr>
        <w:jc w:val="center"/>
        <w:rPr>
          <w:bCs/>
        </w:rPr>
      </w:pPr>
      <w:r w:rsidRPr="004D2D59">
        <w:rPr>
          <w:bCs/>
        </w:rPr>
        <w:t>DOSUDI</w:t>
      </w:r>
    </w:p>
    <w:p w:rsidRDefault="00FE3A6E" w:rsidP="00F55922" w:rsidR="00FE3A6E" w:rsidRPr="004D2D59">
      <w:pPr>
        <w:jc w:val="center"/>
        <w:rPr>
          <w:bCs/>
        </w:rPr>
      </w:pPr>
    </w:p>
    <w:p w:rsidRDefault="00FE3A6E" w:rsidP="00F55922" w:rsidR="00FE3A6E" w:rsidRPr="004D2D59">
      <w:r w:rsidRPr="004D2D59">
        <w:rPr>
          <w:bCs/>
        </w:rPr>
        <w:tab/>
      </w:r>
      <w:r w:rsidR="005C61A2" w:rsidRPr="004D2D59">
        <w:t>TRGOVAČKI SUD U ZAGREBU po sucu Nadi Kraljić  u</w:t>
      </w:r>
      <w:r w:rsidR="00F55922">
        <w:t xml:space="preserve"> stečajnom postupku nad stečajnim dužnikom </w:t>
      </w:r>
      <w:r w:rsidR="005C61A2" w:rsidRPr="004D2D59">
        <w:t xml:space="preserve"> STONČICA  d.o.o. – u stečaju, Zagreb, I Pile br. 1 MBS: 080614876 OIB: 02885927195 </w:t>
      </w:r>
      <w:r w:rsidRPr="004D2D59">
        <w:t>d</w:t>
      </w:r>
      <w:r w:rsidR="00846B97" w:rsidRPr="004D2D59">
        <w:t xml:space="preserve">ana </w:t>
      </w:r>
      <w:r w:rsidR="00042E1D">
        <w:t>19. rujna</w:t>
      </w:r>
      <w:r w:rsidR="00F55922">
        <w:t xml:space="preserve"> 2017. </w:t>
      </w:r>
      <w:r w:rsidRPr="004D2D59">
        <w:t xml:space="preserve">godine </w:t>
      </w:r>
    </w:p>
    <w:p w:rsidRDefault="00FE3A6E" w:rsidP="00F55922" w:rsidR="00FE3A6E" w:rsidRPr="004D2D59"/>
    <w:p w:rsidRDefault="00FE3A6E" w:rsidP="00F55922" w:rsidR="00FE3A6E" w:rsidRPr="004D2D59">
      <w:pPr>
        <w:jc w:val="center"/>
        <w:rPr>
          <w:bCs/>
        </w:rPr>
      </w:pPr>
      <w:r w:rsidRPr="004D2D59">
        <w:rPr>
          <w:bCs/>
        </w:rPr>
        <w:t xml:space="preserve">r i j e š i o   j e </w:t>
      </w:r>
    </w:p>
    <w:p w:rsidRDefault="00FE3A6E" w:rsidP="00F55922" w:rsidR="00FE3A6E" w:rsidRPr="004D2D59">
      <w:pPr>
        <w:rPr>
          <w:bCs/>
        </w:rPr>
      </w:pPr>
      <w:r w:rsidRPr="004D2D59">
        <w:rPr>
          <w:bCs/>
        </w:rPr>
        <w:tab/>
      </w:r>
      <w:r w:rsidRPr="004D2D59">
        <w:rPr>
          <w:bCs/>
        </w:rPr>
        <w:tab/>
      </w:r>
      <w:r w:rsidRPr="004D2D59">
        <w:t xml:space="preserve"> </w:t>
      </w:r>
    </w:p>
    <w:p w:rsidRDefault="00FE3A6E" w:rsidP="00F55922" w:rsidR="00FE3A6E" w:rsidRPr="004D2D59">
      <w:pPr>
        <w:ind w:firstLine="708"/>
      </w:pPr>
      <w:r w:rsidRPr="004D2D59">
        <w:rPr>
          <w:bCs/>
        </w:rPr>
        <w:t>I</w:t>
      </w:r>
      <w:r w:rsidRPr="004D2D59">
        <w:rPr>
          <w:bCs/>
        </w:rPr>
        <w:tab/>
      </w:r>
      <w:r w:rsidRPr="004D2D59">
        <w:t xml:space="preserve">Kupcu </w:t>
      </w:r>
      <w:r w:rsidR="008D17EE" w:rsidRPr="0033515F">
        <w:t>HIS d.o.o.</w:t>
      </w:r>
      <w:r w:rsidR="008D17EE">
        <w:t xml:space="preserve">, Donja Višnjica, Donja Višnjica 61D, OIB: </w:t>
      </w:r>
      <w:r w:rsidR="008D17EE" w:rsidRPr="0033515F">
        <w:t>40515269370</w:t>
      </w:r>
      <w:r w:rsidR="008D17EE">
        <w:t xml:space="preserve"> </w:t>
      </w:r>
      <w:r w:rsidR="005C61A2" w:rsidRPr="004D2D59">
        <w:t xml:space="preserve">dosuđuju se nekretnine  vlasništvo stečajnog dužnika </w:t>
      </w:r>
      <w:r w:rsidR="00F55922" w:rsidRPr="004D2D59">
        <w:t xml:space="preserve">STONČICA  d.o.o. – u stečaju, Zagreb, I Pile br. 1 MBS: 080614876 OIB: 02885927195 </w:t>
      </w:r>
      <w:r w:rsidRPr="004D2D59">
        <w:rPr>
          <w:bCs/>
        </w:rPr>
        <w:t>što u naravi čini:</w:t>
      </w:r>
    </w:p>
    <w:p w:rsidRDefault="004D2D59" w:rsidP="000B463A" w:rsidR="00F55922">
      <w:pPr>
        <w:jc w:val="both"/>
        <w:rPr>
          <w:bCs/>
        </w:rPr>
      </w:pPr>
      <w:r w:rsidRPr="004D2D59">
        <w:rPr>
          <w:bCs/>
        </w:rPr>
        <w:tab/>
      </w:r>
      <w:r w:rsidR="002A262B">
        <w:rPr>
          <w:bCs/>
        </w:rPr>
        <w:t>1)</w:t>
      </w:r>
      <w:r w:rsidR="00150C0C">
        <w:rPr>
          <w:bCs/>
        </w:rPr>
        <w:t xml:space="preserve"> </w:t>
      </w:r>
      <w:r w:rsidR="002A262B" w:rsidRPr="00E628DB">
        <w:rPr>
          <w:bCs/>
        </w:rPr>
        <w:t xml:space="preserve"> </w:t>
      </w:r>
      <w:r w:rsidR="00150C0C" w:rsidRPr="00E628DB">
        <w:rPr>
          <w:bCs/>
        </w:rPr>
        <w:t xml:space="preserve"> </w:t>
      </w:r>
      <w:r w:rsidR="008D17EE" w:rsidRPr="00E628DB">
        <w:rPr>
          <w:bCs/>
        </w:rPr>
        <w:t>- 115/1000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w:t>
      </w:r>
    </w:p>
    <w:p w:rsidRDefault="0096126C" w:rsidP="0096126C" w:rsidR="008D17EE" w:rsidRPr="00E628DB">
      <w:pPr>
        <w:ind w:firstLine="720"/>
        <w:jc w:val="both"/>
        <w:rPr>
          <w:bCs/>
        </w:rPr>
      </w:pPr>
      <w:r>
        <w:rPr>
          <w:bCs/>
        </w:rPr>
        <w:t xml:space="preserve">2)  </w:t>
      </w:r>
      <w:r w:rsidR="008D17EE" w:rsidRPr="00E628DB">
        <w:rPr>
          <w:bCs/>
        </w:rPr>
        <w:t xml:space="preserve">- 4/1000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w:t>
      </w:r>
    </w:p>
    <w:p w:rsidRDefault="0096126C" w:rsidP="0096126C" w:rsidR="008D17EE" w:rsidRPr="00E628DB">
      <w:pPr>
        <w:ind w:firstLine="720"/>
        <w:jc w:val="both"/>
        <w:rPr>
          <w:bCs/>
        </w:rPr>
      </w:pPr>
      <w:r>
        <w:rPr>
          <w:bCs/>
        </w:rPr>
        <w:t>3)</w:t>
      </w:r>
      <w:r w:rsidR="008D17EE" w:rsidRPr="00E628DB">
        <w:rPr>
          <w:bCs/>
        </w:rPr>
        <w:t xml:space="preserve">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w:t>
      </w:r>
    </w:p>
    <w:p w:rsidRDefault="0096126C" w:rsidP="0096126C" w:rsidR="008D17EE" w:rsidRPr="00E628DB">
      <w:pPr>
        <w:ind w:firstLine="720"/>
        <w:jc w:val="both"/>
        <w:rPr>
          <w:bCs/>
        </w:rPr>
      </w:pPr>
      <w:r>
        <w:rPr>
          <w:bCs/>
        </w:rPr>
        <w:t>4)</w:t>
      </w:r>
      <w:r w:rsidR="008D17EE" w:rsidRPr="00E628DB">
        <w:rPr>
          <w:bCs/>
        </w:rPr>
        <w:t xml:space="preserve">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w:t>
      </w:r>
    </w:p>
    <w:p w:rsidRDefault="0096126C" w:rsidP="0096126C" w:rsidR="00F55922">
      <w:pPr>
        <w:ind w:firstLine="708"/>
        <w:jc w:val="both"/>
        <w:rPr>
          <w:bCs/>
        </w:rPr>
      </w:pPr>
      <w:r>
        <w:rPr>
          <w:bCs/>
        </w:rPr>
        <w:t>5)</w:t>
      </w:r>
      <w:r w:rsidR="008D17EE" w:rsidRPr="00E628DB">
        <w:rPr>
          <w:bCs/>
        </w:rPr>
        <w:t xml:space="preserve">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w:t>
      </w:r>
    </w:p>
    <w:p w:rsidRDefault="00FE3A6E" w:rsidP="002A262B" w:rsidR="002A262B">
      <w:pPr>
        <w:spacing w:after="160"/>
        <w:ind w:firstLine="708"/>
        <w:jc w:val="both"/>
      </w:pPr>
      <w:r w:rsidRPr="001B55EA">
        <w:rPr>
          <w:bCs/>
        </w:rPr>
        <w:lastRenderedPageBreak/>
        <w:t>II</w:t>
      </w:r>
      <w:r w:rsidRPr="001B55EA">
        <w:rPr>
          <w:bCs/>
        </w:rPr>
        <w:tab/>
      </w:r>
      <w:r w:rsidRPr="00CB2F04">
        <w:t xml:space="preserve">Kupac </w:t>
      </w:r>
      <w:r w:rsidR="006460AC" w:rsidRPr="0033515F">
        <w:t>HIS d.o.o.</w:t>
      </w:r>
      <w:r w:rsidR="006460AC">
        <w:t xml:space="preserve">, Donja Višnjica, Donja Višnjica 61D, OIB: </w:t>
      </w:r>
      <w:r w:rsidR="006460AC" w:rsidRPr="0033515F">
        <w:t>40515269370</w:t>
      </w:r>
      <w:r w:rsidR="006460AC">
        <w:t xml:space="preserve"> </w:t>
      </w:r>
      <w:r>
        <w:t>dužan</w:t>
      </w:r>
      <w:r w:rsidR="00F55922">
        <w:t xml:space="preserve"> je u roku od 15</w:t>
      </w:r>
      <w:r w:rsidRPr="00CB2F04">
        <w:t xml:space="preserve"> dana od pravomoćnosti rješenja o dosudi uplatiti </w:t>
      </w:r>
      <w:r w:rsidR="00BC79C3">
        <w:t>razliku kupovnine</w:t>
      </w:r>
      <w:r w:rsidRPr="00CB2F04">
        <w:t xml:space="preserve"> </w:t>
      </w:r>
      <w:r w:rsidR="001010F9">
        <w:t>za nekretninu pod</w:t>
      </w:r>
      <w:r w:rsidR="002A262B">
        <w:t xml:space="preserve"> točkom</w:t>
      </w:r>
      <w:r w:rsidR="001010F9">
        <w:t xml:space="preserve">: </w:t>
      </w:r>
    </w:p>
    <w:p w:rsidRDefault="002A262B" w:rsidP="002A262B" w:rsidR="002A262B">
      <w:pPr>
        <w:pStyle w:val="Bezproreda"/>
        <w:ind w:firstLine="708"/>
      </w:pPr>
      <w:r>
        <w:t>I 1) u iznosu od</w:t>
      </w:r>
      <w:r w:rsidR="00E358EC">
        <w:t xml:space="preserve"> </w:t>
      </w:r>
      <w:r w:rsidR="00F02EBB">
        <w:t>2.347.434,41 kunu</w:t>
      </w:r>
    </w:p>
    <w:p w:rsidRDefault="002A262B" w:rsidP="002A262B" w:rsidR="002A262B">
      <w:pPr>
        <w:pStyle w:val="Bezproreda"/>
        <w:ind w:firstLine="708"/>
      </w:pPr>
      <w:r>
        <w:t xml:space="preserve">I 2) u iznosu od </w:t>
      </w:r>
      <w:r w:rsidR="00F02EBB">
        <w:t xml:space="preserve">     34.517,11 kuna</w:t>
      </w:r>
    </w:p>
    <w:p w:rsidRDefault="006460AC" w:rsidP="006460AC" w:rsidR="006460AC">
      <w:pPr>
        <w:pStyle w:val="Bezproreda"/>
        <w:ind w:firstLine="708"/>
      </w:pPr>
      <w:r>
        <w:t xml:space="preserve">I 3) u iznosu od </w:t>
      </w:r>
      <w:r w:rsidR="00F02EBB">
        <w:t xml:space="preserve">     37.117,71 kunu</w:t>
      </w:r>
    </w:p>
    <w:p w:rsidRDefault="006460AC" w:rsidP="006460AC" w:rsidR="006460AC">
      <w:pPr>
        <w:pStyle w:val="Bezproreda"/>
        <w:ind w:firstLine="708"/>
      </w:pPr>
      <w:r>
        <w:t xml:space="preserve">I 4) u iznosu od </w:t>
      </w:r>
      <w:r w:rsidR="00F02EBB">
        <w:t xml:space="preserve">     37.117,71 kunu</w:t>
      </w:r>
    </w:p>
    <w:p w:rsidRDefault="006460AC" w:rsidP="006460AC" w:rsidR="002A262B">
      <w:pPr>
        <w:pStyle w:val="Bezproreda"/>
        <w:ind w:firstLine="708"/>
      </w:pPr>
      <w:r>
        <w:t xml:space="preserve">I 5) u iznosu od </w:t>
      </w:r>
      <w:r w:rsidR="00F02EBB">
        <w:t xml:space="preserve">     37.117,71 kunu</w:t>
      </w:r>
    </w:p>
    <w:p w:rsidRDefault="006460AC" w:rsidP="006460AC" w:rsidR="006460AC">
      <w:pPr>
        <w:pStyle w:val="Bezproreda"/>
        <w:ind w:firstLine="708"/>
      </w:pPr>
    </w:p>
    <w:p w:rsidRDefault="00FE3A6E" w:rsidP="002A262B" w:rsidR="00FE3A6E" w:rsidRPr="007D64D3">
      <w:pPr>
        <w:ind w:firstLine="708"/>
        <w:rPr>
          <w:color w:val="000000"/>
        </w:rPr>
      </w:pPr>
      <w:r w:rsidRPr="00CB2F04">
        <w:t>na žiro račun sudskog depozita Trgovačkog suda u Zagrebu kod Hrvatske poštanske banke d.d. Z</w:t>
      </w:r>
      <w:r w:rsidR="00F55922">
        <w:t>agreb, broj IBAN: HR9223900011300000460</w:t>
      </w:r>
      <w:r w:rsidRPr="00CB2F04">
        <w:t xml:space="preserve">  s pozivom na broj </w:t>
      </w:r>
      <w:r w:rsidRPr="002F453B">
        <w:rPr>
          <w:lang w:val="de-DE"/>
        </w:rPr>
        <w:t xml:space="preserve">05 – </w:t>
      </w:r>
      <w:r w:rsidR="00F55922">
        <w:rPr>
          <w:lang w:val="de-DE"/>
        </w:rPr>
        <w:t>64912</w:t>
      </w:r>
      <w:r w:rsidRPr="002F453B">
        <w:rPr>
          <w:lang w:val="de-DE"/>
        </w:rPr>
        <w:t>.</w:t>
      </w:r>
    </w:p>
    <w:p w:rsidRDefault="00FE3A6E" w:rsidP="00F55922"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55922" w:rsidR="00FE3A6E">
      <w:r w:rsidRPr="00CB2F04">
        <w:tab/>
        <w:t>IV</w:t>
      </w:r>
      <w:r w:rsidRPr="00CB2F04">
        <w:tab/>
        <w:t>Određuje se brisanje prava i ter</w:t>
      </w:r>
      <w:r w:rsidR="0083666D">
        <w:t>eta koji prestaju prodajom i to u odn</w:t>
      </w:r>
      <w:r w:rsidR="00A80BAD">
        <w:t xml:space="preserve">osu </w:t>
      </w:r>
      <w:r w:rsidR="002A262B">
        <w:t>na nekretninu pod točkom I 1</w:t>
      </w:r>
      <w:r w:rsidR="0083666D">
        <w:t>) :</w:t>
      </w:r>
    </w:p>
    <w:p w:rsidRDefault="0083666D" w:rsidP="00F55922" w:rsidR="0083666D">
      <w:r>
        <w:tab/>
        <w:t xml:space="preserve">- zabilježba ovrhe pod brojem Z-22900/12 </w:t>
      </w:r>
    </w:p>
    <w:p w:rsidRDefault="0083666D" w:rsidP="00F55922" w:rsidR="0083666D">
      <w:r>
        <w:tab/>
        <w:t>- zabilježba ovrhe pod brojem Z-40202/12</w:t>
      </w:r>
    </w:p>
    <w:p w:rsidRDefault="0083666D" w:rsidP="00F55922" w:rsidR="0083666D">
      <w:r>
        <w:tab/>
        <w:t>- zabilježba ovrhe pod brojem Z-43036/12</w:t>
      </w:r>
    </w:p>
    <w:p w:rsidRDefault="0083666D" w:rsidP="00F55922" w:rsidR="0083666D">
      <w:r>
        <w:tab/>
        <w:t xml:space="preserve">- zabilježba </w:t>
      </w:r>
      <w:r w:rsidR="000B31F7">
        <w:t xml:space="preserve">rješenja o otvaranju stečajnog postupka </w:t>
      </w:r>
      <w:r>
        <w:t>pod brojem Z-49227/12</w:t>
      </w:r>
      <w:r w:rsidR="000B31F7">
        <w:t xml:space="preserve"> od 16. listopada 2012. godine</w:t>
      </w:r>
    </w:p>
    <w:p w:rsidRDefault="00960FFB" w:rsidP="00F55922" w:rsidR="0083666D">
      <w:r>
        <w:tab/>
        <w:t>- zabilježba ovrhe pod brojem Z-1472/13</w:t>
      </w:r>
    </w:p>
    <w:p w:rsidRDefault="00960FFB" w:rsidP="00F55922" w:rsidR="00960FFB">
      <w:pPr>
        <w:ind w:firstLine="708"/>
      </w:pPr>
      <w:r>
        <w:t>- pravo zaloga za korist HRVATSKA POŠTANSKA BANKA d.d. Jurišićeva 4, Zagreb OIB: 87939104217 pod brojem Z-24850/05</w:t>
      </w:r>
    </w:p>
    <w:p w:rsidRDefault="0083666D" w:rsidP="00F55922" w:rsidR="00960FFB">
      <w:r>
        <w:tab/>
        <w:t>- založno pravo za korist REPUBLIKE HRVATSKE OIB: 18683136487 pod brojem Z-49068/10</w:t>
      </w:r>
    </w:p>
    <w:p w:rsidRDefault="00960FFB" w:rsidP="00F55922" w:rsidR="0083666D">
      <w:pPr>
        <w:ind w:firstLine="708"/>
      </w:pPr>
      <w:r>
        <w:t>- založno pravo za korist HRVATSKA POŠTANSKA BANKA d.d. Jurišićeva 4, Zagreb OIB: 87939104217 pod brojem Z-59862/10</w:t>
      </w:r>
    </w:p>
    <w:p w:rsidRDefault="0083666D" w:rsidP="00F55922" w:rsidR="0083666D">
      <w:r>
        <w:tab/>
        <w:t>- pravo zaloga za korist KREDITNA BANKA ZAGREB d.d. Ul. grada Vukovara 74, Zagreb, OIB: 70663193635 pod brojem Z-4524/11</w:t>
      </w:r>
    </w:p>
    <w:p w:rsidRDefault="00A80BAD" w:rsidP="00F55922" w:rsidR="00A80BAD">
      <w:r>
        <w:tab/>
        <w:t>- zabilježba pod brojem Z-4524/11</w:t>
      </w:r>
    </w:p>
    <w:p w:rsidRDefault="00682E60" w:rsidP="00F55922" w:rsidR="00682E60">
      <w:r>
        <w:tab/>
        <w:t>- zabilježba pod brojem Z-29607/16</w:t>
      </w:r>
    </w:p>
    <w:p w:rsidRDefault="0083666D" w:rsidP="00F55922" w:rsidR="0083666D">
      <w:r>
        <w:tab/>
        <w:t xml:space="preserve">- </w:t>
      </w:r>
      <w:r w:rsidR="00960FFB">
        <w:t>založno pravo</w:t>
      </w:r>
      <w:r>
        <w:t xml:space="preserve"> za korist HRVATSKA POŠTANSKA BANKA d.d. Jurišićeva 4, Zagreb OIB: 87939104217 pod brojem Z-</w:t>
      </w:r>
      <w:r w:rsidR="00960FFB">
        <w:t>22018/11</w:t>
      </w:r>
    </w:p>
    <w:p w:rsidRDefault="0083666D" w:rsidP="00F55922" w:rsidR="00960FFB">
      <w:r>
        <w:tab/>
        <w:t xml:space="preserve">- </w:t>
      </w:r>
      <w:r w:rsidR="00960FFB">
        <w:t>založno pravo za korist HRVATSKA POŠTANSKA BANKA d.d. Jurišićeva 4, Zagreb OIB: 87939104217 pod brojem Z-28023/11</w:t>
      </w:r>
    </w:p>
    <w:p w:rsidRDefault="00960FFB" w:rsidP="00F55922" w:rsidR="0083666D">
      <w:pPr>
        <w:ind w:firstLine="708"/>
      </w:pPr>
      <w:r>
        <w:t xml:space="preserve">- </w:t>
      </w:r>
      <w:r w:rsidR="0083666D">
        <w:t>zabilježba pod brojem Z-28023/11</w:t>
      </w:r>
    </w:p>
    <w:p w:rsidRDefault="0083666D" w:rsidP="00F55922" w:rsidR="0083666D">
      <w:r>
        <w:tab/>
        <w:t>- založno pravo za korist REPUBLIKE HRVATSKE OIB: 18683136487 pod brojem Z-30776/11</w:t>
      </w:r>
    </w:p>
    <w:p w:rsidRDefault="00D808D9" w:rsidP="00F55922" w:rsidR="00D808D9"/>
    <w:p w:rsidRDefault="00D808D9" w:rsidP="00F55922" w:rsidR="00D808D9">
      <w:r>
        <w:tab/>
        <w:t>u odnos</w:t>
      </w:r>
      <w:r w:rsidR="00315F46">
        <w:t>u na nekretninu pod točkom  I 2</w:t>
      </w:r>
      <w:r>
        <w:t xml:space="preserve">): </w:t>
      </w:r>
    </w:p>
    <w:p w:rsidRDefault="00A80BAD" w:rsidP="00F55922" w:rsidR="00A80BAD"/>
    <w:p w:rsidRDefault="00D808D9" w:rsidP="00F55922" w:rsidR="00D808D9">
      <w:r>
        <w:tab/>
        <w:t xml:space="preserve">- zabilježba ovrhe pod brojem Z-22900/12 </w:t>
      </w:r>
    </w:p>
    <w:p w:rsidRDefault="00D808D9" w:rsidP="00F55922" w:rsidR="00D808D9">
      <w:r>
        <w:tab/>
        <w:t>- zabilježba ovrhe pod brojem Z-40202/12</w:t>
      </w:r>
    </w:p>
    <w:p w:rsidRDefault="00D808D9" w:rsidP="00F55922" w:rsidR="00D808D9">
      <w:r>
        <w:tab/>
        <w:t>- zabilježba ovrhe pod brojem Z-43036/12</w:t>
      </w:r>
    </w:p>
    <w:p w:rsidRDefault="00A80BAD" w:rsidP="00F55922" w:rsidR="00A80BAD">
      <w:r>
        <w:tab/>
        <w:t>- zabilježba ovrhe pod brojem Z-1472/13</w:t>
      </w:r>
    </w:p>
    <w:p w:rsidRDefault="00D808D9" w:rsidP="00F55922" w:rsidR="00D808D9">
      <w:r>
        <w:tab/>
        <w:t xml:space="preserve">- zabilježba </w:t>
      </w:r>
      <w:r w:rsidR="000B31F7">
        <w:t xml:space="preserve">rješenja o otvaranju stečajnog postupka </w:t>
      </w:r>
      <w:r>
        <w:t>pod brojem Z-49227/12</w:t>
      </w:r>
      <w:r w:rsidR="000B31F7">
        <w:t xml:space="preserve"> od 16. listopada 2012. godine</w:t>
      </w:r>
    </w:p>
    <w:p w:rsidRDefault="00D808D9" w:rsidP="00F55922" w:rsidR="000B31F7">
      <w:r>
        <w:tab/>
        <w:t>- založno pravo za korist HRVATSKA POŠTANSKA BANKA d.d. Jurišićeva 4, Zagreb OIB: 87939104217 pod brojem Z-</w:t>
      </w:r>
      <w:r w:rsidR="000B31F7">
        <w:t xml:space="preserve">24850/05 </w:t>
      </w:r>
    </w:p>
    <w:p w:rsidRDefault="000B31F7" w:rsidP="000B31F7" w:rsidR="00D808D9">
      <w:pPr>
        <w:ind w:firstLine="708"/>
      </w:pPr>
      <w:r>
        <w:lastRenderedPageBreak/>
        <w:t>- založno pravo za korist REPUBLIKE HRVATSKE OIB: 18683136487 pod brojem Z-49068/10</w:t>
      </w:r>
    </w:p>
    <w:p w:rsidRDefault="000B31F7" w:rsidP="000B31F7" w:rsidR="000B31F7">
      <w:pPr>
        <w:ind w:firstLine="708"/>
      </w:pPr>
      <w:r>
        <w:t>- založno pravo za korist HRVATSKA POŠTANSKA BANKA d.d. Jurišićeva 4, Zagreb OIB: 87939104217 pod brojem Z-59862/10</w:t>
      </w:r>
    </w:p>
    <w:p w:rsidRDefault="00D808D9" w:rsidP="00F55922" w:rsidR="00D808D9">
      <w:r>
        <w:tab/>
        <w:t>- pravo zaloga za korist KREDITNA BANKA ZAGREB d.d. Ul. grada Vukovara 74, Zagreb, OIB: 70663193635 pod brojem Z-4524/11</w:t>
      </w:r>
    </w:p>
    <w:p w:rsidRDefault="00D808D9" w:rsidP="00F55922" w:rsidR="00D808D9">
      <w:r>
        <w:tab/>
        <w:t>- zabilježba pod brojem Z-4524/11</w:t>
      </w:r>
    </w:p>
    <w:p w:rsidRDefault="00682E60" w:rsidP="00F55922" w:rsidR="00682E60">
      <w:r>
        <w:tab/>
        <w:t>- zabilježba pod brojem Z-29607/16</w:t>
      </w:r>
    </w:p>
    <w:p w:rsidRDefault="00D808D9" w:rsidP="00F55922" w:rsidR="00D808D9">
      <w:r>
        <w:tab/>
        <w:t>- pravo zaloga za korist HRVATSKA POŠTANSKA BANKA d.d. Jurišićeva 4, Zagreb OIB: 87939104217 pod brojem Z-</w:t>
      </w:r>
      <w:r w:rsidR="00990EC5">
        <w:t>22018/11</w:t>
      </w:r>
    </w:p>
    <w:p w:rsidRDefault="00990EC5" w:rsidP="00F55922" w:rsidR="00990EC5">
      <w:pPr>
        <w:ind w:firstLine="708"/>
      </w:pPr>
      <w:r>
        <w:t>- pravo zaloga za korist HRVATSKA POŠTANSKA BANKA d.d. Jurišićeva 4, Zagreb OIB: 87939104217 pod brojem Z-28023/11</w:t>
      </w:r>
    </w:p>
    <w:p w:rsidRDefault="00990EC5" w:rsidP="00F55922" w:rsidR="00990EC5">
      <w:pPr>
        <w:ind w:firstLine="708"/>
      </w:pPr>
      <w:r>
        <w:t>- zabilježba pod brojem Z-28023/11</w:t>
      </w:r>
    </w:p>
    <w:p w:rsidRDefault="00D808D9" w:rsidP="00D05857" w:rsidR="00764253">
      <w:r>
        <w:tab/>
        <w:t>- založno pravo za korist REPUBLIKE HRVATSKE OIB: 18683136487 pod brojem Z-30776/11</w:t>
      </w:r>
    </w:p>
    <w:p w:rsidRDefault="006460AC" w:rsidP="00D05857" w:rsidR="006460AC"/>
    <w:p w:rsidRDefault="006460AC" w:rsidP="006460AC" w:rsidR="006460AC">
      <w:r>
        <w:tab/>
        <w:t xml:space="preserve">u odnosu na nekretninu pod točkom  I 3): </w:t>
      </w:r>
    </w:p>
    <w:p w:rsidRDefault="006460AC" w:rsidP="006460AC" w:rsidR="006460AC"/>
    <w:p w:rsidRDefault="006460AC" w:rsidP="006460AC" w:rsidR="006460AC">
      <w:r>
        <w:tab/>
        <w:t xml:space="preserve">- zabilježba ovrhe pod brojem Z-22900/12 </w:t>
      </w:r>
    </w:p>
    <w:p w:rsidRDefault="006460AC" w:rsidP="006460AC" w:rsidR="006460AC">
      <w:r>
        <w:tab/>
        <w:t>- zabilježba ovrhe pod brojem Z-40202/12</w:t>
      </w:r>
    </w:p>
    <w:p w:rsidRDefault="006460AC" w:rsidP="006460AC" w:rsidR="006460AC">
      <w:r>
        <w:tab/>
        <w:t>- zabilježba ovrhe pod brojem Z-43036/12</w:t>
      </w:r>
    </w:p>
    <w:p w:rsidRDefault="006460AC" w:rsidP="006460AC" w:rsidR="006460AC">
      <w:r>
        <w:tab/>
        <w:t>- zabilježba ovrhe pod brojem Z-1472/13</w:t>
      </w:r>
    </w:p>
    <w:p w:rsidRDefault="006460AC" w:rsidP="006460AC" w:rsidR="006460AC">
      <w:r>
        <w:tab/>
        <w:t>- zabilježba rješenja o otvaranju stečajnog postupka pod brojem Z-49227/12 od 16. listopada 2012. godine</w:t>
      </w:r>
    </w:p>
    <w:p w:rsidRDefault="006460AC" w:rsidP="006460AC" w:rsidR="006460AC">
      <w:r>
        <w:tab/>
        <w:t xml:space="preserve">- založno pravo za korist HRVATSKA POŠTANSKA BANKA d.d. Jurišićeva 4, Zagreb OIB: 87939104217 pod brojem Z-24850/05 </w:t>
      </w:r>
    </w:p>
    <w:p w:rsidRDefault="006460AC" w:rsidP="006460AC" w:rsidR="006460AC">
      <w:pPr>
        <w:ind w:firstLine="708"/>
      </w:pPr>
      <w:r>
        <w:t>- založno pravo za korist REPUBLIKE HRVATSKE OIB: 18683136487 pod brojem Z-49068/10</w:t>
      </w:r>
    </w:p>
    <w:p w:rsidRDefault="006460AC" w:rsidP="006460AC" w:rsidR="006460AC">
      <w:pPr>
        <w:ind w:firstLine="708"/>
      </w:pPr>
      <w:r>
        <w:t>- založno pravo za korist HRVATSKA POŠTANSKA BANKA d.d. Jurišićeva 4, Zagreb OIB: 87939104217 pod brojem Z-59862/10</w:t>
      </w:r>
    </w:p>
    <w:p w:rsidRDefault="006460AC" w:rsidP="006460AC" w:rsidR="006460AC">
      <w:r>
        <w:tab/>
        <w:t>- pravo zaloga za korist KREDITNA BANKA ZAGREB d.d. Ul. grada Vukovara 74, Zagreb, OIB: 70663193635 pod brojem Z-4524/11</w:t>
      </w:r>
    </w:p>
    <w:p w:rsidRDefault="006460AC" w:rsidP="006460AC" w:rsidR="006460AC">
      <w:r>
        <w:tab/>
        <w:t>- zabilježba pod brojem Z-4524/11</w:t>
      </w:r>
    </w:p>
    <w:p w:rsidRDefault="00682E60" w:rsidP="006460AC" w:rsidR="00682E60">
      <w:r>
        <w:tab/>
        <w:t>- zabilježba pod brojem Z-29607/16</w:t>
      </w:r>
    </w:p>
    <w:p w:rsidRDefault="006460AC" w:rsidP="006460AC" w:rsidR="006460AC">
      <w:r>
        <w:tab/>
        <w:t>- pravo zaloga za korist HRVATSKA POŠTANSKA BANKA d.d. Jurišićeva 4, Zagreb OIB: 87939104217 pod brojem Z-22018/11</w:t>
      </w:r>
    </w:p>
    <w:p w:rsidRDefault="006460AC" w:rsidP="006460AC" w:rsidR="006460AC">
      <w:pPr>
        <w:ind w:firstLine="708"/>
      </w:pPr>
      <w:r>
        <w:t>- pravo zaloga za korist HRVATSKA POŠTANSKA BANKA d.d. Jurišićeva 4, Zagreb OIB: 87939104217 pod brojem Z-28023/11</w:t>
      </w:r>
    </w:p>
    <w:p w:rsidRDefault="006460AC" w:rsidP="006460AC" w:rsidR="006460AC">
      <w:pPr>
        <w:ind w:firstLine="708"/>
      </w:pPr>
      <w:r>
        <w:t>- zabilježba pod brojem Z-28023/11</w:t>
      </w:r>
    </w:p>
    <w:p w:rsidRDefault="006460AC" w:rsidP="006460AC" w:rsidR="006460AC">
      <w:r>
        <w:tab/>
        <w:t>- založno pravo za korist REPUBLIKE HRVATSKE OIB: 18683136487 pod brojem Z-30776/11</w:t>
      </w:r>
    </w:p>
    <w:p w:rsidRDefault="006460AC" w:rsidP="006460AC" w:rsidR="006460AC"/>
    <w:p w:rsidRDefault="006460AC" w:rsidP="006460AC" w:rsidR="006460AC">
      <w:r>
        <w:tab/>
        <w:t xml:space="preserve">u odnosu na nekretninu pod točkom  I 4): </w:t>
      </w:r>
    </w:p>
    <w:p w:rsidRDefault="006460AC" w:rsidP="006460AC" w:rsidR="006460AC"/>
    <w:p w:rsidRDefault="006460AC" w:rsidP="006460AC" w:rsidR="006460AC">
      <w:r>
        <w:tab/>
        <w:t xml:space="preserve">- zabilježba ovrhe pod brojem Z-22900/12 </w:t>
      </w:r>
    </w:p>
    <w:p w:rsidRDefault="006460AC" w:rsidP="006460AC" w:rsidR="006460AC">
      <w:r>
        <w:tab/>
        <w:t>- zabilježba ovrhe pod brojem Z-40202/12</w:t>
      </w:r>
    </w:p>
    <w:p w:rsidRDefault="006460AC" w:rsidP="006460AC" w:rsidR="006460AC">
      <w:r>
        <w:tab/>
        <w:t>- zabilježba ovrhe pod brojem Z-43036/12</w:t>
      </w:r>
    </w:p>
    <w:p w:rsidRDefault="006460AC" w:rsidP="006460AC" w:rsidR="006460AC">
      <w:r>
        <w:tab/>
        <w:t>- zabilježba ovrhe pod brojem Z-1472/13</w:t>
      </w:r>
    </w:p>
    <w:p w:rsidRDefault="006460AC" w:rsidP="006460AC" w:rsidR="006460AC">
      <w:r>
        <w:tab/>
        <w:t>- zabilježba rješenja o otvaranju stečajnog postupka pod brojem Z-49227/12 od 16. listopada 2012. godine</w:t>
      </w:r>
    </w:p>
    <w:p w:rsidRDefault="006460AC" w:rsidP="006460AC" w:rsidR="006460AC">
      <w:r>
        <w:lastRenderedPageBreak/>
        <w:tab/>
        <w:t xml:space="preserve">- založno pravo za korist HRVATSKA POŠTANSKA BANKA d.d. Jurišićeva 4, Zagreb OIB: 87939104217 pod brojem Z-24850/05 </w:t>
      </w:r>
    </w:p>
    <w:p w:rsidRDefault="006460AC" w:rsidP="006460AC" w:rsidR="006460AC">
      <w:pPr>
        <w:ind w:firstLine="708"/>
      </w:pPr>
      <w:r>
        <w:t>- založno pravo za korist REPUBLIKE HRVATSKE OIB: 18683136487 pod brojem Z-49068/10</w:t>
      </w:r>
    </w:p>
    <w:p w:rsidRDefault="006460AC" w:rsidP="006460AC" w:rsidR="006460AC">
      <w:pPr>
        <w:ind w:firstLine="708"/>
      </w:pPr>
      <w:r>
        <w:t>- založno pravo za korist HRVATSKA POŠTANSKA BANKA d.d. Jurišićeva 4, Zagreb OIB: 87939104217 pod brojem Z-59862/10</w:t>
      </w:r>
    </w:p>
    <w:p w:rsidRDefault="006460AC" w:rsidP="006460AC" w:rsidR="006460AC">
      <w:r>
        <w:tab/>
        <w:t>- pravo zaloga za korist KREDITNA BANKA ZAGREB d.d. Ul. grada Vukovara 74, Zagreb, OIB: 70663193635 pod brojem Z-4524/11</w:t>
      </w:r>
    </w:p>
    <w:p w:rsidRDefault="006460AC" w:rsidP="006460AC" w:rsidR="006460AC">
      <w:r>
        <w:tab/>
        <w:t>- zabilježba pod brojem Z-4524/11</w:t>
      </w:r>
    </w:p>
    <w:p w:rsidRDefault="00682E60" w:rsidP="006460AC" w:rsidR="00682E60">
      <w:r>
        <w:tab/>
        <w:t>- zabilježba pod brojem Z-29607/16</w:t>
      </w:r>
    </w:p>
    <w:p w:rsidRDefault="006460AC" w:rsidP="006460AC" w:rsidR="006460AC">
      <w:r>
        <w:tab/>
        <w:t>- pravo zaloga za korist HRVATSKA POŠTANSKA BANKA d.d. Jurišićeva 4, Zagreb OIB: 87939104217 pod brojem Z-22018/11</w:t>
      </w:r>
    </w:p>
    <w:p w:rsidRDefault="006460AC" w:rsidP="006460AC" w:rsidR="006460AC">
      <w:pPr>
        <w:ind w:firstLine="708"/>
      </w:pPr>
      <w:r>
        <w:t>- pravo zaloga za korist HRVATSKA POŠTANSKA BANKA d.d. Jurišićeva 4, Zagreb OIB: 87939104217 pod brojem Z-28023/11</w:t>
      </w:r>
    </w:p>
    <w:p w:rsidRDefault="006460AC" w:rsidP="006460AC" w:rsidR="006460AC">
      <w:pPr>
        <w:ind w:firstLine="708"/>
      </w:pPr>
      <w:r>
        <w:t>- zabilježba pod brojem Z-28023/11</w:t>
      </w:r>
    </w:p>
    <w:p w:rsidRDefault="006460AC" w:rsidP="006460AC" w:rsidR="006460AC">
      <w:r>
        <w:tab/>
        <w:t>- založno pravo za korist REPUBLIKE HRVATSKE OIB: 18683136487 pod brojem Z-30776/11</w:t>
      </w:r>
    </w:p>
    <w:p w:rsidRDefault="006460AC" w:rsidP="006460AC" w:rsidR="006460AC"/>
    <w:p w:rsidRDefault="006460AC" w:rsidP="006460AC" w:rsidR="006460AC">
      <w:r>
        <w:tab/>
        <w:t xml:space="preserve">u odnosu na nekretninu pod točkom  I 5): </w:t>
      </w:r>
    </w:p>
    <w:p w:rsidRDefault="006460AC" w:rsidP="006460AC" w:rsidR="006460AC"/>
    <w:p w:rsidRDefault="006460AC" w:rsidP="006460AC" w:rsidR="006460AC">
      <w:r>
        <w:tab/>
        <w:t xml:space="preserve">- zabilježba ovrhe pod brojem Z-22900/12 </w:t>
      </w:r>
    </w:p>
    <w:p w:rsidRDefault="006460AC" w:rsidP="006460AC" w:rsidR="006460AC">
      <w:r>
        <w:tab/>
        <w:t>- zabilježba ovrhe pod brojem Z-40202/12</w:t>
      </w:r>
    </w:p>
    <w:p w:rsidRDefault="006460AC" w:rsidP="006460AC" w:rsidR="006460AC">
      <w:r>
        <w:tab/>
        <w:t>- zabilježba ovrhe pod brojem Z-43036/12</w:t>
      </w:r>
    </w:p>
    <w:p w:rsidRDefault="006460AC" w:rsidP="006460AC" w:rsidR="006460AC">
      <w:r>
        <w:tab/>
        <w:t>- zabilježba ovrhe pod brojem Z-1472/13</w:t>
      </w:r>
    </w:p>
    <w:p w:rsidRDefault="006460AC" w:rsidP="006460AC" w:rsidR="006460AC">
      <w:r>
        <w:tab/>
        <w:t>- zabilježba rješenja o otvaranju stečajnog postupka pod brojem Z-49227/12 od 16. listopada 2012. godine</w:t>
      </w:r>
    </w:p>
    <w:p w:rsidRDefault="006460AC" w:rsidP="006460AC" w:rsidR="006460AC">
      <w:r>
        <w:tab/>
        <w:t xml:space="preserve">- založno pravo za korist HRVATSKA POŠTANSKA BANKA d.d. Jurišićeva 4, Zagreb OIB: 87939104217 pod brojem Z-24850/05 </w:t>
      </w:r>
    </w:p>
    <w:p w:rsidRDefault="006460AC" w:rsidP="006460AC" w:rsidR="006460AC">
      <w:pPr>
        <w:ind w:firstLine="708"/>
      </w:pPr>
      <w:r>
        <w:t>- založno pravo za korist REPUBLIKE HRVATSKE OIB: 18683136487 pod brojem Z-49068/10</w:t>
      </w:r>
    </w:p>
    <w:p w:rsidRDefault="006460AC" w:rsidP="006460AC" w:rsidR="006460AC">
      <w:pPr>
        <w:ind w:firstLine="708"/>
      </w:pPr>
      <w:r>
        <w:t>- založno pravo za korist HRVATSKA POŠTANSKA BANKA d.d. Jurišićeva 4, Zagreb OIB: 87939104217 pod brojem Z-59862/10</w:t>
      </w:r>
    </w:p>
    <w:p w:rsidRDefault="006460AC" w:rsidP="006460AC" w:rsidR="006460AC">
      <w:r>
        <w:tab/>
        <w:t>- pravo zaloga za korist KREDITNA BANKA ZAGREB d.d. Ul. grada Vukovara 74, Zagreb, OIB: 70663193635 pod brojem Z-4524/11</w:t>
      </w:r>
    </w:p>
    <w:p w:rsidRDefault="006460AC" w:rsidP="006460AC" w:rsidR="006460AC">
      <w:r>
        <w:tab/>
        <w:t>- zabilježba pod brojem Z-4524/11</w:t>
      </w:r>
    </w:p>
    <w:p w:rsidRDefault="00682E60" w:rsidP="006460AC" w:rsidR="00682E60">
      <w:r>
        <w:tab/>
        <w:t>- zabilježba pod brojem Z-29607/16</w:t>
      </w:r>
    </w:p>
    <w:p w:rsidRDefault="006460AC" w:rsidP="006460AC" w:rsidR="006460AC">
      <w:r>
        <w:tab/>
        <w:t>- pravo zaloga za korist HRVATSKA POŠTANSKA BANKA d.d. Jurišićeva 4, Zagreb OIB: 87939104217 pod brojem Z-22018/11</w:t>
      </w:r>
    </w:p>
    <w:p w:rsidRDefault="006460AC" w:rsidP="006460AC" w:rsidR="006460AC">
      <w:pPr>
        <w:ind w:firstLine="708"/>
      </w:pPr>
      <w:r>
        <w:t>- pravo zaloga za korist HRVATSKA POŠTANSKA BANKA d.d. Jurišićeva 4, Zagreb OIB: 87939104217 pod brojem Z-28023/11</w:t>
      </w:r>
    </w:p>
    <w:p w:rsidRDefault="006460AC" w:rsidP="006460AC" w:rsidR="006460AC">
      <w:pPr>
        <w:ind w:firstLine="708"/>
      </w:pPr>
      <w:r>
        <w:t>- zabilježba pod brojem Z-28023/11</w:t>
      </w:r>
    </w:p>
    <w:p w:rsidRDefault="006460AC" w:rsidP="006460AC" w:rsidR="006460AC">
      <w:r>
        <w:tab/>
        <w:t>- založno pravo za korist REPUBLIKE HRVATSKE OIB: 18683136487 pod brojem Z-30776/11</w:t>
      </w:r>
    </w:p>
    <w:p w:rsidRDefault="006460AC" w:rsidP="00D05857" w:rsidR="006460AC"/>
    <w:p w:rsidRDefault="005C61A2" w:rsidP="00F55922" w:rsidR="005C61A2" w:rsidRPr="00CB2F04">
      <w:pPr>
        <w:ind w:firstLine="708"/>
      </w:pPr>
      <w:r w:rsidRPr="00CB2F04">
        <w:t>V</w:t>
      </w:r>
      <w:r w:rsidRPr="00CB2F04">
        <w:tab/>
      </w:r>
      <w:r>
        <w:t>Nakon pravomoćnosti rješenja o dosudi te nakon što kupovnina bude položena, u zemljišnim knjigama prigodom upisa prava vlasništva kupca</w:t>
      </w:r>
      <w:r w:rsidR="00D05857" w:rsidRPr="00D05857">
        <w:t xml:space="preserve"> </w:t>
      </w:r>
      <w:r w:rsidR="006460AC" w:rsidRPr="0033515F">
        <w:t>HIS d.o.o.</w:t>
      </w:r>
      <w:r w:rsidR="006460AC">
        <w:t xml:space="preserve">, Donja Višnjica, Donja Višnjica 61D, OIB: </w:t>
      </w:r>
      <w:r w:rsidR="006460AC" w:rsidRPr="0033515F">
        <w:t>40515269370</w:t>
      </w:r>
      <w:r w:rsidR="006460AC">
        <w:t xml:space="preserve"> </w:t>
      </w:r>
      <w:r>
        <w:t xml:space="preserve">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kupovnina položena. </w:t>
      </w:r>
    </w:p>
    <w:p w:rsidRDefault="00FE3A6E" w:rsidP="00F55922" w:rsidR="005C61A2" w:rsidRPr="00CB2F04">
      <w:pPr>
        <w:ind w:firstLine="708"/>
      </w:pPr>
      <w:r w:rsidRPr="00CB2F04">
        <w:lastRenderedPageBreak/>
        <w:t>V</w:t>
      </w:r>
      <w:r w:rsidR="005C61A2">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55922" w:rsidR="00FE3A6E" w:rsidRPr="00CB2F04">
      <w:pPr>
        <w:ind w:firstLine="708"/>
      </w:pPr>
      <w:r w:rsidRPr="00CB2F04">
        <w:t>VI</w:t>
      </w:r>
      <w:r w:rsidR="005C61A2">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55922" w:rsidR="00FE3A6E" w:rsidRPr="00CB2F04">
      <w:pPr>
        <w:ind w:firstLine="708"/>
      </w:pPr>
      <w:r w:rsidRPr="00CB2F04">
        <w:t>VII</w:t>
      </w:r>
      <w:r w:rsidR="005C61A2">
        <w:t>I</w:t>
      </w:r>
      <w:r w:rsidRPr="00CB2F04">
        <w:tab/>
        <w:t xml:space="preserve">Ovo će se rješenje oglasiti na </w:t>
      </w:r>
      <w:r w:rsidR="00646972">
        <w:t>e</w:t>
      </w:r>
      <w:r w:rsidR="00C56F92">
        <w:t>-</w:t>
      </w:r>
      <w:r w:rsidRPr="00CB2F04">
        <w:t>oglasnoj ploči ovog suda te se smatra da je isto dostavljeno svim osobama kojima je dostavljen zaključak o prodaji, te svim sudionicima koji su sudjelovali na dražbi istekom trećeg dana od dana njegovog isticanja na oglasnu ploču.</w:t>
      </w:r>
    </w:p>
    <w:p w:rsidRDefault="005C61A2" w:rsidP="00F55922"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55922" w:rsidR="00FE3A6E" w:rsidRPr="00CB2F04"/>
    <w:p w:rsidRDefault="00FE3A6E" w:rsidP="00F55922"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16D75" w:rsidP="000B463A" w:rsidR="00F16D75"/>
    <w:p w:rsidRDefault="00FE3A6E" w:rsidP="00315F46" w:rsidR="00315F46">
      <w:pPr>
        <w:pStyle w:val="Odlomakpopisa"/>
      </w:pPr>
      <w:r w:rsidRPr="00CB2F04">
        <w:t xml:space="preserve">Na usmenoj javnoj dražbi održanoj dana </w:t>
      </w:r>
      <w:r w:rsidR="00315F46">
        <w:t>13. rujna</w:t>
      </w:r>
      <w:r w:rsidR="00F16D75">
        <w:t xml:space="preserve"> 2017. </w:t>
      </w:r>
      <w:r w:rsidR="005C61A2">
        <w:t xml:space="preserve"> </w:t>
      </w:r>
      <w:r>
        <w:t xml:space="preserve"> </w:t>
      </w:r>
      <w:r w:rsidRPr="00CB2F04">
        <w:t xml:space="preserve">radi prodaje nekretnina  iz </w:t>
      </w:r>
    </w:p>
    <w:p w:rsidRDefault="00FE3A6E" w:rsidP="00315F46" w:rsidR="00315F46">
      <w:r w:rsidRPr="00CB2F04">
        <w:t>točke I</w:t>
      </w:r>
      <w:r w:rsidR="00F16D75">
        <w:t xml:space="preserve"> </w:t>
      </w:r>
      <w:r w:rsidR="00315F46">
        <w:t xml:space="preserve">1) </w:t>
      </w:r>
      <w:r w:rsidR="00A816CC">
        <w:t xml:space="preserve"> kao</w:t>
      </w:r>
      <w:r w:rsidR="00F16D75">
        <w:t xml:space="preserve"> </w:t>
      </w:r>
      <w:r w:rsidR="00315F46">
        <w:t>ponuditelji sudjelovali su</w:t>
      </w:r>
      <w:r w:rsidR="00F16D75">
        <w:t xml:space="preserve"> </w:t>
      </w:r>
      <w:r w:rsidR="006460AC">
        <w:t>HIS d.o.o., GIK GRUPA d.o.o. i  HPB d.d.</w:t>
      </w:r>
      <w:r w:rsidR="00D05857">
        <w:t xml:space="preserve"> </w:t>
      </w:r>
      <w:r w:rsidR="006460AC">
        <w:t xml:space="preserve"> dok je za nekretnine</w:t>
      </w:r>
      <w:r w:rsidR="00764253">
        <w:t xml:space="preserve"> pod točkom I </w:t>
      </w:r>
      <w:r w:rsidR="00D05857">
        <w:t>2)</w:t>
      </w:r>
      <w:r w:rsidR="006460AC">
        <w:t xml:space="preserve">, I 3), I 4) i I 5) </w:t>
      </w:r>
      <w:r w:rsidR="00D05857">
        <w:t xml:space="preserve"> kao jedini ponuđač sudjelovao</w:t>
      </w:r>
      <w:r w:rsidR="00315F46">
        <w:t xml:space="preserve"> </w:t>
      </w:r>
      <w:r w:rsidR="006460AC">
        <w:t>HIS</w:t>
      </w:r>
      <w:r w:rsidR="00D05857">
        <w:t xml:space="preserve"> d.o.o..</w:t>
      </w:r>
    </w:p>
    <w:p w:rsidRDefault="00315F46" w:rsidP="00315F46" w:rsidR="00416735" w:rsidRPr="00315F46">
      <w:r>
        <w:tab/>
        <w:t xml:space="preserve">Tijekom dražbe ponuditelji HPB d.d. i </w:t>
      </w:r>
      <w:r w:rsidR="006460AC">
        <w:t>GIK GRUPA</w:t>
      </w:r>
      <w:r w:rsidR="00D05857">
        <w:t xml:space="preserve"> </w:t>
      </w:r>
      <w:r w:rsidR="006B1F0A">
        <w:t>d.o.o. odustali su</w:t>
      </w:r>
      <w:r>
        <w:t xml:space="preserve"> od daljnjeg dražbovanja za nekretninu pod I 1), a ponuditelj </w:t>
      </w:r>
      <w:r w:rsidR="006460AC">
        <w:t>HIS</w:t>
      </w:r>
      <w:r w:rsidR="00D05857">
        <w:t xml:space="preserve"> d.o.o., </w:t>
      </w:r>
      <w:r>
        <w:t xml:space="preserve">za istu nekretninu ponudio je cijenu u iznosu od </w:t>
      </w:r>
      <w:r w:rsidR="006460AC">
        <w:t>2.558.260,46</w:t>
      </w:r>
      <w:r>
        <w:t xml:space="preserve"> kuna. </w:t>
      </w:r>
    </w:p>
    <w:p w:rsidRDefault="00F16D75" w:rsidP="000B463A" w:rsidR="000B463A">
      <w:pPr>
        <w:ind w:firstLine="708"/>
        <w:rPr>
          <w:bCs/>
        </w:rPr>
      </w:pPr>
      <w:r>
        <w:t>Ponuditelj</w:t>
      </w:r>
      <w:r w:rsidR="00EA02FC" w:rsidRPr="00EA02FC">
        <w:t xml:space="preserve"> </w:t>
      </w:r>
      <w:r w:rsidR="006460AC" w:rsidRPr="0033515F">
        <w:t>HIS d.o.o.</w:t>
      </w:r>
      <w:r w:rsidR="006460AC">
        <w:t xml:space="preserve">, Donja Višnjica, Donja Višnjica 61D, OIB: </w:t>
      </w:r>
      <w:r w:rsidR="006460AC" w:rsidRPr="0033515F">
        <w:t>40515269370</w:t>
      </w:r>
      <w:r w:rsidR="006460AC">
        <w:t xml:space="preserve"> </w:t>
      </w:r>
      <w:r>
        <w:t xml:space="preserve">prihvatio je </w:t>
      </w:r>
      <w:r w:rsidR="006460AC">
        <w:t>utvrđene</w:t>
      </w:r>
      <w:r w:rsidR="00EA02FC">
        <w:t xml:space="preserve"> cijen</w:t>
      </w:r>
      <w:r w:rsidR="006460AC">
        <w:t>e</w:t>
      </w:r>
      <w:r w:rsidR="00EA02FC">
        <w:t xml:space="preserve"> za nekretnine pod I </w:t>
      </w:r>
      <w:r w:rsidR="00D05857">
        <w:t>2</w:t>
      </w:r>
      <w:r w:rsidR="000B463A">
        <w:t xml:space="preserve">) u iznosu od </w:t>
      </w:r>
      <w:r w:rsidR="006460AC">
        <w:t xml:space="preserve">38.352,34 </w:t>
      </w:r>
      <w:r w:rsidR="00EA02FC">
        <w:rPr>
          <w:bCs/>
        </w:rPr>
        <w:t>kune</w:t>
      </w:r>
      <w:r w:rsidR="006460AC">
        <w:rPr>
          <w:bCs/>
        </w:rPr>
        <w:t xml:space="preserve">, I 3) u iznosu od </w:t>
      </w:r>
      <w:r w:rsidR="000B463A">
        <w:rPr>
          <w:bCs/>
        </w:rPr>
        <w:t xml:space="preserve"> </w:t>
      </w:r>
      <w:r w:rsidR="006460AC">
        <w:rPr>
          <w:bCs/>
        </w:rPr>
        <w:t>41.241,90 kuna,  I 4) u iznosu od 41.241,90 kuna i I 5) u iznosu od 41.241,90 kuna.</w:t>
      </w:r>
    </w:p>
    <w:p w:rsidRDefault="000B463A" w:rsidP="000B463A" w:rsidR="000B463A">
      <w:pPr>
        <w:ind w:firstLine="708"/>
        <w:rPr>
          <w:bCs/>
        </w:rPr>
      </w:pPr>
      <w:r>
        <w:t>Nekretnine</w:t>
      </w:r>
      <w:r w:rsidR="00FE3A6E">
        <w:t xml:space="preserve"> pod točkom I</w:t>
      </w:r>
      <w:r w:rsidR="00EA02FC">
        <w:t xml:space="preserve"> </w:t>
      </w:r>
      <w:r w:rsidR="00FE3A6E" w:rsidRPr="00CB2F04">
        <w:t xml:space="preserve"> predati </w:t>
      </w:r>
      <w:r w:rsidR="00EA02FC" w:rsidRPr="00CB2F04">
        <w:t xml:space="preserve">će se </w:t>
      </w:r>
      <w:r w:rsidR="00FE3A6E" w:rsidRPr="00CB2F04">
        <w:t xml:space="preserve">kupcu </w:t>
      </w:r>
      <w:r w:rsidR="006460AC" w:rsidRPr="0033515F">
        <w:t>HIS d.o.o.</w:t>
      </w:r>
      <w:r w:rsidR="006460AC">
        <w:t xml:space="preserve">, Donja Višnjica, Donja Višnjica 61D, OIB: </w:t>
      </w:r>
      <w:r w:rsidR="006460AC" w:rsidRPr="0033515F">
        <w:t>40515269370</w:t>
      </w:r>
      <w:r w:rsidR="006460AC">
        <w:t xml:space="preserve"> </w:t>
      </w:r>
      <w:r w:rsidR="00FE3A6E" w:rsidRPr="00CB2F04">
        <w:t xml:space="preserve">nakon pravomoćnosti ovog rješenja i uplate </w:t>
      </w:r>
      <w:r w:rsidR="00EA02FC">
        <w:t xml:space="preserve">razlike </w:t>
      </w:r>
      <w:r w:rsidR="00FE3A6E" w:rsidRPr="00CB2F04">
        <w:t>ku</w:t>
      </w:r>
      <w:r w:rsidR="00856C92">
        <w:t>povnine</w:t>
      </w:r>
      <w:r w:rsidR="00EA02FC">
        <w:t>, a koja s obzirom na uplaćenu jamčevinu</w:t>
      </w:r>
      <w:r w:rsidR="00856C92">
        <w:t xml:space="preserve"> </w:t>
      </w:r>
      <w:r w:rsidR="00EA02FC">
        <w:t xml:space="preserve">za nekretninu pod I 1)  iznosi </w:t>
      </w:r>
      <w:r w:rsidR="00F02EBB">
        <w:rPr>
          <w:bCs/>
        </w:rPr>
        <w:t>2.347.434,41</w:t>
      </w:r>
      <w:r w:rsidR="00756F1D">
        <w:rPr>
          <w:bCs/>
        </w:rPr>
        <w:t xml:space="preserve"> </w:t>
      </w:r>
      <w:r w:rsidR="00F02EBB">
        <w:rPr>
          <w:bCs/>
        </w:rPr>
        <w:t>kunu,  za nekretninu</w:t>
      </w:r>
      <w:r w:rsidR="00EA02FC">
        <w:rPr>
          <w:bCs/>
        </w:rPr>
        <w:t xml:space="preserve"> pod točkom I 2</w:t>
      </w:r>
      <w:r>
        <w:rPr>
          <w:bCs/>
        </w:rPr>
        <w:t xml:space="preserve">) </w:t>
      </w:r>
      <w:r w:rsidR="00EA02FC">
        <w:rPr>
          <w:bCs/>
        </w:rPr>
        <w:t xml:space="preserve"> iznosi</w:t>
      </w:r>
      <w:r w:rsidRPr="00535714">
        <w:rPr>
          <w:bCs/>
        </w:rPr>
        <w:t xml:space="preserve"> od </w:t>
      </w:r>
      <w:r w:rsidR="00F02EBB">
        <w:rPr>
          <w:bCs/>
        </w:rPr>
        <w:t>34.517,11</w:t>
      </w:r>
      <w:r w:rsidR="00E358EC">
        <w:rPr>
          <w:bCs/>
        </w:rPr>
        <w:t xml:space="preserve"> kun</w:t>
      </w:r>
      <w:r w:rsidR="00F02EBB">
        <w:rPr>
          <w:bCs/>
        </w:rPr>
        <w:t xml:space="preserve">a, za nekretninu pod točkom I 3) iznosi 37.117,71 kunu, za nekretninu pod točkom I 4) iznosi 37.117,71 kunu i za nekretninu pod točkom I 5) iznosi 37.117,71 kunu </w:t>
      </w:r>
      <w:r w:rsidR="00D05857">
        <w:rPr>
          <w:bCs/>
        </w:rPr>
        <w:t>.</w:t>
      </w:r>
    </w:p>
    <w:p w:rsidRDefault="00FE3A6E" w:rsidP="000B463A" w:rsidR="00FE3A6E" w:rsidRPr="000B463A">
      <w:pPr>
        <w:ind w:firstLine="708"/>
        <w:rPr>
          <w:bCs/>
        </w:rPr>
      </w:pPr>
      <w:r w:rsidRPr="00CB2F04">
        <w:t xml:space="preserve">Izreka pod točkom </w:t>
      </w:r>
      <w:r>
        <w:t>II do VI</w:t>
      </w:r>
      <w:r w:rsidR="000B463A">
        <w:t xml:space="preserve"> temelji se na od</w:t>
      </w:r>
      <w:r w:rsidRPr="00CB2F04">
        <w:t>redbi čl. 108 Ovršnog zakona, a</w:t>
      </w:r>
      <w:r>
        <w:t xml:space="preserve"> odredba pod točkom VII</w:t>
      </w:r>
      <w:r w:rsidRPr="00CB2F04">
        <w:t xml:space="preserve"> temelji se na odredbi čl. 103 Ovršnog zakona. </w:t>
      </w:r>
    </w:p>
    <w:p w:rsidRDefault="00FE3A6E" w:rsidP="00F55922" w:rsidR="00FE3A6E" w:rsidRPr="00CB2F04">
      <w:pPr>
        <w:jc w:val="both"/>
      </w:pPr>
      <w:r w:rsidRPr="00CB2F04">
        <w:t xml:space="preserve"> </w:t>
      </w:r>
    </w:p>
    <w:p w:rsidRDefault="00FE3A6E" w:rsidP="00F55922" w:rsidR="00FE3A6E" w:rsidRPr="00CB2F04">
      <w:pPr>
        <w:jc w:val="center"/>
      </w:pPr>
      <w:r w:rsidRPr="00CB2F04">
        <w:t xml:space="preserve">U Zagrebu, </w:t>
      </w:r>
      <w:r w:rsidR="002D653F">
        <w:t>19</w:t>
      </w:r>
      <w:r w:rsidR="00EA02FC">
        <w:t>. rujna</w:t>
      </w:r>
      <w:r w:rsidR="000B463A">
        <w:t xml:space="preserve"> 2017. </w:t>
      </w:r>
      <w:r w:rsidR="005C61A2">
        <w:t xml:space="preserve">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06112C">
        <w:t>,v.r.</w:t>
      </w:r>
    </w:p>
    <w:p w:rsidRDefault="00FE3A6E" w:rsidP="00F55922" w:rsidR="00FE3A6E" w:rsidRPr="00CB2F04">
      <w:pPr>
        <w:jc w:val="both"/>
        <w:rPr>
          <w:bCs/>
        </w:rPr>
      </w:pPr>
      <w:r w:rsidRPr="00CB2F04">
        <w:rPr>
          <w:bCs/>
        </w:rPr>
        <w:t xml:space="preserve">POUKA O PRAVNOM LIJEKU: </w:t>
      </w:r>
    </w:p>
    <w:p w:rsidRDefault="00FE3A6E" w:rsidP="00F02EBB" w:rsidR="001F1672">
      <w:pPr>
        <w:jc w:val="both"/>
      </w:pPr>
      <w:r w:rsidRPr="00CB2F04">
        <w:t>Protiv ovog rješenja nezadovoljna stranka može uložiti žalbu Visokom trgovačkom sudu Republike Hrvatske u roku od 8 dana po primitku rješenja, a ulaže se putem ovog suda u 3 primjerka</w:t>
      </w:r>
      <w:r w:rsidR="008C3B13">
        <w:tab/>
      </w:r>
      <w:r w:rsidR="00764253">
        <w:tab/>
      </w:r>
    </w:p>
    <w:p w:rsidRDefault="001F1672" w:rsidP="00F02EBB" w:rsidR="001F1672">
      <w:pPr>
        <w:jc w:val="both"/>
      </w:pPr>
    </w:p>
    <w:p w:rsidRDefault="0006112C" w:rsidR="0006112C">
      <w:r>
        <w:tab/>
      </w:r>
      <w:r>
        <w:tab/>
      </w:r>
      <w:r>
        <w:tab/>
      </w:r>
      <w:r>
        <w:tab/>
      </w:r>
      <w:r>
        <w:tab/>
      </w:r>
      <w:r>
        <w:tab/>
      </w:r>
      <w:r>
        <w:tab/>
      </w:r>
      <w:r>
        <w:tab/>
        <w:t>Za točnost otpravka-ovl.službenik</w:t>
      </w:r>
    </w:p>
    <w:p w:rsidRDefault="0006112C" w:rsidP="0006112C" w:rsidR="0006112C">
      <w:pPr>
        <w:ind w:firstLine="708" w:left="5664"/>
      </w:pPr>
      <w:r>
        <w:t>Vinka Mihalinčić</w:t>
      </w:r>
    </w:p>
    <w:p w:rsidRDefault="001F1672" w:rsidP="00F02EBB" w:rsidR="001F1672">
      <w:pPr>
        <w:jc w:val="both"/>
      </w:pPr>
    </w:p>
    <w:p w:rsidRDefault="001F1672" w:rsidP="00F02EBB" w:rsidR="001F1672">
      <w:pPr>
        <w:jc w:val="both"/>
      </w:pPr>
    </w:p>
    <w:p w:rsidRDefault="00F02EBB" w:rsidP="00F02EBB" w:rsidR="008C3B13">
      <w:pPr>
        <w:ind w:left="540"/>
      </w:pPr>
      <w:r>
        <w:t xml:space="preserve"> </w:t>
      </w:r>
    </w:p>
    <w:sectPr w:rsidSect="00F55922" w:rsidR="008C3B13">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52275"/>
      <w:docPartObj>
        <w:docPartGallery w:val="Page Numbers (Top of Page)"/>
        <w:docPartUnique/>
      </w:docPartObj>
    </w:sdtPr>
    <w:sdtEndPr/>
    <w:sdtContent>
      <w:p w:rsidRDefault="00D91CF1" w:rsidP="00D91CF1" w:rsidR="00D91CF1">
        <w:pPr>
          <w:pStyle w:val="Zaglavlje"/>
          <w:ind w:firstLine="2832"/>
          <w:jc w:val="center"/>
        </w:pPr>
        <w:r>
          <w:fldChar w:fldCharType="begin"/>
        </w:r>
        <w:r>
          <w:instrText>PAGE   \* MERGEFORMAT</w:instrText>
        </w:r>
        <w:r>
          <w:fldChar w:fldCharType="separate"/>
        </w:r>
        <w:r w:rsidR="0006112C">
          <w:rPr>
            <w:noProof/>
          </w:rPr>
          <w:t>5</w:t>
        </w:r>
        <w:r>
          <w:fldChar w:fldCharType="end"/>
        </w:r>
        <w:r>
          <w:t xml:space="preserve">                    </w:t>
        </w:r>
        <w:r w:rsidR="00976A5C">
          <w:t>31-</w:t>
        </w:r>
        <w:r w:rsidR="00146301">
          <w:t>St-649/12-287</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E145EB"/>
    <w:multiLevelType w:val="hybridMultilevel"/>
    <w:tmpl w:val="A1C6C762"/>
    <w:lvl w:tplc="CDFCD47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232E0"/>
    <w:rsid w:val="00042E1D"/>
    <w:rsid w:val="0006112C"/>
    <w:rsid w:val="000B1AE4"/>
    <w:rsid w:val="000B31F7"/>
    <w:rsid w:val="000B463A"/>
    <w:rsid w:val="000C7AA4"/>
    <w:rsid w:val="001010F9"/>
    <w:rsid w:val="00111FCA"/>
    <w:rsid w:val="0012640A"/>
    <w:rsid w:val="00146301"/>
    <w:rsid w:val="00150C0C"/>
    <w:rsid w:val="0015645C"/>
    <w:rsid w:val="001821C5"/>
    <w:rsid w:val="001B55EA"/>
    <w:rsid w:val="001C0646"/>
    <w:rsid w:val="001C6B43"/>
    <w:rsid w:val="001F1672"/>
    <w:rsid w:val="002830E3"/>
    <w:rsid w:val="00283809"/>
    <w:rsid w:val="002A262B"/>
    <w:rsid w:val="002A6164"/>
    <w:rsid w:val="002D653F"/>
    <w:rsid w:val="002D7583"/>
    <w:rsid w:val="0030413A"/>
    <w:rsid w:val="00315F46"/>
    <w:rsid w:val="00341B62"/>
    <w:rsid w:val="003F5D58"/>
    <w:rsid w:val="00416735"/>
    <w:rsid w:val="00424FA1"/>
    <w:rsid w:val="004279A5"/>
    <w:rsid w:val="00437C8D"/>
    <w:rsid w:val="00450EF8"/>
    <w:rsid w:val="00462590"/>
    <w:rsid w:val="004A0E50"/>
    <w:rsid w:val="004B4A55"/>
    <w:rsid w:val="004B72A9"/>
    <w:rsid w:val="004D2D59"/>
    <w:rsid w:val="004D61B5"/>
    <w:rsid w:val="004E5C28"/>
    <w:rsid w:val="005032E8"/>
    <w:rsid w:val="005151FF"/>
    <w:rsid w:val="005315D9"/>
    <w:rsid w:val="005C61A2"/>
    <w:rsid w:val="005D4769"/>
    <w:rsid w:val="005E49E6"/>
    <w:rsid w:val="005F7370"/>
    <w:rsid w:val="00633FC2"/>
    <w:rsid w:val="006460AC"/>
    <w:rsid w:val="00646972"/>
    <w:rsid w:val="00660662"/>
    <w:rsid w:val="006630E6"/>
    <w:rsid w:val="00682E60"/>
    <w:rsid w:val="006B1F0A"/>
    <w:rsid w:val="006D37EF"/>
    <w:rsid w:val="006D7209"/>
    <w:rsid w:val="006F1CE2"/>
    <w:rsid w:val="0072109C"/>
    <w:rsid w:val="00756F1D"/>
    <w:rsid w:val="00764253"/>
    <w:rsid w:val="007A5DAF"/>
    <w:rsid w:val="007C5E77"/>
    <w:rsid w:val="007D64D3"/>
    <w:rsid w:val="00805EA0"/>
    <w:rsid w:val="0081698F"/>
    <w:rsid w:val="0083666D"/>
    <w:rsid w:val="00846B97"/>
    <w:rsid w:val="00852BC6"/>
    <w:rsid w:val="00856C92"/>
    <w:rsid w:val="008623C6"/>
    <w:rsid w:val="008C3B13"/>
    <w:rsid w:val="008D12F2"/>
    <w:rsid w:val="008D17EE"/>
    <w:rsid w:val="009203F7"/>
    <w:rsid w:val="009357C1"/>
    <w:rsid w:val="00943431"/>
    <w:rsid w:val="00960FFB"/>
    <w:rsid w:val="0096126C"/>
    <w:rsid w:val="00976A5C"/>
    <w:rsid w:val="00990EC5"/>
    <w:rsid w:val="009936B9"/>
    <w:rsid w:val="00A05E59"/>
    <w:rsid w:val="00A20603"/>
    <w:rsid w:val="00A30FE6"/>
    <w:rsid w:val="00A66F5F"/>
    <w:rsid w:val="00A72987"/>
    <w:rsid w:val="00A80BAD"/>
    <w:rsid w:val="00A81191"/>
    <w:rsid w:val="00A81654"/>
    <w:rsid w:val="00A816CC"/>
    <w:rsid w:val="00A97E67"/>
    <w:rsid w:val="00AB3F3B"/>
    <w:rsid w:val="00B67A9F"/>
    <w:rsid w:val="00B71151"/>
    <w:rsid w:val="00BC79C3"/>
    <w:rsid w:val="00BD271E"/>
    <w:rsid w:val="00C53613"/>
    <w:rsid w:val="00C56F92"/>
    <w:rsid w:val="00CB121F"/>
    <w:rsid w:val="00CC4CC9"/>
    <w:rsid w:val="00CC5CD0"/>
    <w:rsid w:val="00D05857"/>
    <w:rsid w:val="00D12A99"/>
    <w:rsid w:val="00D162A7"/>
    <w:rsid w:val="00D47A54"/>
    <w:rsid w:val="00D51262"/>
    <w:rsid w:val="00D808D9"/>
    <w:rsid w:val="00D91CF1"/>
    <w:rsid w:val="00D92198"/>
    <w:rsid w:val="00DD686D"/>
    <w:rsid w:val="00DE0D50"/>
    <w:rsid w:val="00E358EC"/>
    <w:rsid w:val="00EA02FC"/>
    <w:rsid w:val="00EA30C4"/>
    <w:rsid w:val="00EA3AF8"/>
    <w:rsid w:val="00EB07C2"/>
    <w:rsid w:val="00ED069F"/>
    <w:rsid w:val="00EE6B44"/>
    <w:rsid w:val="00F02EBB"/>
    <w:rsid w:val="00F03F74"/>
    <w:rsid w:val="00F16D75"/>
    <w:rsid w:val="00F33CE5"/>
    <w:rsid w:val="00F45796"/>
    <w:rsid w:val="00F55922"/>
    <w:rsid w:val="00F71E2C"/>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06112C"/>
    <w:rPr>
      <w:color w:val="808080"/>
      <w:bdr w:space="0" w:sz="0" w:color="auto" w:val="none"/>
      <w:shd w:fill="auto" w:color="auto" w:val="clear"/>
    </w:rPr>
  </w:style>
  <w:style w:customStyle="true" w:styleId="eSPISCCParagraphDefaultFont" w:type="character">
    <w:name w:val="eSPIS_CC_Paragraph Default Font"/>
    <w:basedOn w:val="Zadanifontodlomka"/>
    <w:rsid w:val="00061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112C"/>
    <w:rPr>
      <w:bdr w:space="0" w:sz="0" w:color="auto" w:val="none"/>
      <w:shd w:fill="FFFFCC" w:color="auto" w:val="clear"/>
      <w:lang w:val="hr-HR"/>
    </w:rPr>
  </w:style>
  <w:style w:customStyle="true" w:styleId="PozadinaSvijetloCrvena" w:type="character">
    <w:name w:val="Pozadina_SvijetloCrvena"/>
    <w:basedOn w:val="eSPISCCParagraphDefaultFont"/>
    <w:rsid w:val="00061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1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06112C"/>
    <w:rPr>
      <w:color w:val="808080"/>
      <w:bdr w:color="auto" w:space="0" w:sz="0" w:val="none"/>
      <w:shd w:color="auto" w:fill="auto" w:val="clear"/>
    </w:rPr>
  </w:style>
  <w:style w:customStyle="1" w:styleId="eSPISCCParagraphDefaultFont" w:type="character">
    <w:name w:val="eSPIS_CC_Paragraph Default Font"/>
    <w:basedOn w:val="Zadanifontodlomka"/>
    <w:rsid w:val="00061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112C"/>
    <w:rPr>
      <w:bdr w:color="auto" w:space="0" w:sz="0" w:val="none"/>
      <w:shd w:color="auto" w:fill="FFFFCC" w:val="clear"/>
      <w:lang w:val="hr-HR"/>
    </w:rPr>
  </w:style>
  <w:style w:customStyle="1" w:styleId="PozadinaSvijetloCrvena" w:type="character">
    <w:name w:val="Pozadina_SvijetloCrvena"/>
    <w:basedOn w:val="eSPISCCParagraphDefaultFont"/>
    <w:rsid w:val="00061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1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77F407-D787-45F0-8CAF-7AD2A5CC0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1877</properties:Words>
  <properties:Characters>10104</properties:Characters>
  <properties:Lines>240</properties:Lines>
  <properties:Paragraphs>122</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2017-09-19T12:04:00Z</dcterms:created>
  <dc:creator>Vinka Mihalinčić</dc:creator>
  <cp:lastModifiedBy>Vinka Mihalinčić</cp:lastModifiedBy>
  <cp:lastPrinted>2017-09-19T11:42:00Z</cp:lastPrinted>
  <dcterms:modified xmlns:xsi="http://www.w3.org/2001/XMLSchema-instance" xsi:type="dcterms:W3CDTF">2017-09-20T08:49:00Z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