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a914" w14:paraId="f33a91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C207D7" w:rsidRPr="00C207D7">
        <w:t>222</w:t>
      </w:r>
      <w:r w:rsidR="001F3685">
        <w:t>7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47C9A">
        <w:t>10. listopada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F3685" w:rsidRPr="001F3685">
        <w:t>TEHNIČKA RADIONICA-ZAGREB, d.o.o.</w:t>
      </w:r>
      <w:r w:rsidR="001F3685">
        <w:t xml:space="preserve"> Zagreb, </w:t>
      </w:r>
      <w:proofErr w:type="spellStart"/>
      <w:r w:rsidR="001F3685" w:rsidRPr="001F3685">
        <w:t>Brajkovićev</w:t>
      </w:r>
      <w:proofErr w:type="spellEnd"/>
      <w:r w:rsidR="001F3685" w:rsidRPr="001F3685">
        <w:t xml:space="preserve"> prilaz 3</w:t>
      </w:r>
      <w:r w:rsidR="00D47C9A" w:rsidRPr="00EC3348">
        <w:t xml:space="preserve">, OIB: </w:t>
      </w:r>
      <w:r w:rsidR="001F3685" w:rsidRPr="001F3685">
        <w:t>22535823410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1F3685">
        <w:t>13.650,20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47C9A">
        <w:t>10. listopada</w:t>
      </w:r>
      <w:r w:rsidR="005865D0"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203B7E">
        <w:t>,v.r.</w:t>
      </w:r>
    </w:p>
    <w:p w:rsidRDefault="00F8310C" w:rsidP="00572798" w:rsidR="00F8310C" w:rsidRPr="009C5689">
      <w:pPr>
        <w:jc w:val="right"/>
      </w:pPr>
    </w:p>
    <w:p w:rsidRDefault="00203B7E" w:rsidR="00203B7E" w:rsidRPr="00ED5ADF">
      <w:pPr>
        <w:jc w:val="right"/>
      </w:pPr>
    </w:p>
    <w:p w:rsidRDefault="00203B7E" w:rsidR="00203B7E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03B7E" w:rsidR="00203B7E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3B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1F3685" w:rsidRPr="001F3685">
      <w:t>2227-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448A6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011C"/>
    <w:rsid w:val="001F3685"/>
    <w:rsid w:val="001F6933"/>
    <w:rsid w:val="00203B7E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04C3A"/>
    <w:rsid w:val="00742665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C098A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70798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C207D7"/>
    <w:rsid w:val="00C405FD"/>
    <w:rsid w:val="00C41A71"/>
    <w:rsid w:val="00C836B9"/>
    <w:rsid w:val="00C837AA"/>
    <w:rsid w:val="00C958E9"/>
    <w:rsid w:val="00CA0577"/>
    <w:rsid w:val="00CE7362"/>
    <w:rsid w:val="00D01B78"/>
    <w:rsid w:val="00D47C9A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044A0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3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B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B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B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B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3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B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B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B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B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2227</izvorni_sadrzaj>
    <derivirana_varijabla naziv="DomainObject.Predmet.Broj_1">2227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St-2227/2017</izvorni_sadrzaj>
    <derivirana_varijabla naziv="DomainObject.Predmet.OznakaBroj_1">St-2227/2017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TEHNIČKA RADIONICA-ZAGREB, d.o.o.</izvorni_sadrzaj>
    <derivirana_varijabla naziv="DomainObject.Predmet.ProtustrankaFormated_1">  TEHNIČKA RADIONICA-ZAGREB, d.o.o.</derivirana_varijabla>
  </DomainObject.Predmet.ProtustrankaFormated>
  <DomainObject.Predmet.ProtustrankaFormatedOIB>
    <izvorni_sadrzaj>  TEHNIČKA RADIONICA-ZAGREB, d.o.o., OIB 22535823410</izvorni_sadrzaj>
    <derivirana_varijabla naziv="DomainObject.Predmet.ProtustrankaFormatedOIB_1">  TEHNIČKA RADIONICA-ZAGREB, d.o.o., OIB 22535823410</derivirana_varijabla>
  </DomainObject.Predmet.ProtustrankaFormatedOIB>
  <DomainObject.Predmet.ProtustrankaFormatedWithAdress>
    <izvorni_sadrzaj> TEHNIČKA RADIONICA-ZAGREB, d.o.o., Brajkovićev prilaz 3, 10000 Zagreb</izvorni_sadrzaj>
    <derivirana_varijabla naziv="DomainObject.Predmet.ProtustrankaFormatedWithAdress_1"> TEHNIČKA RADIONICA-ZAGREB, d.o.o., Brajkovićev prilaz 3, 10000 Zagreb</derivirana_varijabla>
  </DomainObject.Predmet.ProtustrankaFormatedWithAdress>
  <DomainObject.Predmet.ProtustrankaFormatedWithAdressOIB>
    <izvorni_sadrzaj> TEHNIČKA RADIONICA-ZAGREB, d.o.o., OIB 22535823410, Brajkovićev prilaz 3, 10000 Zagreb</izvorni_sadrzaj>
    <derivirana_varijabla naziv="DomainObject.Predmet.ProtustrankaFormatedWithAdressOIB_1"> TEHNIČKA RADIONICA-ZAGREB, d.o.o., OIB 22535823410, Brajkovićev prilaz 3, 10000 Zagreb</derivirana_varijabla>
  </DomainObject.Predmet.ProtustrankaFormatedWithAdressOIB>
  <DomainObject.Predmet.ProtustrankaWithAdress>
    <izvorni_sadrzaj>TEHNIČKA RADIONICA-ZAGREB, d.o.o. Brajkovićev prilaz 3, 10000 Zagreb</izvorni_sadrzaj>
    <derivirana_varijabla naziv="DomainObject.Predmet.ProtustrankaWithAdress_1">TEHNIČKA RADIONICA-ZAGREB, d.o.o. Brajkovićev prilaz 3, 10000 Zagreb</derivirana_varijabla>
  </DomainObject.Predmet.ProtustrankaWithAdress>
  <DomainObject.Predmet.ProtustrankaWithAdressOIB>
    <izvorni_sadrzaj>TEHNIČKA RADIONICA-ZAGREB, d.o.o., OIB 22535823410, Brajkovićev prilaz 3, 10000 Zagreb</izvorni_sadrzaj>
    <derivirana_varijabla naziv="DomainObject.Predmet.ProtustrankaWithAdressOIB_1">TEHNIČKA RADIONICA-ZAGREB, d.o.o., OIB 22535823410, Brajkovićev prilaz 3, 10000 Zagreb</derivirana_varijabla>
  </DomainObject.Predmet.ProtustrankaWithAdressOIB>
  <DomainObject.Predmet.ProtustrankaNazivFormated>
    <izvorni_sadrzaj>TEHNIČKA RADIONICA-ZAGREB, d.o.o.</izvorni_sadrzaj>
    <derivirana_varijabla naziv="DomainObject.Predmet.ProtustrankaNazivFormated_1">TEHNIČKA RADIONICA-ZAGREB, d.o.o.</derivirana_varijabla>
  </DomainObject.Predmet.ProtustrankaNazivFormated>
  <DomainObject.Predmet.ProtustrankaNazivFormatedOIB>
    <izvorni_sadrzaj>TEHNIČKA RADIONICA-ZAGREB, d.o.o., OIB 22535823410</izvorni_sadrzaj>
    <derivirana_varijabla naziv="DomainObject.Predmet.ProtustrankaNazivFormatedOIB_1">TEHNIČKA RADIONICA-ZAGREB, d.o.o., OIB 22535823410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TEHNIČKA RADIONICA-ZAGREB, d.o.o.</item>
    </izvorni_sadrzaj>
    <derivirana_varijabla naziv="DomainObject.Predmet.ProtuStrankaListFormated_1">
      <item>TEHNIČKA RADIONICA-ZAGREB, d.o.o.</item>
    </derivirana_varijabla>
  </DomainObject.Predmet.ProtuStrankaListFormated>
  <DomainObject.Predmet.ProtuStrankaListFormatedOIB>
    <izvorni_sadrzaj>
      <item>TEHNIČKA RADIONICA-ZAGREB, d.o.o., OIB 22535823410</item>
    </izvorni_sadrzaj>
    <derivirana_varijabla naziv="DomainObject.Predmet.ProtuStrankaListFormatedOIB_1">
      <item>TEHNIČKA RADIONICA-ZAGREB, d.o.o., OIB 22535823410</item>
    </derivirana_varijabla>
  </DomainObject.Predmet.ProtuStrankaListFormatedOIB>
  <DomainObject.Predmet.ProtuStrankaListFormatedWithAdress>
    <izvorni_sadrzaj>
      <item>TEHNIČKA RADIONICA-ZAGREB, d.o.o., Brajkovićev prilaz 3, 10000 Zagreb</item>
    </izvorni_sadrzaj>
    <derivirana_varijabla naziv="DomainObject.Predmet.ProtuStrankaListFormatedWithAdress_1">
      <item>TEHNIČKA RADIONICA-ZAGREB, d.o.o., Brajkovićev prilaz 3, 10000 Zagreb</item>
    </derivirana_varijabla>
  </DomainObject.Predmet.ProtuStrankaListFormatedWithAdress>
  <DomainObject.Predmet.ProtuStrankaListFormatedWithAdressOIB>
    <izvorni_sadrzaj>
      <item>TEHNIČKA RADIONICA-ZAGREB, d.o.o., OIB 22535823410, Brajkovićev prilaz 3, 10000 Zagreb</item>
    </izvorni_sadrzaj>
    <derivirana_varijabla naziv="DomainObject.Predmet.ProtuStrankaListFormatedWithAdressOIB_1">
      <item>TEHNIČKA RADIONICA-ZAGREB, d.o.o., OIB 22535823410, Brajkovićev prilaz 3, 10000 Zagreb</item>
    </derivirana_varijabla>
  </DomainObject.Predmet.ProtuStrankaListFormatedWithAdressOIB>
  <DomainObject.Predmet.ProtuStrankaListNazivFormated>
    <izvorni_sadrzaj>
      <item>TEHNIČKA RADIONICA-ZAGREB, d.o.o.</item>
    </izvorni_sadrzaj>
    <derivirana_varijabla naziv="DomainObject.Predmet.ProtuStrankaListNazivFormated_1">
      <item>TEHNIČKA RADIONICA-ZAGREB, d.o.o.</item>
    </derivirana_varijabla>
  </DomainObject.Predmet.ProtuStrankaListNazivFormated>
  <DomainObject.Predmet.ProtuStrankaListNazivFormatedOIB>
    <izvorni_sadrzaj>
      <item>TEHNIČKA RADIONICA-ZAGREB, d.o.o., OIB 22535823410</item>
    </izvorni_sadrzaj>
    <derivirana_varijabla naziv="DomainObject.Predmet.ProtuStrankaListNazivFormatedOIB_1">
      <item>TEHNIČKA RADIONICA-ZAGREB, d.o.o., OIB 22535823410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TEHNIČKA RADIONICA-ZAGREB, d.o.o.</izvorni_sadrzaj>
    <derivirana_varijabla naziv="DomainObject.Predmet.ProtustrankaIDrugi_1">TEHNIČKA RADIONICA-ZAGREB,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TEHNIČKA RADIONICA-ZAGREB, d.o.o., OIB 22535823410, Brajkovićev prilaz 3, 10000 Zagreb</izvorni_sadrzaj>
    <derivirana_varijabla naziv="DomainObject.Predmet.ProtustrankaIDrugiAdressOIB_1">TEHNIČKA RADIONICA-ZAGREB, d.o.o., OIB 22535823410, Brajkovićev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TEHNIČKA RADIONICA-ZAGREB, d.o.o.</item>
    </izvorni_sadrzaj>
    <derivirana_varijabla naziv="DomainObject.Predmet.SudioniciListNaziv_1">
      <item>FINA Regionalni centar Zagreb</item>
      <item>TEHNIČKA RADIONICA-ZAGREB,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TEHNIČKA RADIONICA-ZAGREB, d.o.o., OIB 22535823410, Brajkovićev prilaz 3,10000 Zagreb</item>
    </izvorni_sadrzaj>
    <derivirana_varijabla naziv="DomainObject.Predmet.SudioniciListAdressOIB_1">
      <item>FINA Regionalni centar Zagreb, OIB 85821130368, Trg svibanjskih žrtava 1995. 1,10000 Zagreb</item>
      <item>TEHNIČKA RADIONICA-ZAGREB, d.o.o., OIB 22535823410, Brajkovićev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22535823410</item>
    </izvorni_sadrzaj>
    <derivirana_varijabla naziv="DomainObject.Predmet.SudioniciListNazivOIB_1">
      <item>, OIB 85821130368</item>
      <item>, OIB 22535823410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98D0B-36B3-4C97-A7F3-821B30A227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1354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2017-10-10T07:27:00Z</dcterms:created>
  <dc:creator>ilukac</dc:creator>
  <cp:lastModifiedBy>Ljubica Radošević</cp:lastModifiedBy>
  <cp:lastPrinted>2017-10-10T07:37:00Z</cp:lastPrinted>
  <dcterms:modified xmlns:xsi="http://www.w3.org/2001/XMLSchema-instance" xsi:type="dcterms:W3CDTF">2017-10-10T07:37:00Z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