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070d" w14:paraId="ef5070d" w:rsidRDefault="00AB57C4" w:rsidP="00AB57C4" w:rsidR="00AB57C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7C4" w:rsidP="00AB57C4" w:rsidR="00AB57C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B57C4" w:rsidP="00AB57C4" w:rsidR="00AB57C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B57C4" w:rsidP="00AB57C4" w:rsidR="00AB57C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B57C4" w:rsidP="00AB57C4" w:rsidR="00AB57C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B57C4" w:rsidP="00AB57C4" w:rsidR="00AB57C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B57C4" w:rsidP="00AB57C4" w:rsidR="00AB57C4" w:rsidRPr="005D578C">
      <w:pPr>
        <w:jc w:val="center"/>
        <w:rPr>
          <w:rFonts w:cs="Times New Roman" w:eastAsia="Times New Roman"/>
          <w:szCs w:val="24"/>
        </w:rPr>
      </w:pPr>
    </w:p>
    <w:p w:rsidRDefault="00AB57C4" w:rsidP="00AB57C4" w:rsidR="00AB57C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B57C4" w:rsidP="00AB57C4" w:rsidR="00AB57C4" w:rsidRPr="005D578C">
      <w:pPr>
        <w:rPr>
          <w:rFonts w:cs="Times New Roman" w:eastAsia="Times New Roman"/>
          <w:szCs w:val="24"/>
        </w:rPr>
      </w:pPr>
    </w:p>
    <w:p w:rsidRDefault="00AB57C4" w:rsidP="00AB57C4" w:rsidR="00AB57C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C. L. O. E. TOURS d. o. o. Nova Vas, Kukci, Jasenova 35, OIB </w:t>
      </w:r>
      <w:r w:rsidRPr="00AB57C4">
        <w:rPr>
          <w:rFonts w:cs="Times New Roman" w:eastAsia="Times New Roman"/>
        </w:rPr>
        <w:t>51373396843</w:t>
      </w:r>
      <w:r>
        <w:rPr>
          <w:rFonts w:cs="Times New Roman" w:eastAsia="Times New Roman"/>
        </w:rPr>
        <w:t xml:space="preserve">, MBS </w:t>
      </w:r>
      <w:r w:rsidRPr="00AB57C4">
        <w:rPr>
          <w:rFonts w:cs="Times New Roman" w:eastAsia="Times New Roman"/>
        </w:rPr>
        <w:t>130004497</w:t>
      </w:r>
      <w:r>
        <w:rPr>
          <w:rFonts w:cs="Times New Roman" w:eastAsia="Times New Roman"/>
          <w:szCs w:val="24"/>
        </w:rPr>
        <w:t xml:space="preserve">, </w:t>
      </w:r>
      <w:r w:rsidR="00464E81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>. lipnja 2017.</w:t>
      </w:r>
    </w:p>
    <w:p w:rsidRDefault="00AB57C4" w:rsidP="00AB57C4" w:rsidR="00AB57C4" w:rsidRPr="005D578C">
      <w:pPr>
        <w:rPr>
          <w:rFonts w:cs="Times New Roman" w:eastAsia="Times New Roman"/>
          <w:szCs w:val="24"/>
        </w:rPr>
      </w:pPr>
    </w:p>
    <w:p w:rsidRDefault="00AB57C4" w:rsidP="00AB57C4" w:rsidR="00AB57C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B57C4" w:rsidP="00AB57C4" w:rsidR="00AB57C4" w:rsidRPr="005D578C">
      <w:pPr>
        <w:rPr>
          <w:rFonts w:cs="Times New Roman" w:eastAsia="Times New Roman"/>
          <w:szCs w:val="24"/>
        </w:rPr>
      </w:pPr>
    </w:p>
    <w:p w:rsidRDefault="00AB57C4" w:rsidP="00AB57C4" w:rsidR="00AB57C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C. L. O. E. TOURS d. o. o. Nova Vas, Kukci, Jasenova 35, OIB </w:t>
      </w:r>
      <w:r w:rsidRPr="00AB57C4">
        <w:rPr>
          <w:rFonts w:cs="Times New Roman" w:eastAsia="Times New Roman"/>
        </w:rPr>
        <w:t>51373396843</w:t>
      </w:r>
      <w:r>
        <w:rPr>
          <w:rFonts w:cs="Times New Roman" w:eastAsia="Times New Roman"/>
        </w:rPr>
        <w:t xml:space="preserve">, MBS </w:t>
      </w:r>
      <w:r w:rsidRPr="00AB57C4">
        <w:rPr>
          <w:rFonts w:cs="Times New Roman" w:eastAsia="Times New Roman"/>
        </w:rPr>
        <w:t>130004497</w:t>
      </w:r>
      <w:r>
        <w:rPr>
          <w:rFonts w:cs="Times New Roman" w:eastAsia="Times New Roman"/>
          <w:szCs w:val="24"/>
        </w:rPr>
        <w:t>.</w:t>
      </w:r>
    </w:p>
    <w:p w:rsidRDefault="00AB57C4" w:rsidP="00AB57C4" w:rsidR="00AB57C4" w:rsidRPr="005D578C">
      <w:pPr>
        <w:rPr>
          <w:rFonts w:cs="Times New Roman" w:eastAsia="Times New Roman"/>
          <w:szCs w:val="24"/>
        </w:rPr>
      </w:pPr>
    </w:p>
    <w:p w:rsidRDefault="00AB57C4" w:rsidP="00AB57C4" w:rsidR="00AB57C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AB57C4" w:rsidP="00AB57C4" w:rsidR="00AB57C4">
      <w:pPr>
        <w:ind w:firstLine="708"/>
        <w:rPr>
          <w:rFonts w:cs="Times New Roman" w:eastAsia="Times New Roman"/>
          <w:szCs w:val="20"/>
        </w:rPr>
      </w:pPr>
    </w:p>
    <w:p w:rsidRDefault="00AB57C4" w:rsidP="00AB57C4" w:rsidR="00AB57C4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C. L. O. E. TOURS d. o. o. Nova Vas, Kukci, Jasenova 35, OIB </w:t>
      </w:r>
      <w:r w:rsidRPr="00AB57C4">
        <w:rPr>
          <w:rFonts w:cs="Times New Roman" w:eastAsia="Times New Roman"/>
        </w:rPr>
        <w:t>51373396843</w:t>
      </w:r>
      <w:r>
        <w:rPr>
          <w:rFonts w:cs="Times New Roman" w:eastAsia="Times New Roman"/>
        </w:rPr>
        <w:t xml:space="preserve">, MBS </w:t>
      </w:r>
      <w:r w:rsidRPr="00AB57C4">
        <w:rPr>
          <w:rFonts w:cs="Times New Roman" w:eastAsia="Times New Roman"/>
        </w:rPr>
        <w:t>130004497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3333-222-2017, i da obustavi daljnju pljenidbu do iznosa od 5.000,00 kn.</w:t>
      </w:r>
    </w:p>
    <w:p w:rsidRDefault="00AB57C4" w:rsidP="00AB57C4" w:rsidR="00AB57C4">
      <w:pPr>
        <w:rPr>
          <w:rFonts w:cs="Times New Roman" w:eastAsia="Times New Roman"/>
          <w:szCs w:val="20"/>
        </w:rPr>
      </w:pPr>
    </w:p>
    <w:p w:rsidRDefault="00AB57C4" w:rsidP="00AB57C4" w:rsidR="00AB57C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C. L. O. E. TOURS d. o. o. Nova Vas, Kukci, Jasenova 35, OIB </w:t>
      </w:r>
      <w:r w:rsidRPr="00AB57C4">
        <w:rPr>
          <w:rFonts w:cs="Times New Roman" w:eastAsia="Times New Roman"/>
        </w:rPr>
        <w:t>51373396843</w:t>
      </w:r>
      <w:r>
        <w:rPr>
          <w:rFonts w:cs="Times New Roman" w:eastAsia="Times New Roman"/>
        </w:rPr>
        <w:t xml:space="preserve">, MBS </w:t>
      </w:r>
      <w:r w:rsidRPr="00AB57C4">
        <w:rPr>
          <w:rFonts w:cs="Times New Roman" w:eastAsia="Times New Roman"/>
        </w:rPr>
        <w:t>130004497</w:t>
      </w:r>
      <w:r>
        <w:rPr>
          <w:rFonts w:cs="Times New Roman" w:eastAsia="Times New Roman"/>
          <w:szCs w:val="24"/>
        </w:rPr>
        <w:t>.</w:t>
      </w:r>
    </w:p>
    <w:p w:rsidRDefault="00AB57C4" w:rsidP="00AB57C4" w:rsidR="00AB57C4">
      <w:pPr>
        <w:ind w:firstLine="709"/>
        <w:rPr>
          <w:rFonts w:cs="Times New Roman" w:eastAsia="Times New Roman"/>
          <w:szCs w:val="24"/>
        </w:rPr>
      </w:pPr>
    </w:p>
    <w:p w:rsidRDefault="00AB57C4" w:rsidP="00AB57C4" w:rsidR="00AB57C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C. L. O. E. TOURS d. o. o. Nova Vas, Kukci, Jasenova 35, OIB </w:t>
      </w:r>
      <w:r w:rsidRPr="00AB57C4">
        <w:rPr>
          <w:rFonts w:cs="Times New Roman" w:eastAsia="Times New Roman"/>
        </w:rPr>
        <w:t>51373396843</w:t>
      </w:r>
      <w:r>
        <w:rPr>
          <w:rFonts w:cs="Times New Roman" w:eastAsia="Times New Roman"/>
        </w:rPr>
        <w:t xml:space="preserve">, MBS </w:t>
      </w:r>
      <w:r w:rsidRPr="00AB57C4">
        <w:rPr>
          <w:rFonts w:cs="Times New Roman" w:eastAsia="Times New Roman"/>
        </w:rPr>
        <w:t>130004497</w:t>
      </w:r>
      <w:r>
        <w:rPr>
          <w:rFonts w:cs="Times New Roman" w:eastAsia="Times New Roman"/>
          <w:szCs w:val="24"/>
        </w:rPr>
        <w:t>.</w:t>
      </w:r>
    </w:p>
    <w:p w:rsidRDefault="00AB57C4" w:rsidP="00AB57C4" w:rsidR="00AB57C4">
      <w:pPr>
        <w:rPr>
          <w:rFonts w:cs="Times New Roman" w:eastAsia="Times New Roman"/>
          <w:szCs w:val="24"/>
        </w:rPr>
      </w:pPr>
    </w:p>
    <w:p w:rsidRDefault="00AB57C4" w:rsidP="00AB57C4" w:rsidR="00AB57C4" w:rsidRPr="005D578C">
      <w:pPr>
        <w:rPr>
          <w:rFonts w:cs="Times New Roman" w:eastAsia="Times New Roman"/>
          <w:szCs w:val="24"/>
        </w:rPr>
      </w:pPr>
    </w:p>
    <w:p w:rsidRDefault="00AB57C4" w:rsidP="00AB57C4" w:rsidR="00AB57C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B57C4" w:rsidP="00AB57C4" w:rsidR="00AB57C4">
      <w:pPr>
        <w:ind w:firstLine="708"/>
        <w:rPr>
          <w:rFonts w:cs="Times New Roman" w:eastAsia="Times New Roman"/>
          <w:szCs w:val="24"/>
        </w:rPr>
      </w:pPr>
    </w:p>
    <w:p w:rsidRDefault="00AB57C4" w:rsidP="00AB57C4" w:rsidR="00AB57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11.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C. L. O. E. TOURS d. o. o. Nova Vas</w:t>
      </w:r>
      <w:r>
        <w:rPr>
          <w:rFonts w:cs="Times New Roman" w:eastAsia="Times New Roman"/>
          <w:szCs w:val="24"/>
        </w:rPr>
        <w:t>.</w:t>
      </w:r>
    </w:p>
    <w:p w:rsidRDefault="00AB57C4" w:rsidP="00AB57C4" w:rsidR="00AB57C4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7. travnja 2017. imao neizvršene osnove za plaćanje u neprekinutom razdoblju od 120 dana u ukupnom iznosu 18.766,18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24. travnja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St-222/2017-3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AB57C4" w:rsidP="00AB57C4" w:rsidR="00AB57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AB57C4" w:rsidP="00AB57C4" w:rsidR="00AB57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AB57C4" w:rsidP="00AB57C4" w:rsidR="00AB57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AB57C4" w:rsidP="00AB57C4" w:rsidR="00AB57C4" w:rsidRPr="005D578C">
      <w:pPr>
        <w:rPr>
          <w:rFonts w:cs="Times New Roman" w:eastAsia="Times New Roman"/>
          <w:szCs w:val="24"/>
        </w:rPr>
      </w:pPr>
    </w:p>
    <w:p w:rsidRDefault="00AB57C4" w:rsidP="00AB57C4" w:rsidR="00AB57C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64E81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>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B57C4" w:rsidP="00AB57C4" w:rsidR="00AB57C4">
      <w:pPr>
        <w:rPr>
          <w:rFonts w:cs="Times New Roman" w:eastAsia="Times New Roman"/>
          <w:szCs w:val="24"/>
        </w:rPr>
      </w:pPr>
    </w:p>
    <w:p w:rsidRDefault="00AB57C4" w:rsidP="00AB57C4" w:rsidR="00AB57C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B57C4" w:rsidP="00AB57C4" w:rsidR="00AB57C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500330">
        <w:rPr>
          <w:rFonts w:cs="Times New Roman" w:eastAsia="Times New Roman"/>
          <w:szCs w:val="24"/>
        </w:rPr>
        <w:t>, v.r.</w:t>
      </w:r>
    </w:p>
    <w:p w:rsidRDefault="00AB57C4" w:rsidP="00AB57C4" w:rsidR="00AB57C4" w:rsidRPr="005D578C">
      <w:pPr>
        <w:jc w:val="left"/>
        <w:rPr>
          <w:rFonts w:cs="Times New Roman" w:eastAsia="Times New Roman"/>
          <w:szCs w:val="24"/>
        </w:rPr>
      </w:pPr>
    </w:p>
    <w:p w:rsidRDefault="00AB57C4" w:rsidP="00AB57C4" w:rsidR="00AB57C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B57C4" w:rsidP="00AB57C4" w:rsidR="00AB57C4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B57C4" w:rsidP="00AB57C4" w:rsidR="00AB57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AB57C4" w:rsidP="00AB57C4" w:rsidR="00AB57C4">
      <w:pPr>
        <w:rPr>
          <w:rFonts w:cs="Times New Roman" w:eastAsia="Times New Roman"/>
          <w:szCs w:val="24"/>
        </w:rPr>
      </w:pPr>
    </w:p>
    <w:p w:rsidRDefault="00AB57C4" w:rsidP="00AB57C4" w:rsidR="00AB57C4" w:rsidRPr="005D578C">
      <w:pPr>
        <w:rPr>
          <w:rFonts w:cs="Times New Roman" w:eastAsia="Times New Roman"/>
          <w:szCs w:val="24"/>
        </w:rPr>
      </w:pPr>
    </w:p>
    <w:p w:rsidRDefault="00AB57C4" w:rsidP="00AB57C4" w:rsidR="00AB57C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B57C4" w:rsidP="00AB57C4" w:rsidR="00AB57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B57C4" w:rsidP="00AB57C4" w:rsidR="00AB57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C. L. O. E. TOURS d. o. o. Nova Vas, Kukci, Jasenova 35, </w:t>
      </w:r>
    </w:p>
    <w:p w:rsidRDefault="00AB57C4" w:rsidP="00AB57C4" w:rsidR="00AB57C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B57C4" w:rsidP="00AB57C4" w:rsidR="00AB57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B57C4" w:rsidP="00AB57C4" w:rsidR="00AB57C4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AB57C4" w:rsidP="00AB57C4" w:rsidR="00AB57C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B57C4" w:rsidP="00AB57C4" w:rsidR="00AB57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B57C4" w:rsidP="00AB57C4" w:rsidR="00AB57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B57C4" w:rsidP="00AB57C4" w:rsidR="00AB57C4"/>
    <w:p w:rsidRDefault="00AB57C4" w:rsidP="00AB57C4" w:rsidR="00AB57C4"/>
    <w:p w:rsidRDefault="00AB57C4" w:rsidP="00AB57C4" w:rsidR="00AB57C4"/>
    <w:p w:rsidRDefault="009E1C50" w:rsidR="009E1C50"/>
    <w:sectPr w:rsidSect="00FE69D3" w:rsidR="009E1C5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7C4" w:rsidP="00AB57C4" w:rsidR="00AB57C4">
      <w:r>
        <w:separator/>
      </w:r>
    </w:p>
  </w:endnote>
  <w:endnote w:id="0" w:type="continuationSeparator">
    <w:p w:rsidRDefault="00AB57C4" w:rsidP="00AB57C4" w:rsidR="00AB5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7C4" w:rsidP="00AB57C4" w:rsidR="00AB57C4">
      <w:r>
        <w:separator/>
      </w:r>
    </w:p>
  </w:footnote>
  <w:footnote w:id="0" w:type="continuationSeparator">
    <w:p w:rsidRDefault="00AB57C4" w:rsidP="00AB57C4" w:rsidR="00AB5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57C4" w:rsidP="00FE69D3" w:rsidR="00FE69D3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0033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St-222/2017-4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57C4" w:rsidP="00FE69D3" w:rsidR="00FE69D3" w:rsidRPr="00970AE0">
    <w:pPr>
      <w:pStyle w:val="Zaglavlje"/>
      <w:jc w:val="right"/>
    </w:pPr>
    <w:r>
      <w:rPr>
        <w:szCs w:val="24"/>
      </w:rPr>
      <w:t>9 St-222/2017-4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AA8"/>
    <w:rsid w:val="00464E81"/>
    <w:rsid w:val="00500330"/>
    <w:rsid w:val="009E1C50"/>
    <w:rsid w:val="00AB57C4"/>
    <w:rsid w:val="00B2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57C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57C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B57C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5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57C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5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57C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03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33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0033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0033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0033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57C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57C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B57C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5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57C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5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57C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03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33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0033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0033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0033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St-222/2017</izvorni_sadrzaj>
    <derivirana_varijabla naziv="DomainObject.Predmet.OznakaBroj_1">St-222/2017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C.L.O.E. TOURS d.o.o. NOVA VAS</izvorni_sadrzaj>
    <derivirana_varijabla naziv="DomainObject.Predmet.ProtustrankaFormated_1">  C.L.O.E. TOURS d.o.o. NOVA VAS</derivirana_varijabla>
  </DomainObject.Predmet.ProtustrankaFormated>
  <DomainObject.Predmet.ProtustrankaFormatedOIB>
    <izvorni_sadrzaj>  C.L.O.E. TOURS d.o.o. NOVA VAS, OIB 51373396843</izvorni_sadrzaj>
    <derivirana_varijabla naziv="DomainObject.Predmet.ProtustrankaFormatedOIB_1">  C.L.O.E. TOURS d.o.o. NOVA VAS, OIB 51373396843</derivirana_varijabla>
  </DomainObject.Predmet.ProtustrankaFormatedOIB>
  <DomainObject.Predmet.ProtustrankaFormatedWithAdress>
    <izvorni_sadrzaj> C.L.O.E. TOURS d.o.o. NOVA VAS, Kukci, Jasenova 35, 52440 Poreč</izvorni_sadrzaj>
    <derivirana_varijabla naziv="DomainObject.Predmet.ProtustrankaFormatedWithAdress_1"> C.L.O.E. TOURS d.o.o. NOVA VAS, Kukci, Jasenova 35, 52440 Poreč</derivirana_varijabla>
  </DomainObject.Predmet.ProtustrankaFormatedWithAdress>
  <DomainObject.Predmet.ProtustrankaFormatedWithAdressOIB>
    <izvorni_sadrzaj> C.L.O.E. TOURS d.o.o. NOVA VAS, OIB 51373396843, Kukci, Jasenova 35, 52440 Poreč</izvorni_sadrzaj>
    <derivirana_varijabla naziv="DomainObject.Predmet.ProtustrankaFormatedWithAdressOIB_1"> C.L.O.E. TOURS d.o.o. NOVA VAS, OIB 51373396843, Kukci, Jasenova 35, 52440 Poreč</derivirana_varijabla>
  </DomainObject.Predmet.ProtustrankaFormatedWithAdressOIB>
  <DomainObject.Predmet.ProtustrankaWithAdress>
    <izvorni_sadrzaj>C.L.O.E. TOURS d.o.o. NOVA VAS Kukci, Jasenova 35, 52440 Poreč</izvorni_sadrzaj>
    <derivirana_varijabla naziv="DomainObject.Predmet.ProtustrankaWithAdress_1">C.L.O.E. TOURS d.o.o. NOVA VAS Kukci, Jasenova 35, 52440 Poreč</derivirana_varijabla>
  </DomainObject.Predmet.ProtustrankaWithAdress>
  <DomainObject.Predmet.ProtustrankaWithAdressOIB>
    <izvorni_sadrzaj>C.L.O.E. TOURS d.o.o. NOVA VAS, OIB 51373396843, Kukci, Jasenova 35, 52440 Poreč</izvorni_sadrzaj>
    <derivirana_varijabla naziv="DomainObject.Predmet.ProtustrankaWithAdressOIB_1">C.L.O.E. TOURS d.o.o. NOVA VAS, OIB 51373396843, Kukci, Jasenova 35, 52440 Poreč</derivirana_varijabla>
  </DomainObject.Predmet.ProtustrankaWithAdressOIB>
  <DomainObject.Predmet.ProtustrankaNazivFormated>
    <izvorni_sadrzaj>C.L.O.E. TOURS d.o.o. NOVA VAS</izvorni_sadrzaj>
    <derivirana_varijabla naziv="DomainObject.Predmet.ProtustrankaNazivFormated_1">C.L.O.E. TOURS d.o.o. NOVA VAS</derivirana_varijabla>
  </DomainObject.Predmet.ProtustrankaNazivFormated>
  <DomainObject.Predmet.ProtustrankaNazivFormatedOIB>
    <izvorni_sadrzaj>C.L.O.E. TOURS d.o.o. NOVA VAS, OIB 51373396843</izvorni_sadrzaj>
    <derivirana_varijabla naziv="DomainObject.Predmet.ProtustrankaNazivFormatedOIB_1">C.L.O.E. TOURS d.o.o. NOVA VAS, OIB 51373396843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18766.18</izvorni_sadrzaj>
    <derivirana_varijabla naziv="DomainObject.Predmet.TrenutnaVrijednost_1">18766.18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C.L.O.E. TOURS d.o.o. NOVA VAS</item>
    </izvorni_sadrzaj>
    <derivirana_varijabla naziv="DomainObject.Predmet.ProtuStrankaListFormated_1">
      <item>C.L.O.E. TOURS d.o.o. NOVA VAS</item>
    </derivirana_varijabla>
  </DomainObject.Predmet.ProtuStrankaListFormated>
  <DomainObject.Predmet.ProtuStrankaListFormatedOIB>
    <izvorni_sadrzaj>
      <item>C.L.O.E. TOURS d.o.o. NOVA VAS, OIB 51373396843</item>
    </izvorni_sadrzaj>
    <derivirana_varijabla naziv="DomainObject.Predmet.ProtuStrankaListFormatedOIB_1">
      <item>C.L.O.E. TOURS d.o.o. NOVA VAS, OIB 51373396843</item>
    </derivirana_varijabla>
  </DomainObject.Predmet.ProtuStrankaListFormatedOIB>
  <DomainObject.Predmet.ProtuStrankaListFormatedWithAdress>
    <izvorni_sadrzaj>
      <item>C.L.O.E. TOURS d.o.o. NOVA VAS, Kukci, Jasenova 35, 52440 Poreč</item>
    </izvorni_sadrzaj>
    <derivirana_varijabla naziv="DomainObject.Predmet.ProtuStrankaListFormatedWithAdress_1">
      <item>C.L.O.E. TOURS d.o.o. NOVA VAS, Kukci, Jasenova 35, 52440 Poreč</item>
    </derivirana_varijabla>
  </DomainObject.Predmet.ProtuStrankaListFormatedWithAdress>
  <DomainObject.Predmet.ProtuStrankaListFormatedWithAdressOIB>
    <izvorni_sadrzaj>
      <item>C.L.O.E. TOURS d.o.o. NOVA VAS, OIB 51373396843, Kukci, Jasenova 35, 52440 Poreč</item>
    </izvorni_sadrzaj>
    <derivirana_varijabla naziv="DomainObject.Predmet.ProtuStrankaListFormatedWithAdressOIB_1">
      <item>C.L.O.E. TOURS d.o.o. NOVA VAS, OIB 51373396843, Kukci, Jasenova 35, 52440 Poreč</item>
    </derivirana_varijabla>
  </DomainObject.Predmet.ProtuStrankaListFormatedWithAdressOIB>
  <DomainObject.Predmet.ProtuStrankaListNazivFormated>
    <izvorni_sadrzaj>
      <item>C.L.O.E. TOURS d.o.o. NOVA VAS</item>
    </izvorni_sadrzaj>
    <derivirana_varijabla naziv="DomainObject.Predmet.ProtuStrankaListNazivFormated_1">
      <item>C.L.O.E. TOURS d.o.o. NOVA VAS</item>
    </derivirana_varijabla>
  </DomainObject.Predmet.ProtuStrankaListNazivFormated>
  <DomainObject.Predmet.ProtuStrankaListNazivFormatedOIB>
    <izvorni_sadrzaj>
      <item>C.L.O.E. TOURS d.o.o. NOVA VAS, OIB 51373396843</item>
    </izvorni_sadrzaj>
    <derivirana_varijabla naziv="DomainObject.Predmet.ProtuStrankaListNazivFormatedOIB_1">
      <item>C.L.O.E. TOURS d.o.o. NOVA VAS, OIB 51373396843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C.L.O.E. TOURS d.o.o. NOVA VAS</izvorni_sadrzaj>
    <derivirana_varijabla naziv="DomainObject.Predmet.ProtustrankaIDrugi_1">C.L.O.E. TOURS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C.L.O.E. TOURS d.o.o. NOVA VAS, OIB 51373396843, Kukci, Jasenova 35, 52440 Poreč</izvorni_sadrzaj>
    <derivirana_varijabla naziv="DomainObject.Predmet.ProtustrankaIDrugiAdressOIB_1">C.L.O.E. TOURS d.o.o. NOVA VAS, OIB 51373396843, Kukci, Jasenova 35,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C.L.O.E. TOURS d.o.o. NOVA VAS</item>
    </izvorni_sadrzaj>
    <derivirana_varijabla naziv="DomainObject.Predmet.SudioniciListNaziv_1">
      <item>FINANCIJSKA AGENCIJA, RC RIJEKA, PODRUŽNICA PULA, PULA</item>
      <item>C.L.O.E. TOURS d.o.o. NOVA VAS</item>
    </derivirana_varijabla>
  </DomainObject.Predmet.SudioniciListNaziv>
  <DomainObject.Predmet.SudioniciListAdressOIB>
    <izvorni_sadrzaj>
      <item>FINANCIJSKA AGENCIJA, RC RIJEKA, PODRUŽNICA PULA, PULA, OIB 85821130368, Giardini 5,52100 Pula</item>
      <item>C.L.O.E. TOURS d.o.o. NOVA VAS, OIB 51373396843, Kukci, Jasenova 35,52440 Poreč</item>
    </izvorni_sadrzaj>
    <derivirana_varijabla naziv="DomainObject.Predmet.SudioniciListAdressOIB_1">
      <item>FINANCIJSKA AGENCIJA, RC RIJEKA, PODRUŽNICA PULA, PULA, OIB 85821130368, Giardini 5,52100 Pula</item>
      <item>C.L.O.E. TOURS d.o.o. NOVA VAS, OIB 51373396843, Kukci, Jasenova 35,52440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51373396843</item>
    </izvorni_sadrzaj>
    <derivirana_varijabla naziv="DomainObject.Predmet.SudioniciListNazivOIB_1">
      <item>, OIB 85821130368</item>
      <item>, OIB 51373396843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812</properties:Words>
  <properties:Characters>4133</properties:Characters>
  <properties:Lines>95</properties:Lines>
  <properties:Paragraphs>33</properties:Paragraphs>
  <properties:TotalTime>5</properties:TotalTime>
  <properties:ScaleCrop>false</properties:ScaleCrop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2017-06-19T08:24:00Z</dcterms:created>
  <dc:creator>Morena Brajuha</dc:creator>
  <dc:description/>
  <cp:keywords/>
  <cp:lastModifiedBy>Ana Jeromela</cp:lastModifiedBy>
  <cp:lastPrinted>2017-06-27T07:54:00Z</cp:lastPrinted>
  <dcterms:modified xmlns:xsi="http://www.w3.org/2001/XMLSchema-instance" xsi:type="dcterms:W3CDTF">2017-06-27T07:55:00Z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