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80f3" w14:paraId="b7d80f3" w:rsidRDefault="0002422E" w:rsidP="00F455CE" w:rsidR="00F455CE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>. br.: 1 St-</w:t>
      </w:r>
      <w:r w:rsidR="00EB3505">
        <w:t>379/2017</w:t>
      </w:r>
      <w:r w:rsidR="00371FDE">
        <w:t>-</w:t>
      </w:r>
      <w:r w:rsidR="00EB3505">
        <w:t>42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</w:t>
      </w:r>
      <w:r w:rsidR="00E833DB">
        <w:t>sutkinji</w:t>
      </w:r>
      <w:r>
        <w:t xml:space="preserve"> Ardeni Bajlo, u stečajnom postupku nad stečajnim dužnikom </w:t>
      </w:r>
      <w:r w:rsidR="00EB3505" w:rsidRPr="00F61F0B">
        <w:t>ZM-ELEMES d.o.o., Šibenik, Narodnog preporoda 12, OIB: 21766591898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proofErr w:type="spellStart"/>
      <w:r w:rsidR="00EB3505">
        <w:t>Frane</w:t>
      </w:r>
      <w:proofErr w:type="spellEnd"/>
      <w:r w:rsidR="00EB3505">
        <w:t xml:space="preserve"> Zvonimir Negro</w:t>
      </w:r>
      <w:r w:rsidR="00D802CF">
        <w:t>,</w:t>
      </w:r>
      <w:r>
        <w:t xml:space="preserve"> dana </w:t>
      </w:r>
      <w:r w:rsidR="003413FE">
        <w:t>30</w:t>
      </w:r>
      <w:r w:rsidR="00ED2B2D">
        <w:t xml:space="preserve">. </w:t>
      </w:r>
      <w:r w:rsidR="00FA674D">
        <w:t>ožujka 2018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FA674D" w:rsidR="00FA674D">
      <w:pPr>
        <w:ind w:firstLine="708"/>
        <w:jc w:val="both"/>
      </w:pPr>
    </w:p>
    <w:p w:rsidRDefault="00FA674D" w:rsidP="00FA674D" w:rsidR="00FA674D">
      <w:pPr>
        <w:pStyle w:val="Odlomakpopisa"/>
        <w:numPr>
          <w:ilvl w:val="0"/>
          <w:numId w:val="22"/>
        </w:numPr>
        <w:ind w:firstLine="357" w:left="0"/>
        <w:jc w:val="both"/>
      </w:pPr>
      <w:r>
        <w:t xml:space="preserve">nekretnina </w:t>
      </w:r>
      <w:r w:rsidR="00EB3505" w:rsidRPr="009230A6">
        <w:t xml:space="preserve">kat. čest. </w:t>
      </w:r>
      <w:r w:rsidR="00EB3505">
        <w:t>4615</w:t>
      </w:r>
      <w:r w:rsidR="00EB3505" w:rsidRPr="009230A6">
        <w:t>/</w:t>
      </w:r>
      <w:r w:rsidR="00EB3505">
        <w:t>1</w:t>
      </w:r>
      <w:r w:rsidR="00EB3505" w:rsidRPr="009230A6">
        <w:t xml:space="preserve"> k.o. </w:t>
      </w:r>
      <w:r w:rsidR="00EB3505">
        <w:t>Šibenik</w:t>
      </w:r>
      <w:r w:rsidR="00EB3505" w:rsidRPr="009230A6">
        <w:t xml:space="preserve">, </w:t>
      </w:r>
      <w:proofErr w:type="spellStart"/>
      <w:r w:rsidR="00EB3505" w:rsidRPr="009230A6">
        <w:t>zk</w:t>
      </w:r>
      <w:proofErr w:type="spellEnd"/>
      <w:r w:rsidR="00EB3505" w:rsidRPr="009230A6">
        <w:t xml:space="preserve">. ul. </w:t>
      </w:r>
      <w:r w:rsidR="00EB3505">
        <w:t>7637</w:t>
      </w:r>
      <w:r w:rsidR="00EB3505" w:rsidRPr="009230A6">
        <w:t xml:space="preserve">, površine </w:t>
      </w:r>
      <w:r w:rsidR="00EB3505">
        <w:t>390</w:t>
      </w:r>
      <w:r w:rsidR="00EB3505" w:rsidRPr="009230A6">
        <w:t xml:space="preserve"> m2, u naravi </w:t>
      </w:r>
      <w:r w:rsidR="00EB3505">
        <w:t>pašnjak</w:t>
      </w:r>
    </w:p>
    <w:p w:rsidRDefault="00FA674D" w:rsidP="00FA674D" w:rsidR="00FA674D">
      <w:pPr>
        <w:jc w:val="both"/>
      </w:pPr>
    </w:p>
    <w:p w:rsidRDefault="00FA674D" w:rsidP="00FA674D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B3505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12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lipnja</w:t>
      </w:r>
      <w:r w:rsidR="00FA674D">
        <w:rPr>
          <w:b/>
          <w:u w:val="single"/>
        </w:rPr>
        <w:t xml:space="preserve"> 2018. u </w:t>
      </w:r>
      <w:r>
        <w:rPr>
          <w:b/>
          <w:u w:val="single"/>
        </w:rPr>
        <w:t>8</w:t>
      </w:r>
      <w:r w:rsidR="00FA674D">
        <w:rPr>
          <w:b/>
          <w:u w:val="single"/>
        </w:rPr>
        <w:t>,15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3413FE">
        <w:t>30</w:t>
      </w:r>
      <w:r w:rsidR="00FA674D">
        <w:t xml:space="preserve">. ožujka 2018.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426019" w:rsidP="00426019" w:rsidR="007C3A85" w:rsidRPr="007D37BA">
      <w:r>
        <w:tab/>
      </w:r>
      <w:r>
        <w:tab/>
      </w:r>
      <w:r>
        <w:tab/>
      </w:r>
      <w:r>
        <w:tab/>
      </w:r>
      <w:r>
        <w:tab/>
      </w:r>
      <w:r w:rsidR="00EB3505">
        <w:tab/>
      </w:r>
      <w:r w:rsidR="00EB3505">
        <w:tab/>
      </w:r>
      <w:r w:rsidR="00EB3505">
        <w:tab/>
      </w:r>
      <w:r w:rsidR="00EB3505">
        <w:tab/>
      </w:r>
      <w:r w:rsidR="00EB3505">
        <w:tab/>
      </w:r>
      <w:r w:rsidR="007C3A85">
        <w:t>Sutkinja</w:t>
      </w:r>
    </w:p>
    <w:p w:rsidRDefault="00426019" w:rsidP="00426019" w:rsidR="007C3A85" w:rsidRPr="007D37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B3505">
        <w:tab/>
      </w:r>
      <w:r w:rsidR="007C3A85" w:rsidRPr="007D37BA">
        <w:t>Ardena Bajlo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</w:p>
    <w:p w:rsidRDefault="00EB3505" w:rsidP="00EB3505" w:rsidR="00EB3505">
      <w:pPr>
        <w:pStyle w:val="Odlomakpopisa"/>
        <w:numPr>
          <w:ilvl w:val="0"/>
          <w:numId w:val="2"/>
        </w:numPr>
        <w:jc w:val="both"/>
      </w:pPr>
      <w:r>
        <w:t>IMPOL-TLM d.o.o., Narodnog preporoda 12, Šibenik,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6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0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0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0"/>
  </w:num>
  <w:num w:numId="4">
    <w:abstractNumId w:val="5"/>
  </w:num>
  <w:num w:numId="5">
    <w:abstractNumId w:val="9"/>
  </w:num>
  <w:num w:numId="6">
    <w:abstractNumId w:val="19"/>
  </w:num>
  <w:num w:numId="7">
    <w:abstractNumId w:val="6"/>
  </w:num>
  <w:num w:numId="8">
    <w:abstractNumId w:val="7"/>
  </w:num>
  <w:num w:numId="9">
    <w:abstractNumId w:val="21"/>
  </w:num>
  <w:num w:numId="10">
    <w:abstractNumId w:val="4"/>
  </w:num>
  <w:num w:numId="11">
    <w:abstractNumId w:val="14"/>
  </w:num>
  <w:num w:numId="12">
    <w:abstractNumId w:val="20"/>
  </w:num>
  <w:num w:numId="13">
    <w:abstractNumId w:val="18"/>
  </w:num>
  <w:num w:numId="14">
    <w:abstractNumId w:val="17"/>
  </w:num>
  <w:num w:numId="15">
    <w:abstractNumId w:val="10"/>
  </w:num>
  <w:num w:numId="16">
    <w:abstractNumId w:val="1"/>
  </w:num>
  <w:num w:numId="17">
    <w:abstractNumId w:val="13"/>
  </w:num>
  <w:num w:numId="18">
    <w:abstractNumId w:val="8"/>
  </w:num>
  <w:num w:numId="19">
    <w:abstractNumId w:val="11"/>
  </w:num>
  <w:num w:numId="20">
    <w:abstractNumId w:val="3"/>
  </w:num>
  <w:num w:numId="21">
    <w:abstractNumId w:val="15"/>
  </w:num>
  <w:num w:numId="2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7388"/>
    <w:rsid w:val="00246FEA"/>
    <w:rsid w:val="00282E78"/>
    <w:rsid w:val="00292860"/>
    <w:rsid w:val="002E3F6D"/>
    <w:rsid w:val="00316149"/>
    <w:rsid w:val="003413FE"/>
    <w:rsid w:val="003547F3"/>
    <w:rsid w:val="0035517A"/>
    <w:rsid w:val="00371FDE"/>
    <w:rsid w:val="00380924"/>
    <w:rsid w:val="003A2066"/>
    <w:rsid w:val="003B7F17"/>
    <w:rsid w:val="003C5E26"/>
    <w:rsid w:val="003F7DFC"/>
    <w:rsid w:val="00426019"/>
    <w:rsid w:val="00471C89"/>
    <w:rsid w:val="0047406D"/>
    <w:rsid w:val="004A5836"/>
    <w:rsid w:val="004A6F4F"/>
    <w:rsid w:val="004F3DB7"/>
    <w:rsid w:val="005615F3"/>
    <w:rsid w:val="005643F8"/>
    <w:rsid w:val="005678C9"/>
    <w:rsid w:val="005E1C64"/>
    <w:rsid w:val="005F52E7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534C"/>
    <w:rsid w:val="00B55F91"/>
    <w:rsid w:val="00C12769"/>
    <w:rsid w:val="00C37639"/>
    <w:rsid w:val="00C46DB5"/>
    <w:rsid w:val="00C631D2"/>
    <w:rsid w:val="00C836D6"/>
    <w:rsid w:val="00CB02F4"/>
    <w:rsid w:val="00CB253E"/>
    <w:rsid w:val="00CD562B"/>
    <w:rsid w:val="00CD76F4"/>
    <w:rsid w:val="00CE006E"/>
    <w:rsid w:val="00CE35C9"/>
    <w:rsid w:val="00D04810"/>
    <w:rsid w:val="00D21589"/>
    <w:rsid w:val="00D222BC"/>
    <w:rsid w:val="00D802CF"/>
    <w:rsid w:val="00D94062"/>
    <w:rsid w:val="00DC4F3A"/>
    <w:rsid w:val="00DC7198"/>
    <w:rsid w:val="00DF04FF"/>
    <w:rsid w:val="00E41849"/>
    <w:rsid w:val="00E7009E"/>
    <w:rsid w:val="00E82DF1"/>
    <w:rsid w:val="00E833DB"/>
    <w:rsid w:val="00EB3505"/>
    <w:rsid w:val="00ED2B2D"/>
    <w:rsid w:val="00ED4CA0"/>
    <w:rsid w:val="00F1024E"/>
    <w:rsid w:val="00F455CE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5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F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F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F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F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5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F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F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F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F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4615/1</izvorni_sadrzaj>
    <derivirana_varijabla naziv="DomainObject.Primjedba_1">ročište 4615/1</derivirana_varijabla>
  </DomainObject.Primjedba>
  <DomainObject.Oznaka>
    <izvorni_sadrzaj>St-379/2017-45</izvorni_sadrzaj>
    <derivirana_varijabla naziv="DomainObject.Oznaka_1">St-379/2017-45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St-379/2017-45</izvorni_sadrzaj>
    <derivirana_varijabla naziv="DomainObject.PoslovniBrojDokumenta_1">St-379/2017-45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176</properties:Words>
  <properties:Characters>801</properties:Characters>
  <properties:Lines>46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2018-03-26T11:54:00Z</dcterms:created>
  <dc:creator>Korisnik</dc:creator>
  <cp:lastModifiedBy>Ante Rubelj</cp:lastModifiedBy>
  <cp:lastPrinted>2017-03-24T09:02:00Z</cp:lastPrinted>
  <dcterms:modified xmlns:xsi="http://www.w3.org/2001/XMLSchema-instance" xsi:type="dcterms:W3CDTF">2018-04-03T10:37:00Z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St-379/2017-45 / Odluka - Zaključak (1st-379-17-42 4615-1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