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1158f" w14:paraId="a31158f" w:rsidRDefault="000738E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1607820</wp:posOffset>
            </wp:positionH>
            <wp:positionV relativeFrom="page">
              <wp:posOffset>612140</wp:posOffset>
            </wp:positionV>
            <wp:extent cy="884555" cx="6629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84555" cx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738E9" w:rsidP="000738E9" w:rsidR="000738E9">
      <w:pPr>
        <w:spacing w:after="0"/>
        <w:jc w:val="both"/>
      </w:pPr>
      <w:r>
        <w:t xml:space="preserve">           Republika Hrvatska</w:t>
      </w:r>
    </w:p>
    <w:p w:rsidRDefault="000738E9" w:rsidP="000738E9" w:rsidR="000738E9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0738E9" w:rsidP="000738E9" w:rsidR="00AE649C" w:rsidRPr="00B76F3C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0738E9" w:rsidP="000738E9" w:rsidR="000738E9" w:rsidRPr="000738E9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0738E9">
        <w:rPr>
          <w:rFonts w:cs="Times New Roman" w:eastAsia="Times New Roman"/>
          <w:noProof/>
          <w:szCs w:val="20"/>
          <w:lang w:eastAsia="hr-HR"/>
        </w:rPr>
        <w:t xml:space="preserve">   Poslovni broj: 5 St-535/2016-13</w:t>
      </w:r>
    </w:p>
    <w:p w:rsidRDefault="000738E9" w:rsidP="000738E9" w:rsidR="000738E9" w:rsidRPr="000738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738E9" w:rsidP="000738E9" w:rsidR="000738E9" w:rsidRPr="000738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0738E9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</w:t>
      </w:r>
    </w:p>
    <w:p w:rsidRDefault="000738E9" w:rsidP="000738E9" w:rsidR="000738E9" w:rsidRPr="000738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738E9" w:rsidP="000738E9" w:rsidR="000738E9" w:rsidRPr="000738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738E9" w:rsidP="000738E9" w:rsidR="000738E9" w:rsidRPr="000738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0738E9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</w:t>
      </w:r>
    </w:p>
    <w:p w:rsidRDefault="000738E9" w:rsidP="000738E9" w:rsidR="000738E9" w:rsidRPr="000738E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738E9" w:rsidP="000738E9" w:rsidR="000738E9" w:rsidRPr="000738E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738E9">
        <w:rPr>
          <w:rFonts w:cs="Times New Roman" w:eastAsia="Times New Roman"/>
          <w:noProof/>
          <w:szCs w:val="20"/>
          <w:lang w:eastAsia="hr-HR"/>
        </w:rPr>
        <w:t>FINANCIJSKA AGENCIJA</w:t>
      </w:r>
    </w:p>
    <w:p w:rsidRDefault="000738E9" w:rsidP="000738E9" w:rsidR="000738E9" w:rsidRPr="000738E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0738E9" w:rsidP="000738E9" w:rsidR="000738E9" w:rsidRPr="000738E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738E9">
        <w:rPr>
          <w:rFonts w:cs="Times New Roman" w:eastAsia="Times New Roman"/>
          <w:noProof/>
          <w:szCs w:val="20"/>
          <w:lang w:eastAsia="hr-HR"/>
        </w:rPr>
        <w:t>RC ZAGREB, PODRUŽNICA ZAGREB</w:t>
      </w:r>
    </w:p>
    <w:p w:rsidRDefault="000738E9" w:rsidP="000738E9" w:rsidR="000738E9" w:rsidRPr="000738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0738E9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</w:t>
      </w:r>
    </w:p>
    <w:p w:rsidRDefault="000738E9" w:rsidP="000738E9" w:rsidR="000738E9" w:rsidRPr="000738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738E9" w:rsidP="000738E9" w:rsidR="000738E9" w:rsidRPr="000738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738E9" w:rsidP="000738E9" w:rsidR="000738E9" w:rsidRPr="000738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0738E9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</w:t>
      </w:r>
    </w:p>
    <w:p w:rsidRDefault="000738E9" w:rsidP="000738E9" w:rsidR="000738E9" w:rsidRPr="000738E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738E9">
        <w:rPr>
          <w:rFonts w:cs="Times New Roman" w:eastAsia="Times New Roman"/>
          <w:noProof/>
          <w:szCs w:val="20"/>
          <w:lang w:eastAsia="hr-HR"/>
        </w:rPr>
        <w:t>U skraćenom stečajnom postupku nad dužnikom HRVAČKI KLUB BAN, Zagreb, Vrbanići 16a, dostavljamo Vam reviziju suvlasnika stambene zgrade u Zagrebu, Vile Velebita 1/G, od 12. ožujka 2018., na odgovor u roku od 15 dana.</w:t>
      </w:r>
    </w:p>
    <w:p w:rsidRDefault="000738E9" w:rsidP="000738E9" w:rsidR="000738E9" w:rsidRPr="000738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738E9" w:rsidP="000738E9" w:rsidR="000738E9" w:rsidRPr="000738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738E9" w:rsidP="000738E9" w:rsidR="000738E9" w:rsidRPr="000738E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738E9">
        <w:rPr>
          <w:rFonts w:cs="Times New Roman" w:eastAsia="Times New Roman"/>
          <w:noProof/>
          <w:szCs w:val="20"/>
          <w:lang w:eastAsia="hr-HR"/>
        </w:rPr>
        <w:t xml:space="preserve">U Bjelovaru 30. travnja 2018. </w:t>
      </w:r>
    </w:p>
    <w:p w:rsidRDefault="000738E9" w:rsidP="000738E9" w:rsidR="000738E9" w:rsidRPr="000738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738E9" w:rsidP="000738E9" w:rsidR="000738E9" w:rsidRPr="000738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738E9" w:rsidP="000738E9" w:rsidR="000738E9" w:rsidRPr="000738E9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/>
        </w:rPr>
      </w:pPr>
      <w:r w:rsidRPr="000738E9">
        <w:rPr>
          <w:rFonts w:cs="Times New Roman" w:eastAsia="Times New Roman"/>
          <w:noProof/>
          <w:szCs w:val="20"/>
          <w:lang w:eastAsia="hr-HR"/>
        </w:rPr>
        <w:t xml:space="preserve">     Stečajna sutkinja</w:t>
      </w:r>
    </w:p>
    <w:p w:rsidRDefault="000738E9" w:rsidP="000738E9" w:rsidR="000738E9" w:rsidRPr="000738E9">
      <w:pPr>
        <w:overflowPunct w:val="false"/>
        <w:autoSpaceDE w:val="false"/>
        <w:autoSpaceDN w:val="false"/>
        <w:adjustRightInd w:val="false"/>
        <w:spacing w:after="0"/>
        <w:ind w:firstLine="4395"/>
        <w:jc w:val="both"/>
        <w:rPr>
          <w:rFonts w:cs="Times New Roman" w:eastAsia="Times New Roman"/>
          <w:noProof/>
          <w:szCs w:val="20"/>
          <w:lang w:eastAsia="hr-HR"/>
        </w:rPr>
      </w:pPr>
      <w:r w:rsidRPr="000738E9">
        <w:rPr>
          <w:rFonts w:cs="Times New Roman" w:eastAsia="Times New Roman"/>
          <w:noProof/>
          <w:szCs w:val="20"/>
          <w:lang w:eastAsia="hr-HR"/>
        </w:rPr>
        <w:t xml:space="preserve">          Marija Petrina Kubica</w:t>
      </w:r>
    </w:p>
    <w:p w:rsidRDefault="000738E9" w:rsidP="000738E9" w:rsidR="000738E9" w:rsidRPr="000738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738E9" w:rsidP="000738E9" w:rsidR="000738E9" w:rsidRPr="000738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738E9" w:rsidP="000738E9" w:rsidR="000738E9" w:rsidRPr="000738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738E9" w:rsidP="000738E9" w:rsidR="000738E9" w:rsidRPr="000738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738E9" w:rsidP="000738E9" w:rsidR="000738E9" w:rsidRPr="000738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738E9" w:rsidP="000738E9" w:rsidR="000738E9" w:rsidRPr="000738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738E9" w:rsidP="000738E9" w:rsidR="000738E9" w:rsidRPr="000738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738E9" w:rsidP="000738E9" w:rsidR="000738E9">
      <w:pPr>
        <w:spacing w:after="0"/>
        <w:jc w:val="both"/>
        <w:rPr>
          <w:noProof/>
        </w:rPr>
      </w:pPr>
      <w:bookmarkStart w:name="_GoBack" w:id="0"/>
      <w:r>
        <w:rPr>
          <w:noProof/>
        </w:rPr>
        <w:t>Rj.</w:t>
      </w:r>
    </w:p>
    <w:p w:rsidRDefault="000738E9" w:rsidP="000738E9" w:rsidR="000738E9">
      <w:pPr>
        <w:spacing w:after="0"/>
        <w:jc w:val="both"/>
        <w:rPr>
          <w:noProof/>
        </w:rPr>
      </w:pPr>
      <w:r>
        <w:rPr>
          <w:noProof/>
        </w:rPr>
        <w:t xml:space="preserve">1. DNA:prema naslovu sa revizijom </w:t>
      </w:r>
    </w:p>
    <w:p w:rsidRDefault="000738E9" w:rsidP="000738E9" w:rsidR="000738E9">
      <w:pPr>
        <w:spacing w:after="0"/>
        <w:jc w:val="both"/>
        <w:rPr>
          <w:noProof/>
        </w:rPr>
      </w:pPr>
      <w:r>
        <w:rPr>
          <w:noProof/>
        </w:rPr>
        <w:t>2. Sc 15 dana</w:t>
      </w:r>
    </w:p>
    <w:p w:rsidRDefault="000738E9" w:rsidP="000738E9" w:rsidR="000738E9">
      <w:pPr>
        <w:spacing w:after="0"/>
        <w:jc w:val="both"/>
        <w:rPr>
          <w:noProof/>
        </w:rPr>
      </w:pPr>
      <w:r>
        <w:rPr>
          <w:noProof/>
        </w:rPr>
        <w:t>Bj.30.4.2018.</w:t>
      </w:r>
    </w:p>
    <w:bookmarkEnd w:id="0"/>
    <w:p w:rsidRDefault="000738E9" w:rsidP="000738E9" w:rsidR="000738E9" w:rsidRPr="000738E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38E9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0340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8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7003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travnja 2018.</izvorni_sadrzaj>
    <derivirana_varijabla naziv="DomainObject.DatumDonosenjaOdluke_1">30.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St-535/2016-14</izvorni_sadrzaj>
    <derivirana_varijabla naziv="DomainObject.Oznaka_1">St-535/2016-14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</izvorni_sadrzaj>
    <derivirana_varijabla naziv="DomainObject.Predmet.Broj_1">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studenog 2016.</izvorni_sadrzaj>
    <derivirana_varijabla naziv="DomainObject.Predmet.DatumRjesavanja_1">18.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St-535/2016</izvorni_sadrzaj>
    <derivirana_varijabla naziv="DomainObject.Predmet.OznakaBroj_1">St-535/2016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HRVAČKI KLUB BAN zastupanog po punomoćniku Bernard Ban</izvorni_sadrzaj>
    <derivirana_varijabla naziv="DomainObject.Predmet.ProtustrankaFormated_1">  HRVAČKI KLUB BAN zastupanog po punomoćniku Bernard Ban</derivirana_varijabla>
  </DomainObject.Predmet.ProtustrankaFormated>
  <DomainObject.Predmet.ProtustrankaFormatedOIB>
    <izvorni_sadrzaj>  HRVAČKI KLUB BAN, OIB 68386581877 zastupanog po punomoćniku Bernard Ban</izvorni_sadrzaj>
    <derivirana_varijabla naziv="DomainObject.Predmet.ProtustrankaFormatedOIB_1">  HRVAČKI KLUB BAN, OIB 68386581877 zastupanog po punomoćniku Bernard Ban</derivirana_varijabla>
  </DomainObject.Predmet.ProtustrankaFormatedOIB>
  <DomainObject.Predmet.ProtustrankaFormatedWithAdress>
    <izvorni_sadrzaj> HRVAČKI KLUB BAN, Vrbanićeva 16 a, 10000 Zagreb zastupanog po punomoćniku Bernard Ban</izvorni_sadrzaj>
    <derivirana_varijabla naziv="DomainObject.Predmet.ProtustrankaFormatedWithAdress_1"> HRVAČKI KLUB BAN, Vrbanićeva 16 a, 10000 Zagreb zastupanog po punomoćniku Bernard Ban</derivirana_varijabla>
  </DomainObject.Predmet.ProtustrankaFormatedWithAdress>
  <DomainObject.Predmet.ProtustrankaFormatedWithAdressOIB>
    <izvorni_sadrzaj> HRVAČKI KLUB BAN, OIB 68386581877, Vrbanićeva 16 a, 10000 Zagreb zastupanog po punomoćniku Bernard Ban</izvorni_sadrzaj>
    <derivirana_varijabla naziv="DomainObject.Predmet.ProtustrankaFormatedWithAdressOIB_1"> HRVAČKI KLUB BAN, OIB 68386581877, Vrbanićeva 16 a, 10000 Zagreb zastupanog po punomoćniku Bernard Ban</derivirana_varijabla>
  </DomainObject.Predmet.ProtustrankaFormatedWithAdressOIB>
  <DomainObject.Predmet.ProtustrankaWithAdress>
    <izvorni_sadrzaj>HRVAČKI KLUB BAN Vrbanićeva 16 a, 10000 Zagreb</izvorni_sadrzaj>
    <derivirana_varijabla naziv="DomainObject.Predmet.ProtustrankaWithAdress_1">HRVAČKI KLUB BAN Vrbanićeva 16 a, 10000 Zagreb</derivirana_varijabla>
  </DomainObject.Predmet.ProtustrankaWithAdress>
  <DomainObject.Predmet.ProtustrankaWithAdressOIB>
    <izvorni_sadrzaj>HRVAČKI KLUB BAN, OIB 68386581877, Vrbanićeva 16 a, 10000 Zagreb</izvorni_sadrzaj>
    <derivirana_varijabla naziv="DomainObject.Predmet.ProtustrankaWithAdressOIB_1">HRVAČKI KLUB BAN, OIB 68386581877, Vrbanićeva 16 a, 10000 Zagreb</derivirana_varijabla>
  </DomainObject.Predmet.ProtustrankaWithAdressOIB>
  <DomainObject.Predmet.ProtustrankaNazivFormated>
    <izvorni_sadrzaj>HRVAČKI KLUB BAN</izvorni_sadrzaj>
    <derivirana_varijabla naziv="DomainObject.Predmet.ProtustrankaNazivFormated_1">HRVAČKI KLUB BAN</derivirana_varijabla>
  </DomainObject.Predmet.ProtustrankaNazivFormated>
  <DomainObject.Predmet.ProtustrankaNazivFormatedOIB>
    <izvorni_sadrzaj>HRVAČKI KLUB BAN, OIB 68386581877</izvorni_sadrzaj>
    <derivirana_varijabla naziv="DomainObject.Predmet.ProtustrankaNazivFormatedOIB_1">HRVAČKI KLUB BAN, OIB 68386581877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HRVAČKI KLUB BAN zastupanog po punomoćniku Bernard Ban</item>
    </izvorni_sadrzaj>
    <derivirana_varijabla naziv="DomainObject.Predmet.ProtuStrankaListFormated_1">
      <item>HRVAČKI KLUB BAN zastupanog po punomoćniku Bernard Ban</item>
    </derivirana_varijabla>
  </DomainObject.Predmet.ProtuStrankaListFormated>
  <DomainObject.Predmet.ProtuStrankaListFormatedOIB>
    <izvorni_sadrzaj>
      <item>HRVAČKI KLUB BAN, OIB 68386581877 zastupanog po punomoćniku Bernard Ban</item>
    </izvorni_sadrzaj>
    <derivirana_varijabla naziv="DomainObject.Predmet.ProtuStrankaListFormatedOIB_1">
      <item>HRVAČKI KLUB BAN, OIB 68386581877 zastupanog po punomoćniku Bernard Ban</item>
    </derivirana_varijabla>
  </DomainObject.Predmet.ProtuStrankaListFormatedOIB>
  <DomainObject.Predmet.ProtuStrankaListFormatedWithAdress>
    <izvorni_sadrzaj>
      <item>HRVAČKI KLUB BAN, Vrbanićeva 16 a, 10000 Zagreb zastupanog po punomoćniku Bernard Ban</item>
    </izvorni_sadrzaj>
    <derivirana_varijabla naziv="DomainObject.Predmet.ProtuStrankaListFormatedWithAdress_1">
      <item>HRVAČKI KLUB BAN, Vrbanićeva 16 a, 10000 Zagreb zastupanog po punomoćniku Bernard Ban</item>
    </derivirana_varijabla>
  </DomainObject.Predmet.ProtuStrankaListFormatedWithAdress>
  <DomainObject.Predmet.ProtuStrankaListFormatedWithAdressOIB>
    <izvorni_sadrzaj>
      <item>HRVAČKI KLUB BAN, OIB 68386581877, Vrbanićeva 16 a, 10000 Zagreb zastupanog po punomoćniku Bernard Ban</item>
    </izvorni_sadrzaj>
    <derivirana_varijabla naziv="DomainObject.Predmet.ProtuStrankaListFormatedWithAdressOIB_1">
      <item>HRVAČKI KLUB BAN, OIB 68386581877, Vrbanićeva 16 a, 10000 Zagreb zastupanog po punomoćniku Bernard Ban</item>
    </derivirana_varijabla>
  </DomainObject.Predmet.ProtuStrankaListFormatedWithAdressOIB>
  <DomainObject.Predmet.ProtuStrankaListNazivFormated>
    <izvorni_sadrzaj>
      <item>HRVAČKI KLUB BAN</item>
    </izvorni_sadrzaj>
    <derivirana_varijabla naziv="DomainObject.Predmet.ProtuStrankaListNazivFormated_1">
      <item>HRVAČKI KLUB BAN</item>
    </derivirana_varijabla>
  </DomainObject.Predmet.ProtuStrankaListNazivFormated>
  <DomainObject.Predmet.ProtuStrankaListNazivFormatedOIB>
    <izvorni_sadrzaj>
      <item>HRVAČKI KLUB BAN, OIB 68386581877</item>
    </izvorni_sadrzaj>
    <derivirana_varijabla naziv="DomainObject.Predmet.ProtuStrankaListNazivFormatedOIB_1">
      <item>HRVAČKI KLUB BAN, OIB 68386581877</item>
    </derivirana_varijabla>
  </DomainObject.Predmet.ProtuStrankaListNazivFormatedOIB>
  <DomainObject.Predmet.OstaliListFormated>
    <izvorni_sadrzaj>
      <item>Bernard Ban punomoćnik sudionika u postupku HRVAČKI KLUB BAN</item>
    </izvorni_sadrzaj>
    <derivirana_varijabla naziv="DomainObject.Predmet.OstaliListFormated_1">
      <item>Bernard Ban punomoćnik sudionika u postupku HRVAČKI KLUB BAN</item>
    </derivirana_varijabla>
  </DomainObject.Predmet.OstaliListFormated>
  <DomainObject.Predmet.OstaliListFormatedOIB>
    <izvorni_sadrzaj>
      <item>Bernard Ban punomoćnik sudionika u postupku HRVAČKI KLUB BAN</item>
    </izvorni_sadrzaj>
    <derivirana_varijabla naziv="DomainObject.Predmet.OstaliListFormatedOIB_1">
      <item>Bernard Ban punomoćnik sudionika u postupku HRVAČKI KLUB BAN</item>
    </derivirana_varijabla>
  </DomainObject.Predmet.OstaliListFormatedOIB>
  <DomainObject.Predmet.OstaliListFormatedWithAdress>
    <izvorni_sadrzaj>
      <item>Bernard Ban punomoćnik sudionika u postupku HRVAČKI KLUB BAN</item>
    </izvorni_sadrzaj>
    <derivirana_varijabla naziv="DomainObject.Predmet.OstaliListFormatedWithAdress_1">
      <item>Bernard Ban punomoćnik sudionika u postupku HRVAČKI KLUB BAN</item>
    </derivirana_varijabla>
  </DomainObject.Predmet.OstaliListFormatedWithAdress>
  <DomainObject.Predmet.OstaliListFormatedWithAdressOIB>
    <izvorni_sadrzaj>
      <item>Bernard Ban punomoćnik sudionika u postupku HRVAČKI KLUB BAN</item>
    </izvorni_sadrzaj>
    <derivirana_varijabla naziv="DomainObject.Predmet.OstaliListFormatedWithAdressOIB_1">
      <item>Bernard Ban punomoćnik sudionika u postupku HRVAČKI KLUB BAN</item>
    </derivirana_varijabla>
  </DomainObject.Predmet.OstaliListFormatedWithAdressOIB>
  <DomainObject.Predmet.OstaliListNazivFormated>
    <izvorni_sadrzaj>
      <item>Bernard Ban</item>
    </izvorni_sadrzaj>
    <derivirana_varijabla naziv="DomainObject.Predmet.OstaliListNazivFormated_1">
      <item>Bernard Ban</item>
    </derivirana_varijabla>
  </DomainObject.Predmet.OstaliListNazivFormated>
  <DomainObject.Predmet.OstaliListNazivFormatedOIB>
    <izvorni_sadrzaj>
      <item>Bernard Ban</item>
    </izvorni_sadrzaj>
    <derivirana_varijabla naziv="DomainObject.Predmet.OstaliListNazivFormatedOIB_1">
      <item>Bernard Ban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2018.</izvorni_sadrzaj>
    <derivirana_varijabla naziv="DomainObject.Datum_1">30. travnja 2018.</derivirana_varijabla>
  </DomainObject.Datum>
  <DomainObject.PoslovniBrojDokumenta>
    <izvorni_sadrzaj>St-535/2016-14</izvorni_sadrzaj>
    <derivirana_varijabla naziv="DomainObject.PoslovniBrojDokumenta_1">St-535/2016-14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HRVAČKI KLUB BAN</izvorni_sadrzaj>
    <derivirana_varijabla naziv="DomainObject.Predmet.ProtustrankaIDrugi_1">HRVAČKI KLUB BAN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HRVAČKI KLUB BAN, OIB 68386581877, Vrbanićeva 16 a, 10000 Zagreb</izvorni_sadrzaj>
    <derivirana_varijabla naziv="DomainObject.Predmet.ProtustrankaIDrugiAdressOIB_1">HRVAČKI KLUB BAN, OIB 68386581877, Vrbanićeva 16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studenog 2016.</izvorni_sadrzaj>
    <derivirana_varijabla naziv="DomainObject.Predmet.OdlukaRjesenje.DatumDonosenjaOdluke_1">17. studenog 2016.</derivirana_varijabla>
  </DomainObject.Predmet.OdlukaRjesenje.DatumDonosenjaOdluke>
  <DomainObject.Predmet.OdlukaRjesenje.DatumPravomocnosti>
    <izvorni_sadrzaj>6. prosinca 2016.</izvorni_sadrzaj>
    <derivirana_varijabla naziv="DomainObject.Predmet.OdlukaRjesenje.DatumPravomocnosti_1">6. prosinca 2016.</derivirana_varijabla>
  </DomainObject.Predmet.OdlukaRjesenje.DatumPravomocnosti>
  <DomainObject.Predmet.OdlukaRjesenje.Oznaka>
    <izvorni_sadrzaj>St-535/2016-3</izvorni_sadrzaj>
    <derivirana_varijabla naziv="DomainObject.Predmet.OdlukaRjesenje.Oznaka_1">St-535/2016-3</derivirana_varijabla>
  </DomainObject.Predmet.OdlukaRjesenje.Oznaka>
  <DomainObject.Predmet.SudioniciListNaziv>
    <izvorni_sadrzaj>
      <item>HRVAČKI KLUB BAN</item>
      <item>FINA Regionalni centar Zagreb</item>
      <item>Bernard Ban</item>
    </izvorni_sadrzaj>
    <derivirana_varijabla naziv="DomainObject.Predmet.SudioniciListNaziv_1">
      <item>HRVAČKI KLUB BAN</item>
      <item>FINA Regionalni centar Zagreb</item>
      <item>Bernard Ban</item>
    </derivirana_varijabla>
  </DomainObject.Predmet.SudioniciListNaziv>
  <DomainObject.Predmet.SudioniciListAdressOIB>
    <izvorni_sadrzaj>
      <item>HRVAČKI KLUB BAN, OIB 68386581877, Vrbanićeva 16 a,10000 Zagreb</item>
      <item>FINA Regionalni centar Zagreb, OIB 85821130368, Trg svibanjskih žrtava 1995. 1,10000 Zagreb</item>
      <item>Bernard Ban</item>
    </izvorni_sadrzaj>
    <derivirana_varijabla naziv="DomainObject.Predmet.SudioniciListAdressOIB_1">
      <item>HRVAČKI KLUB BAN, OIB 68386581877, Vrbanićeva 16 a,10000 Zagreb</item>
      <item>FINA Regionalni centar Zagreb, OIB 85821130368, Trg svibanjskih žrtava 1995. 1,10000 Zagreb</item>
      <item>Bernard Ban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4DAA37-01C5-40CD-A4F6-288E4621E8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77</properties:Words>
  <properties:Characters>442</properties:Characters>
  <properties:Lines>40</properties:Lines>
  <properties:Paragraphs>14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cp:lastPrinted>2018-04-30T10:03:00Z</cp:lastPrinted>
  <dcterms:modified xmlns:xsi="http://www.w3.org/2001/XMLSchema-instance" xsi:type="dcterms:W3CDTF">2018-04-30T10:03:00Z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St-535/2016-14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