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07b16" w14:paraId="bc07b16" w:rsidRDefault="00F546B4" w:rsidP="00F546B4" w:rsidR="00F546B4" w:rsidRPr="0096171C">
      <w:pPr>
        <w:jc w:val="both"/>
        <w15:collapsed w:val="false"/>
      </w:pPr>
      <w:bookmarkStart w:name="_GoBack" w:id="0"/>
      <w:bookmarkEnd w:id="0"/>
      <w:r w:rsidRPr="0096171C">
        <w:t xml:space="preserve">                 </w:t>
      </w:r>
      <w:r w:rsidRPr="0096171C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96171C">
      <w:pPr>
        <w:jc w:val="both"/>
      </w:pPr>
      <w:r w:rsidRPr="0096171C">
        <w:t xml:space="preserve">   REPUBLIKA HRVATSKA</w:t>
      </w:r>
    </w:p>
    <w:p w:rsidRDefault="00F546B4" w:rsidP="00F546B4" w:rsidR="00F546B4" w:rsidRPr="0096171C">
      <w:pPr>
        <w:jc w:val="both"/>
      </w:pPr>
      <w:r w:rsidRPr="0096171C">
        <w:t>TRGOVAČKI SUD U PAZINU</w:t>
      </w:r>
    </w:p>
    <w:p w:rsidRDefault="00F546B4" w:rsidP="00F546B4" w:rsidR="00F546B4" w:rsidRPr="0096171C">
      <w:pPr>
        <w:jc w:val="both"/>
      </w:pPr>
      <w:r w:rsidRPr="0096171C">
        <w:t xml:space="preserve">     52000 Pazin, Drševka 1</w:t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  <w:t xml:space="preserve">      </w:t>
      </w: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center"/>
      </w:pPr>
      <w:r w:rsidRPr="0096171C">
        <w:t>R E P U B L I K A  H R V A T S K A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J E Š E N J E</w:t>
      </w:r>
    </w:p>
    <w:p w:rsidRDefault="00F546B4" w:rsidP="00F546B4" w:rsidR="00F546B4" w:rsidRPr="0096171C">
      <w:pPr>
        <w:jc w:val="center"/>
      </w:pPr>
    </w:p>
    <w:p w:rsidRDefault="00F546B4" w:rsidP="009552D3" w:rsidR="00F546B4" w:rsidRPr="0096171C">
      <w:pPr>
        <w:jc w:val="both"/>
      </w:pPr>
      <w:r w:rsidRPr="0096171C">
        <w:tab/>
        <w:t xml:space="preserve">Trgovački sud u Pazinu, po stečajnom sucu </w:t>
      </w:r>
      <w:r w:rsidR="00381586" w:rsidRPr="0096171C">
        <w:t>Damiru Rabaru</w:t>
      </w:r>
      <w:r w:rsidRPr="0096171C">
        <w:t xml:space="preserve">, u stečajnom </w:t>
      </w:r>
      <w:r w:rsidR="001A1123" w:rsidRPr="0096171C">
        <w:t xml:space="preserve">postupku nad stečajnim dužnikom </w:t>
      </w:r>
      <w:r w:rsidR="009552D3" w:rsidRPr="00330E35">
        <w:t>Stečajna masa iza M. B. M. d. o. o. u stečaju</w:t>
      </w:r>
      <w:r w:rsidR="009552D3">
        <w:t>, Pazin, Stari trg 7,</w:t>
      </w:r>
      <w:r w:rsidR="009552D3" w:rsidRPr="00BD3A85">
        <w:t xml:space="preserve"> OIB: </w:t>
      </w:r>
      <w:r w:rsidR="009552D3" w:rsidRPr="00330E35">
        <w:t>39645082885</w:t>
      </w:r>
      <w:r w:rsidR="00C360F2" w:rsidRPr="0096171C">
        <w:t>,</w:t>
      </w:r>
      <w:r w:rsidR="00057DD4" w:rsidRPr="0096171C">
        <w:t xml:space="preserve"> </w:t>
      </w:r>
      <w:r w:rsidR="00620B62">
        <w:t xml:space="preserve">na održanom ispitnom ročištu dana </w:t>
      </w:r>
      <w:r w:rsidR="009552D3">
        <w:t>11. svibnja</w:t>
      </w:r>
      <w:r w:rsidR="00620B62">
        <w:t xml:space="preserve"> 2017</w:t>
      </w:r>
      <w:r w:rsidRPr="0096171C">
        <w:t>.</w:t>
      </w:r>
      <w:r w:rsidR="00620B62">
        <w:t>,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i j e š i o  j e</w:t>
      </w:r>
    </w:p>
    <w:p w:rsidRDefault="00F546B4" w:rsidP="00F546B4" w:rsidR="00F546B4" w:rsidRPr="0096171C">
      <w:pPr>
        <w:jc w:val="center"/>
      </w:pPr>
    </w:p>
    <w:p w:rsidRDefault="00F546B4" w:rsidP="00165925" w:rsidR="00C360F2" w:rsidRPr="0096171C">
      <w:pPr>
        <w:jc w:val="both"/>
      </w:pPr>
      <w:r w:rsidRPr="0096171C">
        <w:tab/>
        <w:t>I.</w:t>
      </w:r>
      <w:r w:rsidR="00BC4CE5" w:rsidRPr="0096171C">
        <w:t xml:space="preserve"> </w:t>
      </w:r>
      <w:r w:rsidRPr="0096171C">
        <w:t xml:space="preserve">U stečajnom postupku nad dužnikom </w:t>
      </w:r>
      <w:r w:rsidR="009552D3" w:rsidRPr="00330E35">
        <w:t>Stečajna masa iza M. B. M. d. o. o. u stečaju</w:t>
      </w:r>
      <w:r w:rsidR="009552D3">
        <w:t>, Pazin, Stari trg 7,</w:t>
      </w:r>
      <w:r w:rsidR="009552D3" w:rsidRPr="00BD3A85">
        <w:t xml:space="preserve"> OIB: </w:t>
      </w:r>
      <w:r w:rsidR="009552D3" w:rsidRPr="00330E35">
        <w:t>39645082885</w:t>
      </w:r>
      <w:r w:rsidR="00C360F2" w:rsidRPr="0096171C">
        <w:t>,</w:t>
      </w:r>
    </w:p>
    <w:p w:rsidRDefault="00D77807" w:rsidP="00712213" w:rsidR="00D77807" w:rsidRPr="0096171C">
      <w:pPr>
        <w:jc w:val="both"/>
      </w:pPr>
    </w:p>
    <w:p w:rsidRDefault="00D77807" w:rsidP="00712213" w:rsidR="00712213" w:rsidRPr="0096171C">
      <w:pPr>
        <w:jc w:val="both"/>
      </w:pPr>
      <w:r w:rsidRPr="0096171C">
        <w:tab/>
      </w:r>
      <w:r w:rsidR="00101FC6" w:rsidRPr="0096171C">
        <w:t>A</w:t>
      </w:r>
      <w:r w:rsidRPr="0096171C">
        <w:t xml:space="preserve">) </w:t>
      </w:r>
      <w:r w:rsidR="00F546B4" w:rsidRPr="0096171C">
        <w:t>utvrđene su</w:t>
      </w:r>
      <w:r w:rsidR="00712213" w:rsidRPr="0096171C">
        <w:t xml:space="preserve">  tražbine </w:t>
      </w:r>
      <w:r w:rsidR="00673A33">
        <w:t>drugog</w:t>
      </w:r>
      <w:r w:rsidR="00712213" w:rsidRPr="0096171C">
        <w:t xml:space="preserve"> višeg isplatnog reda:</w:t>
      </w:r>
    </w:p>
    <w:p w:rsidRDefault="009C6CB9" w:rsidP="00712213" w:rsidR="009C6CB9" w:rsidRPr="0096171C">
      <w:pPr>
        <w:jc w:val="both"/>
      </w:pPr>
    </w:p>
    <w:p w:rsidRDefault="004B53A1" w:rsidP="004B53A1" w:rsidR="00260835">
      <w:pPr>
        <w:ind w:firstLine="708"/>
        <w:jc w:val="both"/>
      </w:pPr>
      <w:r>
        <w:t xml:space="preserve">1. </w:t>
      </w:r>
      <w:r w:rsidR="009552D3">
        <w:t>MILAN BURŠIĆ, Vodnjan, Antonia Smareglie 27</w:t>
      </w:r>
      <w:r w:rsidR="009552D3" w:rsidRPr="00BD3A85">
        <w:t xml:space="preserve">, OIB: </w:t>
      </w:r>
      <w:r w:rsidR="009552D3">
        <w:t xml:space="preserve">98634230596, zastupan po </w:t>
      </w:r>
      <w:r w:rsidR="00E54154">
        <w:t>punomoćniku Steliu Lapiću, odvjetniku iz Rovinja</w:t>
      </w:r>
      <w:r>
        <w:t xml:space="preserve">, u iznosu od </w:t>
      </w:r>
      <w:r w:rsidR="00E54154">
        <w:rPr>
          <w:color w:val="000000"/>
        </w:rPr>
        <w:t>80.227,57</w:t>
      </w:r>
      <w:r w:rsidR="00E54154" w:rsidRPr="00742BA3">
        <w:rPr>
          <w:color w:val="000000"/>
        </w:rPr>
        <w:t xml:space="preserve"> </w:t>
      </w:r>
      <w:r>
        <w:t>kn.</w:t>
      </w:r>
    </w:p>
    <w:p w:rsidRDefault="004B53A1" w:rsidP="00260835" w:rsidR="004B53A1">
      <w:pPr>
        <w:ind w:firstLine="708"/>
      </w:pPr>
    </w:p>
    <w:p w:rsidRDefault="004B53A1" w:rsidP="00E54154" w:rsidR="004B53A1">
      <w:pPr>
        <w:ind w:firstLine="708"/>
        <w:jc w:val="both"/>
      </w:pPr>
      <w:r>
        <w:t xml:space="preserve">2. </w:t>
      </w:r>
      <w:r w:rsidR="00E54154">
        <w:t>IVAN BURŠIĆ, Vodnjan, Antonia Smareglie 27</w:t>
      </w:r>
      <w:r w:rsidR="00E54154" w:rsidRPr="00BD3A85">
        <w:t xml:space="preserve">, </w:t>
      </w:r>
      <w:r w:rsidR="00E54154" w:rsidRPr="00BD3A85">
        <w:rPr>
          <w:bCs/>
        </w:rPr>
        <w:t xml:space="preserve">OIB: </w:t>
      </w:r>
      <w:r w:rsidR="00E54154">
        <w:t>4173333639</w:t>
      </w:r>
      <w:r>
        <w:t xml:space="preserve">, u iznosu od </w:t>
      </w:r>
      <w:r w:rsidR="00E54154">
        <w:t>81.069,17</w:t>
      </w:r>
      <w:r w:rsidR="00E54154" w:rsidRPr="00BD3A85">
        <w:t xml:space="preserve"> </w:t>
      </w:r>
      <w:r>
        <w:t>kn.</w:t>
      </w:r>
    </w:p>
    <w:p w:rsidRDefault="00E243C8" w:rsidP="00E54154" w:rsidR="00E243C8">
      <w:pPr>
        <w:ind w:firstLine="708"/>
        <w:jc w:val="both"/>
      </w:pPr>
    </w:p>
    <w:p w:rsidRDefault="00E243C8" w:rsidP="00E243C8" w:rsidR="00E243C8">
      <w:pPr>
        <w:ind w:firstLine="708"/>
        <w:jc w:val="both"/>
      </w:pPr>
      <w:r>
        <w:t xml:space="preserve">3. </w:t>
      </w:r>
      <w:r w:rsidRPr="00BD3A85">
        <w:t xml:space="preserve">REPUBLIKA HRVATSKA, Ministarstvo financija, Porezna uprava, </w:t>
      </w:r>
      <w:r>
        <w:t xml:space="preserve">Područni ured Istra, Primorje i Lika, </w:t>
      </w:r>
      <w:r w:rsidRPr="00BD3A85">
        <w:t xml:space="preserve">OIB: </w:t>
      </w:r>
      <w:r>
        <w:t>52634238587</w:t>
      </w:r>
      <w:r w:rsidRPr="00BD3A85">
        <w:t>, zastupana po ŽDO Pula</w:t>
      </w:r>
      <w:r>
        <w:t>, u iznosu od 25.915,56</w:t>
      </w:r>
      <w:r w:rsidRPr="00BD3A85">
        <w:t xml:space="preserve"> </w:t>
      </w:r>
      <w:r>
        <w:t>kn.</w:t>
      </w:r>
    </w:p>
    <w:p w:rsidRDefault="00E243C8" w:rsidP="00E54154" w:rsidR="00E243C8">
      <w:pPr>
        <w:ind w:firstLine="708"/>
        <w:jc w:val="both"/>
      </w:pPr>
    </w:p>
    <w:p w:rsidRDefault="00E243C8" w:rsidP="00E243C8" w:rsidR="00E243C8">
      <w:pPr>
        <w:ind w:firstLine="708"/>
        <w:jc w:val="both"/>
      </w:pPr>
      <w:r>
        <w:t xml:space="preserve">4. OPĆINA BALE - VALLE, Bale, Trg Tomaso Bembo 1, </w:t>
      </w:r>
      <w:r w:rsidRPr="00BD3A85">
        <w:t xml:space="preserve">OIB: </w:t>
      </w:r>
      <w:r>
        <w:t>5198666627, zastupana po punomoćniku Aleksandru Puh, odvjetniku iz Pule, u iznosu od 33.678,29</w:t>
      </w:r>
      <w:r w:rsidRPr="00BD3A85">
        <w:t xml:space="preserve"> </w:t>
      </w:r>
      <w:r>
        <w:t>kn.</w:t>
      </w:r>
    </w:p>
    <w:p w:rsidRDefault="004B53A1" w:rsidP="00260835" w:rsidR="004B53A1">
      <w:pPr>
        <w:ind w:firstLine="708"/>
      </w:pPr>
    </w:p>
    <w:p w:rsidRDefault="00E243C8" w:rsidP="00E243C8" w:rsidR="00E243C8">
      <w:pPr>
        <w:ind w:firstLine="708"/>
        <w:jc w:val="both"/>
      </w:pPr>
      <w:r>
        <w:t xml:space="preserve">5. KOMUNALNI SERVIS d.o.o. Rovinj, Trg na lokvi 3A, </w:t>
      </w:r>
      <w:r w:rsidRPr="00BD3A85">
        <w:t xml:space="preserve">OIB: </w:t>
      </w:r>
      <w:r w:rsidR="006479A8">
        <w:t>22751868617, zastupano po punomoćnici</w:t>
      </w:r>
      <w:r>
        <w:t xml:space="preserve"> </w:t>
      </w:r>
      <w:r w:rsidR="006479A8">
        <w:t>Vanesi Sponza</w:t>
      </w:r>
      <w:r>
        <w:t>,</w:t>
      </w:r>
      <w:r w:rsidR="006479A8">
        <w:t xml:space="preserve"> odvjetnici</w:t>
      </w:r>
      <w:r>
        <w:t xml:space="preserve"> iz </w:t>
      </w:r>
      <w:r w:rsidR="006479A8">
        <w:t>Rovinja</w:t>
      </w:r>
      <w:r>
        <w:t xml:space="preserve">, u iznosu od </w:t>
      </w:r>
      <w:r w:rsidR="006479A8">
        <w:t>45.757,98</w:t>
      </w:r>
      <w:r w:rsidR="006479A8" w:rsidRPr="00BD3A85">
        <w:t xml:space="preserve"> </w:t>
      </w:r>
      <w:r>
        <w:t>kn.</w:t>
      </w:r>
    </w:p>
    <w:p w:rsidRDefault="00E243C8" w:rsidP="00260835" w:rsidR="00E243C8">
      <w:pPr>
        <w:ind w:firstLine="708"/>
      </w:pPr>
    </w:p>
    <w:p w:rsidRDefault="00673A33" w:rsidP="00260835" w:rsidR="00D46EA0" w:rsidRPr="0096171C">
      <w:pPr>
        <w:ind w:firstLine="708"/>
      </w:pPr>
      <w:r>
        <w:t>B</w:t>
      </w:r>
      <w:r w:rsidR="00D46EA0" w:rsidRPr="0096171C">
        <w:t xml:space="preserve">) </w:t>
      </w:r>
      <w:r w:rsidR="00D77807" w:rsidRPr="0096171C">
        <w:t>o</w:t>
      </w:r>
      <w:r w:rsidR="00D46EA0" w:rsidRPr="0096171C">
        <w:t xml:space="preserve">sporene tražbine </w:t>
      </w:r>
      <w:r w:rsidR="00F60C27" w:rsidRPr="0096171C">
        <w:t>I</w:t>
      </w:r>
      <w:r w:rsidR="00D46EA0" w:rsidRPr="0096171C">
        <w:t>I. višeg isplatnog reda:</w:t>
      </w:r>
    </w:p>
    <w:p w:rsidRDefault="00D46EA0" w:rsidP="00D46EA0" w:rsidR="00D46EA0" w:rsidRPr="0096171C">
      <w:pPr>
        <w:ind w:firstLine="708"/>
        <w:jc w:val="both"/>
      </w:pPr>
      <w:r w:rsidRPr="0096171C">
        <w:tab/>
      </w:r>
    </w:p>
    <w:p w:rsidRDefault="00D46EA0" w:rsidP="007E089B" w:rsidR="007E089B" w:rsidRPr="0096171C">
      <w:pPr>
        <w:ind w:firstLine="708"/>
        <w:jc w:val="both"/>
      </w:pPr>
      <w:r w:rsidRPr="0096171C">
        <w:t>Stečajni upravitelj je osporio tražbin</w:t>
      </w:r>
      <w:r w:rsidR="004E3C87" w:rsidRPr="0096171C">
        <w:t>u</w:t>
      </w:r>
      <w:r w:rsidRPr="0096171C">
        <w:t xml:space="preserve"> </w:t>
      </w:r>
      <w:r w:rsidR="00F60C27" w:rsidRPr="0096171C">
        <w:t xml:space="preserve">drugog </w:t>
      </w:r>
      <w:r w:rsidRPr="0096171C">
        <w:t>višeg isplatnog reda stečajn</w:t>
      </w:r>
      <w:r w:rsidR="004E3C87" w:rsidRPr="0096171C">
        <w:t xml:space="preserve">og </w:t>
      </w:r>
      <w:r w:rsidRPr="0096171C">
        <w:t>vjerovnika:</w:t>
      </w:r>
    </w:p>
    <w:p w:rsidRDefault="00230D9A" w:rsidP="007E089B" w:rsidR="00230D9A">
      <w:pPr>
        <w:ind w:firstLine="708"/>
        <w:jc w:val="both"/>
      </w:pPr>
    </w:p>
    <w:p w:rsidRDefault="00352465" w:rsidP="007E089B" w:rsidR="004B53A1" w:rsidRPr="0096171C">
      <w:pPr>
        <w:ind w:firstLine="708"/>
        <w:jc w:val="both"/>
      </w:pPr>
      <w:r>
        <w:t>1</w:t>
      </w:r>
      <w:r w:rsidR="004B53A1">
        <w:t xml:space="preserve">. </w:t>
      </w:r>
      <w:r w:rsidR="006479A8">
        <w:t>MILAN BURŠIĆ, Vodnjan, Antonia Smareglie 27</w:t>
      </w:r>
      <w:r w:rsidR="006479A8" w:rsidRPr="00BD3A85">
        <w:t xml:space="preserve">, OIB: </w:t>
      </w:r>
      <w:r w:rsidR="006479A8">
        <w:t>98634230596, zastupan po punomoćniku Steliu Lapiću, odvjetniku iz Rovinja</w:t>
      </w:r>
      <w:r w:rsidR="004B53A1">
        <w:rPr>
          <w:bCs/>
        </w:rPr>
        <w:t>,</w:t>
      </w:r>
      <w:r>
        <w:rPr>
          <w:bCs/>
        </w:rPr>
        <w:t xml:space="preserve"> u</w:t>
      </w:r>
      <w:r w:rsidR="004B53A1">
        <w:rPr>
          <w:bCs/>
          <w:sz w:val="22"/>
          <w:szCs w:val="22"/>
        </w:rPr>
        <w:t xml:space="preserve"> </w:t>
      </w:r>
      <w:r w:rsidR="004B53A1">
        <w:t xml:space="preserve"> iznosu od </w:t>
      </w:r>
      <w:r w:rsidR="006479A8">
        <w:t xml:space="preserve">1.895.853,36 </w:t>
      </w:r>
      <w:r w:rsidR="004B53A1">
        <w:t>kn</w:t>
      </w:r>
      <w:r>
        <w:t>.</w:t>
      </w:r>
    </w:p>
    <w:p w:rsidRDefault="00230D9A" w:rsidP="00230D9A" w:rsidR="00230D9A" w:rsidRPr="0096171C">
      <w:pPr>
        <w:ind w:firstLine="708"/>
        <w:jc w:val="both"/>
      </w:pPr>
      <w:r w:rsidRPr="0096171C">
        <w:t xml:space="preserve">Upućuje se vjerovnik </w:t>
      </w:r>
      <w:r w:rsidR="006479A8">
        <w:t>MILAN BURŠIĆ, Vodnjan, Antonia Smareglie 27</w:t>
      </w:r>
      <w:r w:rsidR="006479A8" w:rsidRPr="00BD3A85">
        <w:t xml:space="preserve">, OIB: </w:t>
      </w:r>
      <w:r w:rsidR="006479A8">
        <w:t>98634230596</w:t>
      </w:r>
      <w:r w:rsidRPr="0096171C">
        <w:t xml:space="preserve">, na parnicu radi utvrđivanja osporene tražbine drugog višeg isplatnog reda u iznosu od </w:t>
      </w:r>
      <w:r w:rsidR="006479A8">
        <w:t xml:space="preserve">1.895.853,36 </w:t>
      </w:r>
      <w:r w:rsidRPr="0096171C">
        <w:t xml:space="preserve">kn te </w:t>
      </w:r>
      <w:r w:rsidR="00F733C5">
        <w:t>mu</w:t>
      </w:r>
      <w:r w:rsidR="001578A5">
        <w:t xml:space="preserve"> </w:t>
      </w:r>
      <w:r w:rsidRPr="0096171C">
        <w:t xml:space="preserve">se za podnošenje tužbe određuje rok od 8 dana od </w:t>
      </w:r>
      <w:r w:rsidRPr="0096171C">
        <w:lastRenderedPageBreak/>
        <w:t xml:space="preserve">pravomoćnosti rješenja o upućivanju na parnicu odnosno primitka drugostupanjske odluke, a ukoliko je u tijeku parnični postupak da predloži nastavak istog. </w:t>
      </w:r>
    </w:p>
    <w:p w:rsidRDefault="00230D9A" w:rsidP="00230D9A" w:rsidR="00230D9A" w:rsidRPr="0096171C">
      <w:pPr>
        <w:ind w:firstLine="708"/>
        <w:jc w:val="both"/>
      </w:pPr>
      <w:r w:rsidRPr="0096171C">
        <w:t>Ako osoba koja je upućena na parnicu ne pokrene parnicu ili ne predloži nastavak parnice u roku koji je za to određen ovim rješenjem, smatrat će se da je odustala od prava na vođenje parnice.</w:t>
      </w:r>
    </w:p>
    <w:p w:rsidRDefault="00230D9A" w:rsidP="00230D9A" w:rsidR="00230D9A" w:rsidRPr="0096171C">
      <w:pPr>
        <w:ind w:firstLine="708"/>
        <w:jc w:val="both"/>
      </w:pPr>
    </w:p>
    <w:p w:rsidRDefault="00F546B4" w:rsidP="00F546B4" w:rsidR="00F546B4" w:rsidRPr="0096171C">
      <w:pPr>
        <w:ind w:left="360"/>
        <w:jc w:val="center"/>
      </w:pPr>
      <w:r w:rsidRPr="0096171C">
        <w:t>Obrazloženje</w:t>
      </w:r>
    </w:p>
    <w:p w:rsidRDefault="00F546B4" w:rsidP="00F546B4" w:rsidR="00F546B4" w:rsidRPr="0096171C">
      <w:pPr>
        <w:ind w:left="360"/>
        <w:jc w:val="center"/>
      </w:pPr>
    </w:p>
    <w:p w:rsidRDefault="00F546B4" w:rsidP="00F546B4" w:rsidR="00F546B4" w:rsidRPr="0096171C">
      <w:pPr>
        <w:jc w:val="both"/>
      </w:pPr>
      <w:r w:rsidRPr="0096171C">
        <w:tab/>
        <w:t xml:space="preserve">Na ispitnom ročištu održanom </w:t>
      </w:r>
      <w:r w:rsidR="006479A8">
        <w:t>11. svibnja</w:t>
      </w:r>
      <w:r w:rsidR="001054CF" w:rsidRPr="0096171C">
        <w:t xml:space="preserve"> </w:t>
      </w:r>
      <w:r w:rsidR="005A65EF" w:rsidRPr="0096171C">
        <w:t>2017</w:t>
      </w:r>
      <w:r w:rsidRPr="0096171C">
        <w:t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804F40" w:rsidRPr="0096171C">
      <w:pPr>
        <w:jc w:val="both"/>
      </w:pPr>
      <w:r w:rsidRPr="0096171C">
        <w:tab/>
      </w:r>
    </w:p>
    <w:p w:rsidRDefault="00804F40" w:rsidP="00111C0D" w:rsidR="00111C0D" w:rsidRPr="0096171C">
      <w:pPr>
        <w:jc w:val="both"/>
      </w:pPr>
      <w:r w:rsidRPr="0096171C">
        <w:tab/>
      </w:r>
      <w:r w:rsidR="00111C0D" w:rsidRPr="0096171C">
        <w:t>Tražbin</w:t>
      </w:r>
      <w:r w:rsidR="00F92FCF">
        <w:t>e</w:t>
      </w:r>
      <w:r w:rsidR="00111C0D" w:rsidRPr="0096171C">
        <w:t xml:space="preserve"> drugog višeg isplatnog reda označen</w:t>
      </w:r>
      <w:r w:rsidR="0017554B">
        <w:t>a</w:t>
      </w:r>
      <w:r w:rsidR="00111C0D" w:rsidRPr="0096171C">
        <w:t xml:space="preserve"> u st. I. A)</w:t>
      </w:r>
      <w:r w:rsidR="0017554B">
        <w:t xml:space="preserve"> </w:t>
      </w:r>
      <w:r w:rsidR="00111C0D" w:rsidRPr="0096171C">
        <w:t>izreke ovog rješenja smatraju se utvrđenim, budući ih je priznao stečajni upravitelj a nisu osporili vjerovnici (čl. 263. SZ-a). Tražbine vjerovnika koje su priznate u cijelosti nisu posebno obrazložene.</w:t>
      </w:r>
    </w:p>
    <w:p w:rsidRDefault="00D83900" w:rsidP="00D83900" w:rsidR="00804F40" w:rsidRPr="0096171C">
      <w:pPr>
        <w:jc w:val="both"/>
      </w:pPr>
      <w:r w:rsidRPr="0096171C">
        <w:tab/>
      </w:r>
    </w:p>
    <w:p w:rsidRDefault="00804F40" w:rsidP="00D83900" w:rsidR="00D83900">
      <w:pPr>
        <w:jc w:val="both"/>
      </w:pPr>
      <w:r w:rsidRPr="0096171C">
        <w:tab/>
      </w:r>
      <w:r w:rsidR="00D83900" w:rsidRPr="0096171C">
        <w:t xml:space="preserve">U st. I. </w:t>
      </w:r>
      <w:r w:rsidR="0017554B">
        <w:t>B</w:t>
      </w:r>
      <w:r w:rsidR="00D83900" w:rsidRPr="0096171C">
        <w:t>) izreke ovog rješenja naveden</w:t>
      </w:r>
      <w:r w:rsidR="004F2DB0" w:rsidRPr="0096171C">
        <w:t xml:space="preserve">a je </w:t>
      </w:r>
      <w:r w:rsidR="00D83900" w:rsidRPr="0096171C">
        <w:t>tražbin</w:t>
      </w:r>
      <w:r w:rsidR="004F2DB0" w:rsidRPr="0096171C">
        <w:t>a</w:t>
      </w:r>
      <w:r w:rsidR="00D83900" w:rsidRPr="0096171C">
        <w:t xml:space="preserve"> </w:t>
      </w:r>
      <w:r w:rsidR="004F2DB0" w:rsidRPr="0096171C">
        <w:t xml:space="preserve">drugog </w:t>
      </w:r>
      <w:r w:rsidR="00D83900" w:rsidRPr="0096171C">
        <w:t>višeg isplatnog reda osporen</w:t>
      </w:r>
      <w:r w:rsidR="004F2DB0" w:rsidRPr="0096171C">
        <w:t>a</w:t>
      </w:r>
      <w:r w:rsidR="00D83900" w:rsidRPr="0096171C">
        <w:t xml:space="preserve"> od strane stečajnog upravitelja, koje osporavanje na ročištu nije otklonjeno.</w:t>
      </w:r>
    </w:p>
    <w:p w:rsidRDefault="00AB2B9B" w:rsidP="00D83900" w:rsidR="00AB2B9B" w:rsidRPr="0096171C">
      <w:pPr>
        <w:jc w:val="both"/>
      </w:pPr>
    </w:p>
    <w:p w:rsidRDefault="004A30AE" w:rsidP="00903EB0" w:rsidR="007A260B">
      <w:pPr>
        <w:ind w:firstLine="708"/>
        <w:jc w:val="both"/>
      </w:pPr>
      <w:r w:rsidRPr="0096171C">
        <w:t>Tražbinu vjerovnika</w:t>
      </w:r>
      <w:r w:rsidR="0069326E" w:rsidRPr="0096171C">
        <w:t xml:space="preserve"> </w:t>
      </w:r>
      <w:r w:rsidR="00903EB0">
        <w:t>MILAN BURŠIĆ, Vodnjan, Antonia Smareglie 27</w:t>
      </w:r>
      <w:r w:rsidR="00903EB0" w:rsidRPr="00BD3A85">
        <w:t xml:space="preserve">, OIB: </w:t>
      </w:r>
      <w:r w:rsidR="00903EB0">
        <w:t>98634230596</w:t>
      </w:r>
      <w:r w:rsidR="00352465" w:rsidRPr="00AB2B9B">
        <w:rPr>
          <w:bCs/>
        </w:rPr>
        <w:t>, u</w:t>
      </w:r>
      <w:r w:rsidR="00352465" w:rsidRPr="00AB2B9B">
        <w:rPr>
          <w:bCs/>
          <w:sz w:val="22"/>
          <w:szCs w:val="22"/>
        </w:rPr>
        <w:t xml:space="preserve"> </w:t>
      </w:r>
      <w:r w:rsidR="00352465" w:rsidRPr="00AB2B9B">
        <w:t xml:space="preserve"> iznosu od </w:t>
      </w:r>
      <w:r w:rsidR="00903EB0">
        <w:t>1.895.853,36 kn</w:t>
      </w:r>
      <w:r w:rsidR="0069326E" w:rsidRPr="00AB2B9B">
        <w:t xml:space="preserve">, </w:t>
      </w:r>
      <w:r w:rsidRPr="00AB2B9B">
        <w:t>stečajni upravitelj je osporio</w:t>
      </w:r>
      <w:r w:rsidR="00801E62" w:rsidRPr="00AB2B9B">
        <w:t xml:space="preserve"> </w:t>
      </w:r>
      <w:r w:rsidR="007A260B">
        <w:t>zbog zastare.</w:t>
      </w:r>
    </w:p>
    <w:p w:rsidRDefault="00717E92" w:rsidP="00903EB0" w:rsidR="00717E92" w:rsidRPr="0096171C">
      <w:pPr>
        <w:ind w:firstLine="708"/>
        <w:jc w:val="both"/>
      </w:pPr>
      <w:r w:rsidRPr="0096171C">
        <w:t xml:space="preserve">Na ročištu osporavanja nisu otklonjena pa </w:t>
      </w:r>
      <w:r w:rsidR="00801E62" w:rsidRPr="0096171C">
        <w:t>je</w:t>
      </w:r>
      <w:r w:rsidRPr="0096171C">
        <w:t xml:space="preserve"> vjerovni</w:t>
      </w:r>
      <w:r w:rsidR="00801E62" w:rsidRPr="0096171C">
        <w:t>k</w:t>
      </w:r>
      <w:r w:rsidRPr="0096171C">
        <w:t xml:space="preserve"> osporen</w:t>
      </w:r>
      <w:r w:rsidR="00801E62" w:rsidRPr="0096171C">
        <w:t>e</w:t>
      </w:r>
      <w:r w:rsidRPr="0096171C">
        <w:t xml:space="preserve"> tražbin</w:t>
      </w:r>
      <w:r w:rsidR="00801E62" w:rsidRPr="0096171C">
        <w:t>e</w:t>
      </w:r>
      <w:r w:rsidRPr="0096171C">
        <w:t xml:space="preserve"> upućen u parnicu jer za osporenu tražbinu ne postoji ovršna isprava, te je odluka donesena na temelju odredbe čl. 266. st. 1. i čl. 267. st 1. SZ-a. </w:t>
      </w:r>
    </w:p>
    <w:p w:rsidRDefault="00F22F13" w:rsidP="005F51F6" w:rsidR="00F22F13" w:rsidRPr="0096171C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</w:p>
    <w:p w:rsidRDefault="00F546B4" w:rsidP="00F546B4" w:rsidR="00F546B4" w:rsidRPr="0096171C">
      <w:pPr>
        <w:ind w:firstLine="708"/>
        <w:jc w:val="center"/>
      </w:pPr>
      <w:r w:rsidRPr="0096171C">
        <w:t>U Pazin</w:t>
      </w:r>
      <w:r w:rsidR="00810499" w:rsidRPr="0096171C">
        <w:t>u</w:t>
      </w:r>
      <w:r w:rsidRPr="0096171C">
        <w:t xml:space="preserve"> </w:t>
      </w:r>
      <w:r w:rsidR="00903EB0">
        <w:t>22. svibnja</w:t>
      </w:r>
      <w:r w:rsidR="00F22F13" w:rsidRPr="0096171C">
        <w:t xml:space="preserve"> </w:t>
      </w:r>
      <w:r w:rsidR="00C72755" w:rsidRPr="0096171C">
        <w:t>2017</w:t>
      </w:r>
      <w:r w:rsidRPr="0096171C">
        <w:t>.</w:t>
      </w:r>
    </w:p>
    <w:p w:rsidRDefault="00F546B4" w:rsidP="00F546B4" w:rsidR="00F546B4" w:rsidRPr="0096171C">
      <w:pPr>
        <w:ind w:firstLine="708"/>
        <w:jc w:val="center"/>
      </w:pPr>
    </w:p>
    <w:p w:rsidRDefault="00F546B4" w:rsidP="00F546B4" w:rsidR="00F546B4" w:rsidRPr="0096171C">
      <w:pPr>
        <w:ind w:firstLine="708"/>
        <w:jc w:val="center"/>
      </w:pPr>
    </w:p>
    <w:p w:rsidRDefault="00F546B4" w:rsidP="00F546B4" w:rsidR="00F546B4" w:rsidRPr="0096171C">
      <w:pPr>
        <w:ind w:firstLine="708" w:left="5664"/>
        <w:jc w:val="center"/>
      </w:pPr>
      <w:r w:rsidRPr="0096171C">
        <w:t>Stečajni sudac</w:t>
      </w:r>
    </w:p>
    <w:p w:rsidRDefault="00F546B4" w:rsidP="00F546B4" w:rsidR="00F546B4" w:rsidRPr="0096171C">
      <w:pPr>
        <w:ind w:firstLine="708" w:left="4956"/>
        <w:jc w:val="center"/>
      </w:pPr>
      <w:r w:rsidRPr="0096171C">
        <w:t xml:space="preserve">           </w:t>
      </w:r>
      <w:r w:rsidR="00CF7408" w:rsidRPr="0096171C">
        <w:t>Damir Rabar</w:t>
      </w:r>
      <w:r w:rsidR="004E4940">
        <w:t>, v.r.</w:t>
      </w:r>
    </w:p>
    <w:p w:rsidRDefault="00F546B4" w:rsidP="00F546B4" w:rsidR="00F546B4" w:rsidRPr="0096171C">
      <w:pPr>
        <w:ind w:firstLine="708" w:left="4956"/>
        <w:jc w:val="center"/>
      </w:pP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both"/>
      </w:pPr>
      <w:r w:rsidRPr="0096171C">
        <w:t>UPUTA O PRAVNOM LIJEKU:</w:t>
      </w:r>
    </w:p>
    <w:p w:rsidRDefault="00F546B4" w:rsidP="00F546B4" w:rsidR="00F546B4" w:rsidRPr="0096171C">
      <w:pPr>
        <w:ind w:firstLine="708"/>
        <w:jc w:val="both"/>
      </w:pPr>
      <w:r w:rsidRPr="0096171C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96171C">
      <w:pPr>
        <w:ind w:left="7080"/>
        <w:jc w:val="both"/>
      </w:pPr>
    </w:p>
    <w:p w:rsidRDefault="00F546B4" w:rsidP="00F546B4" w:rsidR="00F546B4" w:rsidRPr="0096171C">
      <w:r w:rsidRPr="0096171C">
        <w:t xml:space="preserve">DNA:  </w:t>
      </w:r>
    </w:p>
    <w:p w:rsidRDefault="00F546B4" w:rsidP="006748E7" w:rsidR="00AB2B9B">
      <w:pPr>
        <w:pStyle w:val="Odlomakpopisa"/>
        <w:numPr>
          <w:ilvl w:val="0"/>
          <w:numId w:val="2"/>
        </w:numPr>
        <w:jc w:val="both"/>
      </w:pPr>
      <w:r w:rsidRPr="0096171C">
        <w:t>e-oglasna ploča suda 8 dana (čl. 265. st. 2. SZ-a)</w:t>
      </w:r>
    </w:p>
    <w:p w:rsidRDefault="00903EB0" w:rsidP="006748E7" w:rsidR="00230D9A">
      <w:pPr>
        <w:pStyle w:val="Odlomakpopisa"/>
        <w:numPr>
          <w:ilvl w:val="0"/>
          <w:numId w:val="2"/>
        </w:numPr>
        <w:jc w:val="both"/>
      </w:pPr>
      <w:r>
        <w:t>MILAN BURŠIĆ, Vodnjan, Antonia Smareglie 27, po pun.</w:t>
      </w:r>
    </w:p>
    <w:p w:rsidRDefault="00AB2B9B" w:rsidP="006748E7" w:rsidR="00AB2B9B">
      <w:pPr>
        <w:jc w:val="both"/>
      </w:pPr>
    </w:p>
    <w:sectPr w:rsidSect="009552D3" w:rsidR="00AB2B9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9A8" w:rsidP="00F546B4" w:rsidR="006479A8">
      <w:r>
        <w:separator/>
      </w:r>
    </w:p>
  </w:endnote>
  <w:endnote w:id="0" w:type="continuationSeparator">
    <w:p w:rsidRDefault="006479A8" w:rsidP="00F546B4" w:rsidR="00647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9A8" w:rsidP="00F546B4" w:rsidR="006479A8">
      <w:r>
        <w:separator/>
      </w:r>
    </w:p>
  </w:footnote>
  <w:footnote w:id="0" w:type="continuationSeparator">
    <w:p w:rsidRDefault="006479A8" w:rsidP="00F546B4" w:rsidR="006479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79A8" w:rsidP="009552D3" w:rsidR="006479A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79A8" w:rsidR="006479A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79A8" w:rsidP="009552D3" w:rsidR="006479A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34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479A8" w:rsidP="009552D3" w:rsidR="006479A8">
    <w:pPr>
      <w:pStyle w:val="Zaglavlje"/>
    </w:pPr>
    <w:r>
      <w:tab/>
    </w:r>
    <w:r>
      <w:tab/>
    </w:r>
    <w:r w:rsidRPr="0096171C">
      <w:t>Posl.br.: 1 St-</w:t>
    </w:r>
    <w:r>
      <w:t>1108</w:t>
    </w:r>
    <w:r w:rsidRPr="0096171C">
      <w:t>/16-</w:t>
    </w:r>
    <w:r>
      <w:t>34</w:t>
    </w:r>
  </w:p>
  <w:p w:rsidRDefault="006479A8" w:rsidP="009552D3" w:rsidR="006479A8">
    <w:pPr>
      <w:pStyle w:val="Zaglavlje"/>
    </w:pPr>
  </w:p>
  <w:p w:rsidRDefault="006479A8" w:rsidP="009552D3" w:rsidR="006479A8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79A8" w:rsidP="009552D3" w:rsidR="006479A8">
    <w:pPr>
      <w:pStyle w:val="Zaglavlje"/>
      <w:jc w:val="right"/>
    </w:pPr>
    <w:r>
      <w:tab/>
    </w:r>
    <w:r>
      <w:tab/>
    </w:r>
    <w:r w:rsidRPr="0096171C">
      <w:t>Posl.br.: 1 St-</w:t>
    </w:r>
    <w:r>
      <w:t>1108</w:t>
    </w:r>
    <w:r w:rsidRPr="0096171C">
      <w:t>/16-</w:t>
    </w:r>
    <w:r>
      <w:t>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814"/>
    <w:rsid w:val="00056EC4"/>
    <w:rsid w:val="00057DD4"/>
    <w:rsid w:val="000675F5"/>
    <w:rsid w:val="0007354F"/>
    <w:rsid w:val="00073D79"/>
    <w:rsid w:val="000C4568"/>
    <w:rsid w:val="000D4914"/>
    <w:rsid w:val="00101FC6"/>
    <w:rsid w:val="001054CF"/>
    <w:rsid w:val="00111C0D"/>
    <w:rsid w:val="001578A5"/>
    <w:rsid w:val="00160035"/>
    <w:rsid w:val="00161910"/>
    <w:rsid w:val="00164032"/>
    <w:rsid w:val="00165925"/>
    <w:rsid w:val="00173548"/>
    <w:rsid w:val="0017554B"/>
    <w:rsid w:val="00183306"/>
    <w:rsid w:val="001A1123"/>
    <w:rsid w:val="001A2CB0"/>
    <w:rsid w:val="001B30F3"/>
    <w:rsid w:val="00230D9A"/>
    <w:rsid w:val="00237CF8"/>
    <w:rsid w:val="00246214"/>
    <w:rsid w:val="00256CA5"/>
    <w:rsid w:val="00260835"/>
    <w:rsid w:val="00264A9F"/>
    <w:rsid w:val="00285A1C"/>
    <w:rsid w:val="00294006"/>
    <w:rsid w:val="002C3D7A"/>
    <w:rsid w:val="00310464"/>
    <w:rsid w:val="00315C61"/>
    <w:rsid w:val="00352465"/>
    <w:rsid w:val="003613FF"/>
    <w:rsid w:val="00381586"/>
    <w:rsid w:val="00385459"/>
    <w:rsid w:val="003B29B3"/>
    <w:rsid w:val="003C0A0A"/>
    <w:rsid w:val="003D419E"/>
    <w:rsid w:val="004522F1"/>
    <w:rsid w:val="00454BDB"/>
    <w:rsid w:val="00485BFC"/>
    <w:rsid w:val="00495414"/>
    <w:rsid w:val="004A30AE"/>
    <w:rsid w:val="004B53A1"/>
    <w:rsid w:val="004D4118"/>
    <w:rsid w:val="004E3C87"/>
    <w:rsid w:val="004E4940"/>
    <w:rsid w:val="004F0B82"/>
    <w:rsid w:val="004F2DB0"/>
    <w:rsid w:val="0050001B"/>
    <w:rsid w:val="00501B9C"/>
    <w:rsid w:val="005066D2"/>
    <w:rsid w:val="00512426"/>
    <w:rsid w:val="00534193"/>
    <w:rsid w:val="00543A2B"/>
    <w:rsid w:val="00554328"/>
    <w:rsid w:val="00594CA6"/>
    <w:rsid w:val="005A65EF"/>
    <w:rsid w:val="005E6174"/>
    <w:rsid w:val="005F1E07"/>
    <w:rsid w:val="005F51F6"/>
    <w:rsid w:val="00603386"/>
    <w:rsid w:val="00620B62"/>
    <w:rsid w:val="00630075"/>
    <w:rsid w:val="006415DB"/>
    <w:rsid w:val="006479A8"/>
    <w:rsid w:val="0066742A"/>
    <w:rsid w:val="00673A33"/>
    <w:rsid w:val="006748E7"/>
    <w:rsid w:val="00684FCB"/>
    <w:rsid w:val="0069326E"/>
    <w:rsid w:val="006B346A"/>
    <w:rsid w:val="006F3547"/>
    <w:rsid w:val="00700D85"/>
    <w:rsid w:val="007075BA"/>
    <w:rsid w:val="00712213"/>
    <w:rsid w:val="00717E92"/>
    <w:rsid w:val="0078523D"/>
    <w:rsid w:val="007A260B"/>
    <w:rsid w:val="007D1813"/>
    <w:rsid w:val="007E089B"/>
    <w:rsid w:val="007E2668"/>
    <w:rsid w:val="007F3CD4"/>
    <w:rsid w:val="00801E62"/>
    <w:rsid w:val="00804F40"/>
    <w:rsid w:val="008052C6"/>
    <w:rsid w:val="00810499"/>
    <w:rsid w:val="00810B70"/>
    <w:rsid w:val="00812D34"/>
    <w:rsid w:val="008141CB"/>
    <w:rsid w:val="0083408F"/>
    <w:rsid w:val="00844C7C"/>
    <w:rsid w:val="008C118F"/>
    <w:rsid w:val="008E4512"/>
    <w:rsid w:val="008F4870"/>
    <w:rsid w:val="008F4BC0"/>
    <w:rsid w:val="008F5FDD"/>
    <w:rsid w:val="00903EB0"/>
    <w:rsid w:val="0091282E"/>
    <w:rsid w:val="00934109"/>
    <w:rsid w:val="0094722D"/>
    <w:rsid w:val="009552D3"/>
    <w:rsid w:val="0096171C"/>
    <w:rsid w:val="00975633"/>
    <w:rsid w:val="00985388"/>
    <w:rsid w:val="0098701B"/>
    <w:rsid w:val="009C6CB9"/>
    <w:rsid w:val="009D201C"/>
    <w:rsid w:val="009F0789"/>
    <w:rsid w:val="009F31D9"/>
    <w:rsid w:val="00A05DB7"/>
    <w:rsid w:val="00A20B44"/>
    <w:rsid w:val="00A42DC4"/>
    <w:rsid w:val="00A62A75"/>
    <w:rsid w:val="00A8384B"/>
    <w:rsid w:val="00A94944"/>
    <w:rsid w:val="00AB2B9B"/>
    <w:rsid w:val="00AC238F"/>
    <w:rsid w:val="00AD219A"/>
    <w:rsid w:val="00AD464B"/>
    <w:rsid w:val="00AD7500"/>
    <w:rsid w:val="00B7627F"/>
    <w:rsid w:val="00B95CC4"/>
    <w:rsid w:val="00BB349E"/>
    <w:rsid w:val="00BC4CE5"/>
    <w:rsid w:val="00BD76C9"/>
    <w:rsid w:val="00C360F2"/>
    <w:rsid w:val="00C524EC"/>
    <w:rsid w:val="00C72755"/>
    <w:rsid w:val="00C77D96"/>
    <w:rsid w:val="00C82780"/>
    <w:rsid w:val="00CB1F89"/>
    <w:rsid w:val="00CC04F5"/>
    <w:rsid w:val="00CF688D"/>
    <w:rsid w:val="00CF7408"/>
    <w:rsid w:val="00D46EA0"/>
    <w:rsid w:val="00D56FC5"/>
    <w:rsid w:val="00D77807"/>
    <w:rsid w:val="00D83900"/>
    <w:rsid w:val="00DA3640"/>
    <w:rsid w:val="00DA4343"/>
    <w:rsid w:val="00DB7F37"/>
    <w:rsid w:val="00DD7258"/>
    <w:rsid w:val="00DE5B2B"/>
    <w:rsid w:val="00DF1005"/>
    <w:rsid w:val="00E243C8"/>
    <w:rsid w:val="00E37200"/>
    <w:rsid w:val="00E54154"/>
    <w:rsid w:val="00E56383"/>
    <w:rsid w:val="00E86B17"/>
    <w:rsid w:val="00E910A6"/>
    <w:rsid w:val="00EB409B"/>
    <w:rsid w:val="00EC48C0"/>
    <w:rsid w:val="00EC58F9"/>
    <w:rsid w:val="00F22F13"/>
    <w:rsid w:val="00F2316C"/>
    <w:rsid w:val="00F25D6A"/>
    <w:rsid w:val="00F40BD0"/>
    <w:rsid w:val="00F546B4"/>
    <w:rsid w:val="00F60C27"/>
    <w:rsid w:val="00F733C5"/>
    <w:rsid w:val="00F8300F"/>
    <w:rsid w:val="00F92FCF"/>
    <w:rsid w:val="00FA3066"/>
    <w:rsid w:val="00FC2A77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3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4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4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4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4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3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4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4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4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4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82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02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52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17.3.17. spis je fizički u roč. 11.5.17.
(a elektronski poslan VTS-u)</izvorni_sadrzaj>
    <derivirana_varijabla naziv="DomainObject.Predmet.Opis_1">17.3.17. spis je fizički u roč. 11.5.17.
(a elektronski poslan VTS-u)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St-1108/2016</izvorni_sadrzaj>
    <derivirana_varijabla naziv="DomainObject.Predmet.OznakaBroj_1">St-1108/2016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M. B. M. d. o. o. u stečaju</izvorni_sadrzaj>
    <derivirana_varijabla naziv="DomainObject.Predmet.ProtustrankaFormated_1">  Stečajna masa iza M. B. M. d. o. o. u stečaju</derivirana_varijabla>
  </DomainObject.Predmet.ProtustrankaFormated>
  <DomainObject.Predmet.ProtustrankaFormatedOIB>
    <izvorni_sadrzaj>  Stečajna masa iza M. B. M. d. o. o. u stečaju, OIB 39645082885</izvorni_sadrzaj>
    <derivirana_varijabla naziv="DomainObject.Predmet.ProtustrankaFormatedOIB_1">  Stečajna masa iza M. B. M. d. o. o. u stečaju, OIB 39645082885</derivirana_varijabla>
  </DomainObject.Predmet.ProtustrankaFormatedOIB>
  <DomainObject.Predmet.ProtustrankaFormatedWithAdress>
    <izvorni_sadrzaj> Stečajna masa iza M. B. M. d. o. o. u stečaju, Stari trg 7, 52000 Pazin</izvorni_sadrzaj>
    <derivirana_varijabla naziv="DomainObject.Predmet.ProtustrankaFormatedWithAdress_1"> Stečajna masa iza M. B. M. d. o. o. u stečaju, Stari trg 7, 52000 Pazin</derivirana_varijabla>
  </DomainObject.Predmet.ProtustrankaFormatedWithAdress>
  <DomainObject.Predmet.ProtustrankaFormatedWithAdressOIB>
    <izvorni_sadrzaj> Stečajna masa iza M. B. M. d. o. o. u stečaju, OIB 39645082885, Stari trg 7, 52000 Pazin</izvorni_sadrzaj>
    <derivirana_varijabla naziv="DomainObject.Predmet.ProtustrankaFormatedWithAdressOIB_1"> Stečajna masa iza M. B. M. d. o. o. u stečaju, OIB 39645082885, Stari trg 7, 52000 Pazin</derivirana_varijabla>
  </DomainObject.Predmet.ProtustrankaFormatedWithAdressOIB>
  <DomainObject.Predmet.ProtustrankaWithAdress>
    <izvorni_sadrzaj>Stečajna masa iza M. B. M. d. o. o. u stečaju Stari trg 7, 52000 Pazin</izvorni_sadrzaj>
    <derivirana_varijabla naziv="DomainObject.Predmet.ProtustrankaWithAdress_1">Stečajna masa iza M. B. M. d. o. o. u stečaju Stari trg 7, 52000 Pazin</derivirana_varijabla>
  </DomainObject.Predmet.ProtustrankaWithAdress>
  <DomainObject.Predmet.ProtustrankaWithAdressOIB>
    <izvorni_sadrzaj>Stečajna masa iza M. B. M. d. o. o. u stečaju, OIB 39645082885, Stari trg 7, 52000 Pazin</izvorni_sadrzaj>
    <derivirana_varijabla naziv="DomainObject.Predmet.ProtustrankaWithAdressOIB_1">Stečajna masa iza M. B. M. d. o. o. u stečaju, OIB 39645082885, Stari trg 7, 52000 Pazin</derivirana_varijabla>
  </DomainObject.Predmet.ProtustrankaWithAdressOIB>
  <DomainObject.Predmet.ProtustrankaNazivFormated>
    <izvorni_sadrzaj>Stečajna masa iza M. B. M. d. o. o. u stečaju</izvorni_sadrzaj>
    <derivirana_varijabla naziv="DomainObject.Predmet.ProtustrankaNazivFormated_1">Stečajna masa iza M. B. M. d. o. o. u stečaju</derivirana_varijabla>
  </DomainObject.Predmet.ProtustrankaNazivFormated>
  <DomainObject.Predmet.ProtustrankaNazivFormatedOIB>
    <izvorni_sadrzaj>Stečajna masa iza M. B. M. d. o. o. u stečaju, OIB 39645082885</izvorni_sadrzaj>
    <derivirana_varijabla naziv="DomainObject.Predmet.ProtustrankaNazivFormatedOIB_1">Stečajna masa iza M. B. M. d. o. o. u stečaju, OIB 39645082885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BALE - VALLE, BALE zastupanog po punomoćniku Odvj. ALEKSANDAR PUH</izvorni_sadrzaj>
    <derivirana_varijabla naziv="DomainObject.Predmet.StrankaFormated_1">  OPĆINA BALE - VALLE, BALE zastupanog po punomoćniku Odvj. ALEKSANDAR PUH</derivirana_varijabla>
  </DomainObject.Predmet.StrankaFormated>
  <DomainObject.Predmet.StrankaFormatedOIB>
    <izvorni_sadrzaj>  OPĆINA BALE - VALLE, BALE, OIB 05198666627 zastupanog po punomoćniku Odvj. ALEKSANDAR PUH</izvorni_sadrzaj>
    <derivirana_varijabla naziv="DomainObject.Predmet.StrankaFormatedOIB_1">  OPĆINA BALE - VALLE, BALE, OIB 05198666627 zastupanog po punomoćniku Odvj. ALEKSANDAR PUH</derivirana_varijabla>
  </DomainObject.Predmet.StrankaFormatedOIB>
  <DomainObject.Predmet.StrankaFormatedWithAdress>
    <izvorni_sadrzaj> OPĆINA BALE - VALLE, BALE, Trg Tomaso Bembo broj 1, 52211 Bale zastupanog po punomoćniku Odvj. ALEKSANDAR PUH</izvorni_sadrzaj>
    <derivirana_varijabla naziv="DomainObject.Predmet.StrankaFormatedWithAdress_1"> OPĆINA BALE - VALLE, BALE, Trg Tomaso Bembo broj 1, 52211 Bale zastupanog po punomoćniku Odvj. ALEKSANDAR PUH</derivirana_varijabla>
  </DomainObject.Predmet.StrankaFormatedWithAdress>
  <DomainObject.Predmet.StrankaFormatedWithAdressOIB>
    <izvorni_sadrzaj> OPĆINA BALE - VALLE, BALE, OIB 05198666627, Trg Tomaso Bembo broj 1, 52211 Bale zastupanog po punomoćniku Odvj. ALEKSANDAR PUH</izvorni_sadrzaj>
    <derivirana_varijabla naziv="DomainObject.Predmet.StrankaFormatedWithAdressOIB_1"> OPĆINA BALE - VALLE, BALE, OIB 05198666627, Trg Tomaso Bembo broj 1, 52211 Bale zastupanog po punomoćniku Odvj. ALEKSANDAR PUH</derivirana_varijabla>
  </DomainObject.Predmet.StrankaFormatedWithAdressOIB>
  <DomainObject.Predmet.StrankaWithAdress>
    <izvorni_sadrzaj>OPĆINA BALE - VALLE, BALE Trg Tomaso Bembo broj 1,52211 Bale</izvorni_sadrzaj>
    <derivirana_varijabla naziv="DomainObject.Predmet.StrankaWithAdress_1">OPĆINA BALE - VALLE, BALE Trg Tomaso Bembo broj 1,52211 Bale</derivirana_varijabla>
  </DomainObject.Predmet.StrankaWithAdress>
  <DomainObject.Predmet.StrankaWithAdressOIB>
    <izvorni_sadrzaj>OPĆINA BALE - VALLE, BALE, OIB 05198666627, Trg Tomaso Bembo broj 1,52211 Bale</izvorni_sadrzaj>
    <derivirana_varijabla naziv="DomainObject.Predmet.StrankaWithAdressOIB_1">OPĆINA BALE - VALLE, BALE, OIB 05198666627, Trg Tomaso Bembo broj 1,52211 Bale</derivirana_varijabla>
  </DomainObject.Predmet.StrankaWithAdressOIB>
  <DomainObject.Predmet.StrankaNazivFormated>
    <izvorni_sadrzaj>OPĆINA BALE - VALLE, BALE</izvorni_sadrzaj>
    <derivirana_varijabla naziv="DomainObject.Predmet.StrankaNazivFormated_1">OPĆINA BALE - VALLE, BALE</derivirana_varijabla>
  </DomainObject.Predmet.StrankaNazivFormated>
  <DomainObject.Predmet.StrankaNazivFormatedOIB>
    <izvorni_sadrzaj>OPĆINA BALE - VALLE, BALE, OIB 05198666627</izvorni_sadrzaj>
    <derivirana_varijabla naziv="DomainObject.Predmet.StrankaNazivFormatedOIB_1">OPĆINA BALE - VALLE, BALE, OIB 05198666627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57553.10</izvorni_sadrzaj>
    <derivirana_varijabla naziv="DomainObject.Predmet.TrenutnaVrijednost_1">57553.10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OPĆINA BALE - VALLE, BALE zastupanog po punomoćniku Odvj. ALEKSANDAR PUH</item>
    </izvorni_sadrzaj>
    <derivirana_varijabla naziv="DomainObject.Predmet.StrankaListFormated_1">
      <item>OPĆINA BALE - VALLE, BALE zastupanog po punomoćniku Odvj. ALEKSANDAR PUH</item>
    </derivirana_varijabla>
  </DomainObject.Predmet.StrankaListFormated>
  <DomainObject.Predmet.StrankaListFormatedOIB>
    <izvorni_sadrzaj>
      <item>OPĆINA BALE - VALLE, BALE, OIB 05198666627 zastupanog po punomoćniku Odvj. ALEKSANDAR PUH</item>
    </izvorni_sadrzaj>
    <derivirana_varijabla naziv="DomainObject.Predmet.StrankaListFormatedOIB_1">
      <item>OPĆINA BALE - VALLE, BALE, OIB 05198666627 zastupanog po punomoćniku Odvj. ALEKSANDAR PUH</item>
    </derivirana_varijabla>
  </DomainObject.Predmet.StrankaListFormatedOIB>
  <DomainObject.Predmet.StrankaListFormatedWithAdress>
    <izvorni_sadrzaj>
      <item>OPĆINA BALE - VALLE, BALE, Trg Tomaso Bembo broj 1, 52211 Bale zastupanog po punomoćniku Odvj. ALEKSANDAR PUH</item>
    </izvorni_sadrzaj>
    <derivirana_varijabla naziv="DomainObject.Predmet.StrankaListFormatedWithAdress_1">
      <item>OPĆINA BALE - VALLE, BALE, Trg Tomaso Bembo broj 1, 52211 Bale zastupanog po punomoćniku Odvj. ALEKSANDAR PUH</item>
    </derivirana_varijabla>
  </DomainObject.Predmet.StrankaListFormatedWithAdress>
  <DomainObject.Predmet.StrankaListFormatedWithAdressOIB>
    <izvorni_sadrzaj>
      <item>OPĆINA BALE - VALLE, BALE, OIB 05198666627, Trg Tomaso Bembo broj 1, 52211 Bale zastupanog po punomoćniku Odvj. ALEKSANDAR PUH</item>
    </izvorni_sadrzaj>
    <derivirana_varijabla naziv="DomainObject.Predmet.StrankaListFormatedWithAdressOIB_1">
      <item>OPĆINA BALE - VALLE, BALE, OIB 05198666627, Trg Tomaso Bembo broj 1, 52211 Bale zastupanog po punomoćniku Odvj. ALEKSANDAR PUH</item>
    </derivirana_varijabla>
  </DomainObject.Predmet.StrankaListFormatedWithAdressOIB>
  <DomainObject.Predmet.StrankaListNazivFormated>
    <izvorni_sadrzaj>
      <item>OPĆINA BALE - VALLE, BALE</item>
    </izvorni_sadrzaj>
    <derivirana_varijabla naziv="DomainObject.Predmet.StrankaListNazivFormated_1">
      <item>OPĆINA BALE - VALLE, BALE</item>
    </derivirana_varijabla>
  </DomainObject.Predmet.StrankaListNazivFormated>
  <DomainObject.Predmet.StrankaListNazivFormatedOIB>
    <izvorni_sadrzaj>
      <item>OPĆINA BALE - VALLE, BALE, OIB 05198666627</item>
    </izvorni_sadrzaj>
    <derivirana_varijabla naziv="DomainObject.Predmet.StrankaListNazivFormatedOIB_1">
      <item>OPĆINA BALE - VALLE, BALE, OIB 05198666627</item>
    </derivirana_varijabla>
  </DomainObject.Predmet.StrankaListNazivFormatedOIB>
  <DomainObject.Predmet.ProtuStrankaListFormated>
    <izvorni_sadrzaj>
      <item>Stečajna masa iza M. B. M. d. o. o. u stečaju</item>
    </izvorni_sadrzaj>
    <derivirana_varijabla naziv="DomainObject.Predmet.ProtuStrankaListFormated_1">
      <item>Stečajna masa iza M. B. M. d. o. o. u stečaju</item>
    </derivirana_varijabla>
  </DomainObject.Predmet.ProtuStrankaListFormated>
  <DomainObject.Predmet.ProtuStrankaListFormatedOIB>
    <izvorni_sadrzaj>
      <item>Stečajna masa iza M. B. M. d. o. o. u stečaju, OIB 39645082885</item>
    </izvorni_sadrzaj>
    <derivirana_varijabla naziv="DomainObject.Predmet.ProtuStrankaListFormatedOIB_1">
      <item>Stečajna masa iza M. B. M. d. o. o. u stečaju, OIB 39645082885</item>
    </derivirana_varijabla>
  </DomainObject.Predmet.ProtuStrankaListFormatedOIB>
  <DomainObject.Predmet.ProtuStrankaListFormatedWithAdress>
    <izvorni_sadrzaj>
      <item>Stečajna masa iza M. B. M. d. o. o. u stečaju, Stari trg 7, 52000 Pazin</item>
    </izvorni_sadrzaj>
    <derivirana_varijabla naziv="DomainObject.Predmet.ProtuStrankaListFormatedWithAdress_1">
      <item>Stečajna masa iza M. B. M. d. o. o. u stečaju, Stari trg 7, 52000 Pazin</item>
    </derivirana_varijabla>
  </DomainObject.Predmet.ProtuStrankaListFormatedWithAdress>
  <DomainObject.Predmet.ProtuStrankaListFormatedWithAdressOIB>
    <izvorni_sadrzaj>
      <item>Stečajna masa iza M. B. M. d. o. o. u stečaju, OIB 39645082885, Stari trg 7, 52000 Pazin</item>
    </izvorni_sadrzaj>
    <derivirana_varijabla naziv="DomainObject.Predmet.ProtuStrankaListFormatedWithAdressOIB_1">
      <item>Stečajna masa iza M. B. M. d. o. o. u stečaju, OIB 39645082885, Stari trg 7, 52000 Pazin</item>
    </derivirana_varijabla>
  </DomainObject.Predmet.ProtuStrankaListFormatedWithAdressOIB>
  <DomainObject.Predmet.ProtuStrankaListNazivFormated>
    <izvorni_sadrzaj>
      <item>Stečajna masa iza M. B. M. d. o. o. u stečaju</item>
    </izvorni_sadrzaj>
    <derivirana_varijabla naziv="DomainObject.Predmet.ProtuStrankaListNazivFormated_1">
      <item>Stečajna masa iza M. B. M. d. o. o. u stečaju</item>
    </derivirana_varijabla>
  </DomainObject.Predmet.ProtuStrankaListNazivFormated>
  <DomainObject.Predmet.ProtuStrankaListNazivFormatedOIB>
    <izvorni_sadrzaj>
      <item>Stečajna masa iza M. B. M. d. o. o. u stečaju, OIB 39645082885</item>
    </izvorni_sadrzaj>
    <derivirana_varijabla naziv="DomainObject.Predmet.ProtuStrankaListNazivFormatedOIB_1">
      <item>Stečajna masa iza M. B. M. d. o. o. u stečaju, OIB 39645082885</item>
    </derivirana_varijabla>
  </DomainObject.Predmet.ProtuStrankaListNazivFormatedOIB>
  <DomainObject.Predmet.OstaliListFormated>
    <izvorni_sadrzaj>
      <item>Odvj. ALEKSANDAR PUH punomoćnik sudionika u postupku OPĆINA BALE - VALLE, BALE</item>
    </izvorni_sadrzaj>
    <derivirana_varijabla naziv="DomainObject.Predmet.OstaliListFormated_1">
      <item>Odvj. ALEKSANDAR PUH punomoćnik sudionika u postupku OPĆINA BALE - VALLE, BALE</item>
    </derivirana_varijabla>
  </DomainObject.Predmet.OstaliListFormated>
  <DomainObject.Predmet.OstaliListFormatedOIB>
    <izvorni_sadrzaj>
      <item>Odvj. ALEKSANDAR PUH punomoćnik sudionika u postupku OPĆINA BALE - VALLE, BALE</item>
    </izvorni_sadrzaj>
    <derivirana_varijabla naziv="DomainObject.Predmet.OstaliListFormatedOIB_1">
      <item>Odvj. ALEKSANDAR PUH punomoćnik sudionika u postupku OPĆINA BALE - VALLE, BALE</item>
    </derivirana_varijabla>
  </DomainObject.Predmet.OstaliListFormatedOIB>
  <DomainObject.Predmet.OstaliListFormatedWithAdress>
    <izvorni_sadrzaj>
      <item>Odvj. ALEKSANDAR PUH, Leharova 1 (II kat), 52100 Pula punomoćnik sudionika u postupku OPĆINA BALE - VALLE, BALE</item>
    </izvorni_sadrzaj>
    <derivirana_varijabla naziv="DomainObject.Predmet.OstaliListFormatedWithAdress_1">
      <item>Odvj. ALEKSANDAR PUH, Leharova 1 (II kat), 52100 Pula punomoćnik sudionika u postupku OPĆINA BALE - VALLE, BALE</item>
    </derivirana_varijabla>
  </DomainObject.Predmet.OstaliListFormatedWithAdress>
  <DomainObject.Predmet.OstaliListFormatedWithAdressOIB>
    <izvorni_sadrzaj>
      <item>Odvj. ALEKSANDAR PUH, Leharova 1 (II kat), 52100 Pula punomoćnik sudionika u postupku OPĆINA BALE - VALLE, BALE</item>
    </izvorni_sadrzaj>
    <derivirana_varijabla naziv="DomainObject.Predmet.OstaliListFormatedWithAdressOIB_1">
      <item>Odvj. ALEKSANDAR PUH, Leharova 1 (II kat), 52100 Pula punomoćnik sudionika u postupku OPĆINA BALE - VALLE, BALE</item>
    </derivirana_varijabla>
  </DomainObject.Predmet.OstaliListFormatedWithAdressOIB>
  <DomainObject.Predmet.OstaliListNazivFormated>
    <izvorni_sadrzaj>
      <item>Odvj. ALEKSANDAR PUH</item>
    </izvorni_sadrzaj>
    <derivirana_varijabla naziv="DomainObject.Predmet.OstaliListNazivFormated_1">
      <item>Odvj. ALEKSANDAR PUH</item>
    </derivirana_varijabla>
  </DomainObject.Predmet.OstaliListNazivFormated>
  <DomainObject.Predmet.OstaliListNazivFormatedOIB>
    <izvorni_sadrzaj>
      <item>Odvj. ALEKSANDAR PUH</item>
    </izvorni_sadrzaj>
    <derivirana_varijabla naziv="DomainObject.Predmet.OstaliListNazivFormatedOIB_1">
      <item>Odvj. ALEKSANDAR PUH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BALE - VALLE, BALE</izvorni_sadrzaj>
    <derivirana_varijabla naziv="DomainObject.Predmet.StrankaIDrugi_1">OPĆINA BALE - VALLE, BALE</derivirana_varijabla>
  </DomainObject.Predmet.StrankaIDrugi>
  <DomainObject.Predmet.ProtustrankaIDrugi>
    <izvorni_sadrzaj>Stečajna masa iza M. B. M. d. o. o. u stečaju</izvorni_sadrzaj>
    <derivirana_varijabla naziv="DomainObject.Predmet.ProtustrankaIDrugi_1">Stečajna masa iza M. B. M. d. o. o. u stečaju</derivirana_varijabla>
  </DomainObject.Predmet.ProtustrankaIDrugi>
  <DomainObject.Predmet.StrankaIDrugiAdressOIB>
    <izvorni_sadrzaj>OPĆINA BALE - VALLE, BALE, OIB 05198666627, Trg Tomaso Bembo broj 1, 52211 Bale</izvorni_sadrzaj>
    <derivirana_varijabla naziv="DomainObject.Predmet.StrankaIDrugiAdressOIB_1">OPĆINA BALE - VALLE, BALE, OIB 05198666627, Trg Tomaso Bembo broj 1, 52211 Bale</derivirana_varijabla>
  </DomainObject.Predmet.StrankaIDrugiAdressOIB>
  <DomainObject.Predmet.ProtustrankaIDrugiAdressOIB>
    <izvorni_sadrzaj>Stečajna masa iza M. B. M. d. o. o. u stečaju, OIB 39645082885, Stari trg 7, 52000 Pazin</izvorni_sadrzaj>
    <derivirana_varijabla naziv="DomainObject.Predmet.ProtustrankaIDrugiAdressOIB_1">Stečajna masa iza M. B. M. d. o. o. u stečaju, OIB 39645082885, Stari trg 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M. B. M. d. o. o. u stečaju</item>
      <item>Odvj. ALEKSANDAR PUH</item>
      <item>OPĆINA BALE - VALLE, BALE</item>
    </izvorni_sadrzaj>
    <derivirana_varijabla naziv="DomainObject.Predmet.SudioniciListNaziv_1">
      <item>Stečajna masa iza M. B. M. d. o. o. u stečaju</item>
      <item>Odvj. ALEKSANDAR PUH</item>
      <item>OPĆINA BALE - VALLE, BALE</item>
    </derivirana_varijabla>
  </DomainObject.Predmet.SudioniciListNaziv>
  <DomainObject.Predmet.SudioniciListAdressOIB>
    <izvorni_sadrzaj>
      <item>Stečajna masa iza M. B. M. d. o. o. u stečaju, OIB 39645082885, Stari trg 7,52000 Pazin</item>
      <item>Odvj. ALEKSANDAR PUH, Leharova 1 (II kat),52100 Pula</item>
      <item>OPĆINA BALE - VALLE, BALE, OIB 05198666627, Trg Tomaso Bembo broj 1,52211 Bale</item>
    </izvorni_sadrzaj>
    <derivirana_varijabla naziv="DomainObject.Predmet.SudioniciListAdressOIB_1">
      <item>Stečajna masa iza M. B. M. d. o. o. u stečaju, OIB 39645082885, Stari trg 7,52000 Pazin</item>
      <item>Odvj. ALEKSANDAR PUH, Leharova 1 (II kat),52100 Pula</item>
      <item>OPĆINA BALE - VALLE, BALE, OIB 05198666627, Trg Tomaso Bembo broj 1,52211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39645082885</item>
      <item>, OIB null</item>
      <item>, OIB 05198666627</item>
    </izvorni_sadrzaj>
    <derivirana_varijabla naziv="DomainObject.Predmet.SudioniciListNazivOIB_1">
      <item>, OIB 39645082885</item>
      <item>, OIB null</item>
      <item>, OIB 05198666627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614</properties:Words>
  <properties:Characters>3171</properties:Characters>
  <properties:Lines>89</properties:Lines>
  <properties:Paragraphs>33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2017-05-18T12:37:00Z</dcterms:created>
  <dc:creator>Jasmina Matika</dc:creator>
  <cp:lastModifiedBy>Lorena Paris Aničić</cp:lastModifiedBy>
  <cp:lastPrinted>2017-05-22T08:28:00Z</cp:lastPrinted>
  <dcterms:modified xmlns:xsi="http://www.w3.org/2001/XMLSchema-instance" xsi:type="dcterms:W3CDTF">2017-05-22T08:29:00Z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