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939a6" w14:paraId="17939a6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3D81" w:rsidP="00273D81" w:rsidR="00273D81" w:rsidRPr="004453B3">
      <w:pPr>
        <w:pStyle w:val="Zaglavlje"/>
      </w:pPr>
      <w:r w:rsidRPr="004453B3">
        <w:t xml:space="preserve">REPUBLIKA HRVATSKA </w:t>
      </w:r>
    </w:p>
    <w:p w:rsidRDefault="00273D81" w:rsidP="00273D81" w:rsidR="00273D81" w:rsidRPr="004453B3">
      <w:pPr>
        <w:pStyle w:val="Zaglavlje"/>
      </w:pPr>
      <w:r w:rsidRPr="004453B3">
        <w:t>Trgovački sud u Zagrebu</w:t>
      </w:r>
    </w:p>
    <w:p w:rsidRDefault="00273D81" w:rsidP="00273D81" w:rsidR="00273D81" w:rsidRPr="004453B3">
      <w:pPr>
        <w:pStyle w:val="Zaglavlje"/>
      </w:pPr>
      <w:r w:rsidRPr="004453B3">
        <w:t xml:space="preserve">Zagreb, Amruševa 2/II </w:t>
      </w:r>
    </w:p>
    <w:p w:rsidRDefault="00273D81" w:rsidP="00273D81" w:rsidR="00273D81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4907/15</w:t>
      </w:r>
    </w:p>
    <w:p w:rsidRDefault="00273D81" w:rsidP="00273D81" w:rsidR="00273D81" w:rsidRPr="004453B3">
      <w:pPr>
        <w:jc w:val="center"/>
      </w:pPr>
    </w:p>
    <w:p w:rsidRDefault="00273D81" w:rsidP="00273D81" w:rsidR="00273D81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273D81" w:rsidP="00273D81" w:rsidR="00273D81" w:rsidRPr="004453B3">
      <w:pPr>
        <w:jc w:val="both"/>
      </w:pPr>
    </w:p>
    <w:p w:rsidRDefault="00273D81" w:rsidP="00273D81" w:rsidR="00273D81" w:rsidRPr="004453B3">
      <w:pPr>
        <w:jc w:val="center"/>
      </w:pPr>
      <w:r w:rsidRPr="004453B3">
        <w:t>R J E Š E N J E</w:t>
      </w:r>
    </w:p>
    <w:p w:rsidRDefault="00273D81" w:rsidP="00273D81" w:rsidR="00273D81" w:rsidRPr="004453B3">
      <w:pPr>
        <w:jc w:val="center"/>
      </w:pPr>
    </w:p>
    <w:p w:rsidRDefault="00273D81" w:rsidP="00273D81" w:rsidR="00273D81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ORBIS SAVGA d.o.o., Vrtnjakovec, Vrtnjakovec 16, OIB: </w:t>
      </w:r>
      <w:r w:rsidRPr="00F9472C">
        <w:t>17736629649</w:t>
      </w:r>
      <w:r>
        <w:t xml:space="preserve">, </w:t>
      </w:r>
      <w:r w:rsidRPr="004453B3">
        <w:t xml:space="preserve">dana </w:t>
      </w:r>
      <w:r>
        <w:t>24. ožujka</w:t>
      </w:r>
      <w:r w:rsidRPr="004453B3">
        <w:t xml:space="preserve"> 2016. </w:t>
      </w:r>
    </w:p>
    <w:p w:rsidRDefault="00273D81" w:rsidP="00273D81" w:rsidR="00273D81" w:rsidRPr="004453B3">
      <w:pPr>
        <w:jc w:val="both"/>
      </w:pPr>
    </w:p>
    <w:p w:rsidRDefault="00273D81" w:rsidP="00273D81" w:rsidR="00273D81" w:rsidRPr="004453B3">
      <w:pPr>
        <w:jc w:val="center"/>
      </w:pPr>
      <w:r w:rsidRPr="004453B3">
        <w:t>r i j e š i o    je</w:t>
      </w:r>
    </w:p>
    <w:p w:rsidRDefault="00273D81" w:rsidP="00273D81" w:rsidR="00273D81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73D81" w:rsidP="00273D81" w:rsidR="00273D81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 xml:space="preserve">ORBIS SAVGA d.o.o., Vrtnjakovec, Vrtnjakovec 16, OIB: </w:t>
      </w:r>
      <w:r w:rsidRPr="00F9472C">
        <w:rPr>
          <w:rFonts w:hAnsi="Times New Roman" w:ascii="Times New Roman"/>
          <w:szCs w:val="24"/>
        </w:rPr>
        <w:t>17736629649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24.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273D81" w:rsidP="00273D81" w:rsidR="00273D81" w:rsidRPr="004453B3">
      <w:pPr>
        <w:pStyle w:val="BodyText21"/>
        <w:rPr>
          <w:rFonts w:hAnsi="Times New Roman" w:ascii="Times New Roman"/>
          <w:szCs w:val="24"/>
        </w:rPr>
      </w:pPr>
    </w:p>
    <w:p w:rsidRDefault="00273D81" w:rsidP="00273D81" w:rsidR="00273D81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Siniša Rajnović, OIB: 86217384445, Milanovac, Virovitica, Sv. Trojstva 87.</w:t>
      </w:r>
    </w:p>
    <w:p w:rsidRDefault="00273D81" w:rsidP="00273D81" w:rsidR="00273D81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73D81" w:rsidP="00273D81" w:rsidR="00273D81">
      <w:pPr>
        <w:jc w:val="both"/>
      </w:pPr>
      <w:r w:rsidRPr="004453B3">
        <w:t xml:space="preserve">III. Zaključuje se stečajni postupak nad dužnikom </w:t>
      </w:r>
      <w:r>
        <w:t xml:space="preserve">ORBIS SAVGA d.o.o., Vrtnjakovec, Vrtnjakovec 16, OIB: </w:t>
      </w:r>
      <w:r w:rsidRPr="00F9472C">
        <w:t>17736629649</w:t>
      </w:r>
      <w:r>
        <w:t>.</w:t>
      </w:r>
    </w:p>
    <w:p w:rsidRDefault="00273D81" w:rsidP="00273D81" w:rsidR="00273D81" w:rsidRPr="004453B3">
      <w:pPr>
        <w:jc w:val="both"/>
      </w:pPr>
    </w:p>
    <w:p w:rsidRDefault="00273D81" w:rsidP="00273D81" w:rsidR="00273D81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273D81" w:rsidP="00273D81" w:rsidR="00273D81" w:rsidRPr="004453B3">
      <w:pPr>
        <w:jc w:val="both"/>
      </w:pPr>
    </w:p>
    <w:p w:rsidRDefault="00273D81" w:rsidP="00273D81" w:rsidR="00273D81" w:rsidRPr="004453B3">
      <w:pPr>
        <w:ind w:left="360"/>
        <w:jc w:val="center"/>
      </w:pPr>
      <w:r w:rsidRPr="004453B3">
        <w:t>Obrazloženje</w:t>
      </w:r>
    </w:p>
    <w:p w:rsidRDefault="00273D81" w:rsidP="00273D81" w:rsidR="00273D81" w:rsidRPr="004453B3">
      <w:pPr>
        <w:jc w:val="both"/>
      </w:pPr>
    </w:p>
    <w:p w:rsidRDefault="00273D81" w:rsidP="00273D81" w:rsidR="00273D81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273D81" w:rsidP="00273D81" w:rsidR="00273D81" w:rsidRPr="004453B3">
      <w:pPr>
        <w:jc w:val="both"/>
      </w:pPr>
    </w:p>
    <w:p w:rsidRDefault="00273D81" w:rsidP="00273D81" w:rsidR="00273D81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21.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73D81" w:rsidP="00273D81" w:rsidR="00273D81" w:rsidRPr="004453B3">
      <w:pPr>
        <w:jc w:val="both"/>
      </w:pPr>
    </w:p>
    <w:p w:rsidRDefault="00273D81" w:rsidP="00273D81" w:rsidR="00273D81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273D81" w:rsidP="00273D81" w:rsidR="00273D81" w:rsidRPr="004453B3">
      <w:pPr>
        <w:jc w:val="both"/>
      </w:pPr>
    </w:p>
    <w:p w:rsidRDefault="00273D81" w:rsidP="00273D81" w:rsidR="00273D81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273D81" w:rsidP="00273D81" w:rsidR="00273D81" w:rsidRPr="004453B3">
      <w:pPr>
        <w:jc w:val="both"/>
      </w:pPr>
    </w:p>
    <w:p w:rsidRDefault="00273D81" w:rsidP="00273D81" w:rsidR="00273D81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273D81" w:rsidP="00273D81" w:rsidR="00273D81" w:rsidRPr="004453B3">
      <w:pPr>
        <w:jc w:val="both"/>
      </w:pPr>
    </w:p>
    <w:p w:rsidRDefault="00273D81" w:rsidP="00273D81" w:rsidR="00273D81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273D81" w:rsidP="00273D81" w:rsidR="00273D81" w:rsidRPr="004453B3">
      <w:pPr>
        <w:jc w:val="both"/>
      </w:pPr>
    </w:p>
    <w:p w:rsidRDefault="00273D81" w:rsidP="00273D81" w:rsidR="00273D81" w:rsidRPr="004453B3">
      <w:pPr>
        <w:jc w:val="center"/>
      </w:pPr>
      <w:r w:rsidRPr="004453B3">
        <w:t xml:space="preserve">U Zagrebu, </w:t>
      </w:r>
      <w:r>
        <w:t>24. ožujka</w:t>
      </w:r>
      <w:r w:rsidRPr="004453B3">
        <w:t xml:space="preserve"> 2016.</w:t>
      </w:r>
    </w:p>
    <w:p w:rsidRDefault="00273D81" w:rsidP="00273D81" w:rsidR="00273D81" w:rsidRPr="004453B3">
      <w:pPr>
        <w:jc w:val="center"/>
      </w:pPr>
    </w:p>
    <w:p w:rsidRDefault="00273D81" w:rsidP="00273D81" w:rsidR="00273D81" w:rsidRPr="004453B3">
      <w:pPr>
        <w:ind w:firstLine="720" w:left="5040"/>
        <w:jc w:val="right"/>
      </w:pPr>
      <w:r w:rsidRPr="004453B3">
        <w:t xml:space="preserve">      SUDAC:</w:t>
      </w:r>
    </w:p>
    <w:p w:rsidRDefault="00273D81" w:rsidP="00273D81" w:rsidR="00273D81" w:rsidRPr="004453B3">
      <w:pPr>
        <w:jc w:val="right"/>
      </w:pPr>
      <w:r>
        <w:t>Goran Iskra</w:t>
      </w:r>
      <w:r w:rsidR="00076E1A">
        <w:t>,v.r.</w:t>
      </w:r>
    </w:p>
    <w:p w:rsidRDefault="00273D81" w:rsidP="00273D81" w:rsidR="00273D81" w:rsidRPr="004453B3">
      <w:pPr>
        <w:jc w:val="both"/>
      </w:pPr>
    </w:p>
    <w:p w:rsidRDefault="00273D81" w:rsidP="00273D81" w:rsidR="00273D81" w:rsidRPr="004453B3">
      <w:pPr>
        <w:jc w:val="both"/>
      </w:pPr>
    </w:p>
    <w:p w:rsidRDefault="00273D81" w:rsidP="00273D81" w:rsidR="00273D81" w:rsidRPr="004453B3">
      <w:pPr>
        <w:jc w:val="both"/>
      </w:pPr>
      <w:r w:rsidRPr="004453B3">
        <w:t>Uputa o pravnom lijeku:</w:t>
      </w:r>
    </w:p>
    <w:p w:rsidRDefault="00273D81" w:rsidP="00273D81" w:rsidR="00273D81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273D81" w:rsidP="00273D81" w:rsidR="00273D81" w:rsidRPr="004453B3">
      <w:pPr>
        <w:jc w:val="both"/>
        <w:rPr>
          <w:i/>
        </w:rPr>
      </w:pPr>
    </w:p>
    <w:p w:rsidRDefault="00076E1A" w:rsidR="00076E1A">
      <w:pPr>
        <w:jc w:val="right"/>
        <w:rPr>
          <w:color w:val="000000"/>
        </w:rPr>
      </w:pPr>
      <w:r>
        <w:rPr>
          <w:color w:val="000000"/>
        </w:rPr>
        <w:t>Za točnost otpravka</w:t>
      </w:r>
    </w:p>
    <w:p w:rsidRDefault="00076E1A" w:rsidR="00076E1A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Default="00076E1A" w:rsidR="00076E1A" w:rsidRPr="004574E9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Default="00273D81" w:rsidP="00273D81" w:rsidR="00273D81" w:rsidRPr="004453B3">
      <w:pPr>
        <w:jc w:val="center"/>
        <w:rPr>
          <w:highlight w:val="green"/>
          <w:u w:val="single"/>
        </w:rPr>
      </w:pPr>
    </w:p>
    <w:p w:rsidRDefault="00273D81" w:rsidP="00273D81" w:rsidR="00273D81" w:rsidRPr="004453B3">
      <w:pPr>
        <w:jc w:val="center"/>
        <w:rPr>
          <w:u w:val="single"/>
        </w:rPr>
      </w:pPr>
    </w:p>
    <w:p w:rsidRDefault="00273D81" w:rsidP="00273D81" w:rsidR="00273D81" w:rsidRPr="004453B3"/>
    <w:p w:rsidRDefault="000D2C86" w:rsidP="00273D81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6E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273D81">
      <w:t>4907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76E1A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73D81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2F7390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76E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E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E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76E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E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E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4907</izvorni_sadrzaj>
    <derivirana_varijabla naziv="DomainObject.Predmet.Broj_1">4907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St-4907/2015</izvorni_sadrzaj>
    <derivirana_varijabla naziv="DomainObject.Predmet.OznakaBroj_1">St-4907/2015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ORBIS SAVGA d.o.o. zastupanog po punomoćniku ZDENKO FILIPAJ</izvorni_sadrzaj>
    <derivirana_varijabla naziv="DomainObject.Predmet.ProtustrankaFormated_1">  ORBIS SAVGA d.o.o. zastupanog po punomoćniku ZDENKO FILIPAJ</derivirana_varijabla>
  </DomainObject.Predmet.ProtustrankaFormated>
  <DomainObject.Predmet.ProtustrankaFormatedOIB>
    <izvorni_sadrzaj>  ORBIS SAVGA d.o.o., OIB 17736629649 zastupanog po punomoćniku ZDENKO FILIPAJ</izvorni_sadrzaj>
    <derivirana_varijabla naziv="DomainObject.Predmet.ProtustrankaFormatedOIB_1">  ORBIS SAVGA d.o.o., OIB 17736629649 zastupanog po punomoćniku ZDENKO FILIPAJ</derivirana_varijabla>
  </DomainObject.Predmet.ProtustrankaFormatedOIB>
  <DomainObject.Predmet.ProtustrankaFormatedWithAdress>
    <izvorni_sadrzaj> ORBIS SAVGA d.o.o., Vrtnjakovec 16, 49217 Vrtnjakovec zastupanog po punomoćniku ZDENKO FILIPAJ</izvorni_sadrzaj>
    <derivirana_varijabla naziv="DomainObject.Predmet.ProtustrankaFormatedWithAdress_1"> ORBIS SAVGA d.o.o., Vrtnjakovec 16, 49217 Vrtnjakovec zastupanog po punomoćniku ZDENKO FILIPAJ</derivirana_varijabla>
  </DomainObject.Predmet.ProtustrankaFormatedWithAdress>
  <DomainObject.Predmet.ProtustrankaFormatedWithAdressOIB>
    <izvorni_sadrzaj> ORBIS SAVGA d.o.o., OIB 17736629649, Vrtnjakovec 16, 49217 Vrtnjakovec zastupanog po punomoćniku ZDENKO FILIPAJ</izvorni_sadrzaj>
    <derivirana_varijabla naziv="DomainObject.Predmet.ProtustrankaFormatedWithAdressOIB_1"> ORBIS SAVGA d.o.o., OIB 17736629649, Vrtnjakovec 16, 49217 Vrtnjakovec zastupanog po punomoćniku ZDENKO FILIPAJ</derivirana_varijabla>
  </DomainObject.Predmet.ProtustrankaFormatedWithAdressOIB>
  <DomainObject.Predmet.ProtustrankaWithAdress>
    <izvorni_sadrzaj>ORBIS SAVGA d.o.o. Vrtnjakovec 16, 49217 Vrtnjakovec</izvorni_sadrzaj>
    <derivirana_varijabla naziv="DomainObject.Predmet.ProtustrankaWithAdress_1">ORBIS SAVGA d.o.o. Vrtnjakovec 16, 49217 Vrtnjakovec</derivirana_varijabla>
  </DomainObject.Predmet.ProtustrankaWithAdress>
  <DomainObject.Predmet.ProtustrankaWithAdressOIB>
    <izvorni_sadrzaj>ORBIS SAVGA d.o.o., OIB 17736629649, Vrtnjakovec 16, 49217 Vrtnjakovec</izvorni_sadrzaj>
    <derivirana_varijabla naziv="DomainObject.Predmet.ProtustrankaWithAdressOIB_1">ORBIS SAVGA d.o.o., OIB 17736629649, Vrtnjakovec 16, 49217 Vrtnjakovec</derivirana_varijabla>
  </DomainObject.Predmet.ProtustrankaWithAdressOIB>
  <DomainObject.Predmet.ProtustrankaNazivFormated>
    <izvorni_sadrzaj>ORBIS SAVGA d.o.o.</izvorni_sadrzaj>
    <derivirana_varijabla naziv="DomainObject.Predmet.ProtustrankaNazivFormated_1">ORBIS SAVGA d.o.o.</derivirana_varijabla>
  </DomainObject.Predmet.ProtustrankaNazivFormated>
  <DomainObject.Predmet.ProtustrankaNazivFormatedOIB>
    <izvorni_sadrzaj>ORBIS SAVGA d.o.o., OIB 17736629649</izvorni_sadrzaj>
    <derivirana_varijabla naziv="DomainObject.Predmet.ProtustrankaNazivFormatedOIB_1">ORBIS SAVGA d.o.o., OIB 17736629649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ORBIS SAVGA d.o.o. zastupanog po punomoćniku ZDENKO FILIPAJ</item>
    </izvorni_sadrzaj>
    <derivirana_varijabla naziv="DomainObject.Predmet.ProtuStrankaListFormated_1">
      <item>ORBIS SAVGA d.o.o. zastupanog po punomoćniku ZDENKO FILIPAJ</item>
    </derivirana_varijabla>
  </DomainObject.Predmet.ProtuStrankaListFormated>
  <DomainObject.Predmet.ProtuStrankaListFormatedOIB>
    <izvorni_sadrzaj>
      <item>ORBIS SAVGA d.o.o., OIB 17736629649 zastupanog po punomoćniku ZDENKO FILIPAJ</item>
    </izvorni_sadrzaj>
    <derivirana_varijabla naziv="DomainObject.Predmet.ProtuStrankaListFormatedOIB_1">
      <item>ORBIS SAVGA d.o.o., OIB 17736629649 zastupanog po punomoćniku ZDENKO FILIPAJ</item>
    </derivirana_varijabla>
  </DomainObject.Predmet.ProtuStrankaListFormatedOIB>
  <DomainObject.Predmet.ProtuStrankaListFormatedWithAdress>
    <izvorni_sadrzaj>
      <item>ORBIS SAVGA d.o.o., Vrtnjakovec 16, 49217 Vrtnjakovec zastupanog po punomoćniku ZDENKO FILIPAJ</item>
    </izvorni_sadrzaj>
    <derivirana_varijabla naziv="DomainObject.Predmet.ProtuStrankaListFormatedWithAdress_1">
      <item>ORBIS SAVGA d.o.o., Vrtnjakovec 16, 49217 Vrtnjakovec zastupanog po punomoćniku ZDENKO FILIPAJ</item>
    </derivirana_varijabla>
  </DomainObject.Predmet.ProtuStrankaListFormatedWithAdress>
  <DomainObject.Predmet.ProtuStrankaListFormatedWithAdressOIB>
    <izvorni_sadrzaj>
      <item>ORBIS SAVGA d.o.o., OIB 17736629649, Vrtnjakovec 16, 49217 Vrtnjakovec zastupanog po punomoćniku ZDENKO FILIPAJ</item>
    </izvorni_sadrzaj>
    <derivirana_varijabla naziv="DomainObject.Predmet.ProtuStrankaListFormatedWithAdressOIB_1">
      <item>ORBIS SAVGA d.o.o., OIB 17736629649, Vrtnjakovec 16, 49217 Vrtnjakovec zastupanog po punomoćniku ZDENKO FILIPAJ</item>
    </derivirana_varijabla>
  </DomainObject.Predmet.ProtuStrankaListFormatedWithAdressOIB>
  <DomainObject.Predmet.ProtuStrankaListNazivFormated>
    <izvorni_sadrzaj>
      <item>ORBIS SAVGA d.o.o.</item>
    </izvorni_sadrzaj>
    <derivirana_varijabla naziv="DomainObject.Predmet.ProtuStrankaListNazivFormated_1">
      <item>ORBIS SAVGA d.o.o.</item>
    </derivirana_varijabla>
  </DomainObject.Predmet.ProtuStrankaListNazivFormated>
  <DomainObject.Predmet.ProtuStrankaListNazivFormatedOIB>
    <izvorni_sadrzaj>
      <item>ORBIS SAVGA d.o.o., OIB 17736629649</item>
    </izvorni_sadrzaj>
    <derivirana_varijabla naziv="DomainObject.Predmet.ProtuStrankaListNazivFormatedOIB_1">
      <item>ORBIS SAVGA d.o.o., OIB 17736629649</item>
    </derivirana_varijabla>
  </DomainObject.Predmet.ProtuStrankaListNazivFormatedOIB>
  <DomainObject.Predmet.OstaliListFormated>
    <izvorni_sadrzaj>
      <item>ZDENKO FILIPAJ punomoćnik sudionika u postupku ORBIS SAVGA d.o.o.</item>
    </izvorni_sadrzaj>
    <derivirana_varijabla naziv="DomainObject.Predmet.OstaliListFormated_1">
      <item>ZDENKO FILIPAJ punomoćnik sudionika u postupku ORBIS SAVGA d.o.o.</item>
    </derivirana_varijabla>
  </DomainObject.Predmet.OstaliListFormated>
  <DomainObject.Predmet.OstaliListFormatedOIB>
    <izvorni_sadrzaj>
      <item>ZDENKO FILIPAJ, OIB 56521535709 punomoćnik sudionika u postupku ORBIS SAVGA d.o.o.</item>
    </izvorni_sadrzaj>
    <derivirana_varijabla naziv="DomainObject.Predmet.OstaliListFormatedOIB_1">
      <item>ZDENKO FILIPAJ, OIB 56521535709 punomoćnik sudionika u postupku ORBIS SAVGA d.o.o.</item>
    </derivirana_varijabla>
  </DomainObject.Predmet.OstaliListFormatedOIB>
  <DomainObject.Predmet.OstaliListFormatedWithAdress>
    <izvorni_sadrzaj>
      <item>ZDENKO FILIPAJ, VRTNJAKOVEC 16, 49217 Vrtnjakovec punomoćnik sudionika u postupku ORBIS SAVGA d.o.o.</item>
    </izvorni_sadrzaj>
    <derivirana_varijabla naziv="DomainObject.Predmet.OstaliListFormatedWithAdress_1">
      <item>ZDENKO FILIPAJ, VRTNJAKOVEC 16, 49217 Vrtnjakovec punomoćnik sudionika u postupku ORBIS SAVGA d.o.o.</item>
    </derivirana_varijabla>
  </DomainObject.Predmet.OstaliListFormatedWithAdress>
  <DomainObject.Predmet.OstaliListFormatedWithAdressOIB>
    <izvorni_sadrzaj>
      <item>ZDENKO FILIPAJ, OIB 56521535709, VRTNJAKOVEC 16, 49217 Vrtnjakovec punomoćnik sudionika u postupku ORBIS SAVGA d.o.o.</item>
    </izvorni_sadrzaj>
    <derivirana_varijabla naziv="DomainObject.Predmet.OstaliListFormatedWithAdressOIB_1">
      <item>ZDENKO FILIPAJ, OIB 56521535709, VRTNJAKOVEC 16, 49217 Vrtnjakovec punomoćnik sudionika u postupku ORBIS SAVGA d.o.o.</item>
    </derivirana_varijabla>
  </DomainObject.Predmet.OstaliListFormatedWithAdressOIB>
  <DomainObject.Predmet.OstaliListNazivFormated>
    <izvorni_sadrzaj>
      <item>ZDENKO FILIPAJ</item>
    </izvorni_sadrzaj>
    <derivirana_varijabla naziv="DomainObject.Predmet.OstaliListNazivFormated_1">
      <item>ZDENKO FILIPAJ</item>
    </derivirana_varijabla>
  </DomainObject.Predmet.OstaliListNazivFormated>
  <DomainObject.Predmet.OstaliListNazivFormatedOIB>
    <izvorni_sadrzaj>
      <item>ZDENKO FILIPAJ, OIB 56521535709</item>
    </izvorni_sadrzaj>
    <derivirana_varijabla naziv="DomainObject.Predmet.OstaliListNazivFormatedOIB_1">
      <item>ZDENKO FILIPAJ, OIB 56521535709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ORBIS SAVGA d.o.o.</izvorni_sadrzaj>
    <derivirana_varijabla naziv="DomainObject.Predmet.ProtustrankaIDrugi_1">ORBIS SAVGA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ORBIS SAVGA d.o.o., OIB 17736629649, Vrtnjakovec 16, 49217 Vrtnjakovec</izvorni_sadrzaj>
    <derivirana_varijabla naziv="DomainObject.Predmet.ProtustrankaIDrugiAdressOIB_1">ORBIS SAVGA d.o.o., OIB 17736629649, Vrtnjakovec 16, 49217 Vrtnjakovec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ORBIS SAVGA d.o.o.</item>
      <item>ZDENKO FILIPAJ</item>
    </izvorni_sadrzaj>
    <derivirana_varijabla naziv="DomainObject.Predmet.SudioniciListNaziv_1">
      <item>FINA Regionalni centar Zagreb</item>
      <item>ORBIS SAVGA d.o.o.</item>
      <item>ZDENKO FILIPAJ</item>
    </derivirana_varijabla>
  </DomainObject.Predmet.SudioniciListNaziv>
  <DomainObject.Predmet.SudioniciListAdressOIB>
    <izvorni_sadrzaj>
      <item>FINA Regionalni centar Zagreb, OIB 85821130368, Trg svibanjskih žrtava 1995. 1,10000 Zagreb</item>
      <item>ORBIS SAVGA d.o.o., OIB 17736629649, Vrtnjakovec 16,49217 Vrtnjakovec</item>
      <item>ZDENKO FILIPAJ, OIB 56521535709, VRTNJAKOVEC 16,49217 Vrtnjakovec</item>
    </izvorni_sadrzaj>
    <derivirana_varijabla naziv="DomainObject.Predmet.SudioniciListAdressOIB_1">
      <item>FINA Regionalni centar Zagreb, OIB 85821130368, Trg svibanjskih žrtava 1995. 1,10000 Zagreb</item>
      <item>ORBIS SAVGA d.o.o., OIB 17736629649, Vrtnjakovec 16,49217 Vrtnjakovec</item>
      <item>ZDENKO FILIPAJ, OIB 56521535709, VRTNJAKOVEC 16,49217 Vrtnjakovec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17736629649</item>
      <item>, OIB 56521535709</item>
    </izvorni_sadrzaj>
    <derivirana_varijabla naziv="DomainObject.Predmet.SudioniciListNazivOIB_1">
      <item>, OIB 85821130368</item>
      <item>, OIB 17736629649</item>
      <item>, OIB 56521535709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DFE1A2-5483-453D-B05A-29B41EFBD4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401</properties:Words>
  <properties:Characters>2197</properties:Characters>
  <properties:Lines>73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2016-03-24T07:57:00Z</dcterms:created>
  <dc:creator>Korisnik</dc:creator>
  <cp:lastModifiedBy>Višnja Svečak</cp:lastModifiedBy>
  <cp:lastPrinted>2016-03-24T13:23:00Z</cp:lastPrinted>
  <dcterms:modified xmlns:xsi="http://www.w3.org/2001/XMLSchema-instance" xsi:type="dcterms:W3CDTF">2016-03-24T13:23:00Z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