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9250" w14:paraId="415925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FE1099">
        <w:t>5333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A20EF6">
        <w:t>24</w:t>
      </w:r>
      <w:r w:rsidR="00AC4528">
        <w:t>.</w:t>
      </w:r>
      <w:r w:rsidR="00BD429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FE1099">
        <w:t xml:space="preserve">MARK-L d.o.o., Kavanjina 2, Zagreb </w:t>
      </w:r>
      <w:r w:rsidR="008C3477">
        <w:t>(</w:t>
      </w:r>
      <w:r w:rsidR="00FE1099">
        <w:t>OIB:89800356011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FE1099">
        <w:t>65.142,41</w:t>
      </w:r>
      <w:r w:rsidR="00771019">
        <w:t xml:space="preserve">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A20EF6">
        <w:t>24</w:t>
      </w:r>
      <w:r w:rsidR="00BD4292">
        <w:t>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1694"/>
    <w:rsid w:val="00075413"/>
    <w:rsid w:val="00094677"/>
    <w:rsid w:val="000A7F03"/>
    <w:rsid w:val="000F2630"/>
    <w:rsid w:val="00114EAD"/>
    <w:rsid w:val="00114F63"/>
    <w:rsid w:val="0013479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71019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20EF6"/>
    <w:rsid w:val="00A37A72"/>
    <w:rsid w:val="00A50527"/>
    <w:rsid w:val="00A71431"/>
    <w:rsid w:val="00A82922"/>
    <w:rsid w:val="00A96016"/>
    <w:rsid w:val="00AC243F"/>
    <w:rsid w:val="00AC4528"/>
    <w:rsid w:val="00AC7E42"/>
    <w:rsid w:val="00AD027A"/>
    <w:rsid w:val="00B30C38"/>
    <w:rsid w:val="00B53E15"/>
    <w:rsid w:val="00B75FFE"/>
    <w:rsid w:val="00B82153"/>
    <w:rsid w:val="00B82F18"/>
    <w:rsid w:val="00B91784"/>
    <w:rsid w:val="00BD2EC6"/>
    <w:rsid w:val="00BD4292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E1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0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E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E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E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E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5333</izvorni_sadrzaj>
    <derivirana_varijabla naziv="DomainObject.Predmet.Broj_1">5333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St-5333/2015</izvorni_sadrzaj>
    <derivirana_varijabla naziv="DomainObject.Predmet.OznakaBroj_1">St-5333/2015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 - L., d.o.o. zastupanog po punomoćniku Branka Lukač</izvorni_sadrzaj>
    <derivirana_varijabla naziv="DomainObject.Predmet.ProtustrankaFormated_1">  MARK - L., d.o.o. zastupanog po punomoćniku Branka Lukač</derivirana_varijabla>
  </DomainObject.Predmet.ProtustrankaFormated>
  <DomainObject.Predmet.ProtustrankaFormatedOIB>
    <izvorni_sadrzaj>  MARK - L., d.o.o., OIB 89800356011 zastupanog po punomoćniku Branka Lukač</izvorni_sadrzaj>
    <derivirana_varijabla naziv="DomainObject.Predmet.ProtustrankaFormatedOIB_1">  MARK - L., d.o.o., OIB 89800356011 zastupanog po punomoćniku Branka Lukač</derivirana_varijabla>
  </DomainObject.Predmet.ProtustrankaFormatedOIB>
  <DomainObject.Predmet.ProtustrankaFormatedWithAdress>
    <izvorni_sadrzaj> MARK - L., d.o.o., Kavanjina 2, 10000 Zagreb zastupanog po punomoćniku Branka Lukač</izvorni_sadrzaj>
    <derivirana_varijabla naziv="DomainObject.Predmet.ProtustrankaFormatedWithAdress_1"> MARK - L., d.o.o., Kavanjina 2, 10000 Zagreb zastupanog po punomoćniku Branka Lukač</derivirana_varijabla>
  </DomainObject.Predmet.ProtustrankaFormatedWithAdress>
  <DomainObject.Predmet.ProtustrankaFormatedWithAdressOIB>
    <izvorni_sadrzaj> MARK - L., d.o.o., OIB 89800356011, Kavanjina 2, 10000 Zagreb zastupanog po punomoćniku Branka Lukač</izvorni_sadrzaj>
    <derivirana_varijabla naziv="DomainObject.Predmet.ProtustrankaFormatedWithAdressOIB_1"> MARK - L., d.o.o., OIB 89800356011, Kavanjina 2, 10000 Zagreb zastupanog po punomoćniku Branka Lukač</derivirana_varijabla>
  </DomainObject.Predmet.ProtustrankaFormatedWithAdressOIB>
  <DomainObject.Predmet.ProtustrankaWithAdress>
    <izvorni_sadrzaj>MARK - L., d.o.o. Kavanjina 2, 10000 Zagreb</izvorni_sadrzaj>
    <derivirana_varijabla naziv="DomainObject.Predmet.ProtustrankaWithAdress_1">MARK - L., d.o.o. Kavanjina 2, 10000 Zagreb</derivirana_varijabla>
  </DomainObject.Predmet.ProtustrankaWithAdress>
  <DomainObject.Predmet.ProtustrankaWithAdressOIB>
    <izvorni_sadrzaj>MARK - L., d.o.o., OIB 89800356011, Kavanjina 2, 10000 Zagreb</izvorni_sadrzaj>
    <derivirana_varijabla naziv="DomainObject.Predmet.ProtustrankaWithAdressOIB_1">MARK - L., d.o.o., OIB 89800356011, Kavanjina 2, 10000 Zagreb</derivirana_varijabla>
  </DomainObject.Predmet.ProtustrankaWithAdressOIB>
  <DomainObject.Predmet.ProtustrankaNazivFormated>
    <izvorni_sadrzaj>MARK - L., d.o.o.</izvorni_sadrzaj>
    <derivirana_varijabla naziv="DomainObject.Predmet.ProtustrankaNazivFormated_1">MARK - L., d.o.o.</derivirana_varijabla>
  </DomainObject.Predmet.ProtustrankaNazivFormated>
  <DomainObject.Predmet.ProtustrankaNazivFormatedOIB>
    <izvorni_sadrzaj>MARK - L., d.o.o., OIB 89800356011</izvorni_sadrzaj>
    <derivirana_varijabla naziv="DomainObject.Predmet.ProtustrankaNazivFormatedOIB_1">MARK - L., d.o.o., OIB 89800356011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 - L., d.o.o. zastupanog po punomoćniku Branka Lukač</item>
    </izvorni_sadrzaj>
    <derivirana_varijabla naziv="DomainObject.Predmet.ProtuStrankaListFormated_1">
      <item>MARK - L., d.o.o. zastupanog po punomoćniku Branka Lukač</item>
    </derivirana_varijabla>
  </DomainObject.Predmet.ProtuStrankaListFormated>
  <DomainObject.Predmet.ProtuStrankaListFormatedOIB>
    <izvorni_sadrzaj>
      <item>MARK - L., d.o.o., OIB 89800356011 zastupanog po punomoćniku Branka Lukač</item>
    </izvorni_sadrzaj>
    <derivirana_varijabla naziv="DomainObject.Predmet.ProtuStrankaListFormatedOIB_1">
      <item>MARK - L., d.o.o., OIB 89800356011 zastupanog po punomoćniku Branka Lukač</item>
    </derivirana_varijabla>
  </DomainObject.Predmet.ProtuStrankaListFormatedOIB>
  <DomainObject.Predmet.ProtuStrankaListFormatedWithAdress>
    <izvorni_sadrzaj>
      <item>MARK - L., d.o.o., Kavanjina 2, 10000 Zagreb zastupanog po punomoćniku Branka Lukač</item>
    </izvorni_sadrzaj>
    <derivirana_varijabla naziv="DomainObject.Predmet.ProtuStrankaListFormatedWithAdress_1">
      <item>MARK - L., d.o.o., Kavanjina 2, 10000 Zagreb zastupanog po punomoćniku Branka Lukač</item>
    </derivirana_varijabla>
  </DomainObject.Predmet.ProtuStrankaListFormatedWithAdress>
  <DomainObject.Predmet.ProtuStrankaListFormatedWithAdressOIB>
    <izvorni_sadrzaj>
      <item>MARK - L., d.o.o., OIB 89800356011, Kavanjina 2, 10000 Zagreb zastupanog po punomoćniku Branka Lukač</item>
    </izvorni_sadrzaj>
    <derivirana_varijabla naziv="DomainObject.Predmet.ProtuStrankaListFormatedWithAdressOIB_1">
      <item>MARK - L., d.o.o., OIB 89800356011, Kavanjina 2, 10000 Zagreb zastupanog po punomoćniku Branka Lukač</item>
    </derivirana_varijabla>
  </DomainObject.Predmet.ProtuStrankaListFormatedWithAdressOIB>
  <DomainObject.Predmet.ProtuStrankaListNazivFormated>
    <izvorni_sadrzaj>
      <item>MARK - L., d.o.o.</item>
    </izvorni_sadrzaj>
    <derivirana_varijabla naziv="DomainObject.Predmet.ProtuStrankaListNazivFormated_1">
      <item>MARK - L., d.o.o.</item>
    </derivirana_varijabla>
  </DomainObject.Predmet.ProtuStrankaListNazivFormated>
  <DomainObject.Predmet.ProtuStrankaListNazivFormatedOIB>
    <izvorni_sadrzaj>
      <item>MARK - L., d.o.o., OIB 89800356011</item>
    </izvorni_sadrzaj>
    <derivirana_varijabla naziv="DomainObject.Predmet.ProtuStrankaListNazivFormatedOIB_1">
      <item>MARK - L., d.o.o., OIB 89800356011</item>
    </derivirana_varijabla>
  </DomainObject.Predmet.ProtuStrankaListNazivFormatedOIB>
  <DomainObject.Predmet.OstaliListFormated>
    <izvorni_sadrzaj>
      <item>Branka Lukač punomoćnik sudionika u postupku MARK - L., d.o.o.</item>
    </izvorni_sadrzaj>
    <derivirana_varijabla naziv="DomainObject.Predmet.OstaliListFormated_1">
      <item>Branka Lukač punomoćnik sudionika u postupku MARK - L., d.o.o.</item>
    </derivirana_varijabla>
  </DomainObject.Predmet.OstaliListFormated>
  <DomainObject.Predmet.OstaliListFormatedOIB>
    <izvorni_sadrzaj>
      <item>Branka Lukač, OIB 49450257964 punomoćnik sudionika u postupku MARK - L., d.o.o.</item>
    </izvorni_sadrzaj>
    <derivirana_varijabla naziv="DomainObject.Predmet.OstaliListFormatedOIB_1">
      <item>Branka Lukač, OIB 49450257964 punomoćnik sudionika u postupku MARK - L., d.o.o.</item>
    </derivirana_varijabla>
  </DomainObject.Predmet.OstaliListFormatedOIB>
  <DomainObject.Predmet.OstaliListFormatedWithAdress>
    <izvorni_sadrzaj>
      <item>Branka Lukač, Jeronima Kavanjina 2, 10000 Zagreb punomoćnik sudionika u postupku MARK - L., d.o.o.</item>
    </izvorni_sadrzaj>
    <derivirana_varijabla naziv="DomainObject.Predmet.OstaliListFormatedWithAdress_1">
      <item>Branka Lukač, Jeronima Kavanjina 2, 10000 Zagreb punomoćnik sudionika u postupku MARK - L., d.o.o.</item>
    </derivirana_varijabla>
  </DomainObject.Predmet.OstaliListFormatedWithAdress>
  <DomainObject.Predmet.OstaliListFormatedWithAdressOIB>
    <izvorni_sadrzaj>
      <item>Branka Lukač, OIB 49450257964, Jeronima Kavanjina 2, 10000 Zagreb punomoćnik sudionika u postupku MARK - L., d.o.o.</item>
    </izvorni_sadrzaj>
    <derivirana_varijabla naziv="DomainObject.Predmet.OstaliListFormatedWithAdressOIB_1">
      <item>Branka Lukač, OIB 49450257964, Jeronima Kavanjina 2, 10000 Zagreb punomoćnik sudionika u postupku MARK - L., d.o.o.</item>
    </derivirana_varijabla>
  </DomainObject.Predmet.OstaliListFormatedWithAdressOIB>
  <DomainObject.Predmet.OstaliListNazivFormated>
    <izvorni_sadrzaj>
      <item>Branka Lukač</item>
    </izvorni_sadrzaj>
    <derivirana_varijabla naziv="DomainObject.Predmet.OstaliListNazivFormated_1">
      <item>Branka Lukač</item>
    </derivirana_varijabla>
  </DomainObject.Predmet.OstaliListNazivFormated>
  <DomainObject.Predmet.OstaliListNazivFormatedOIB>
    <izvorni_sadrzaj>
      <item>Branka Lukač, OIB 49450257964</item>
    </izvorni_sadrzaj>
    <derivirana_varijabla naziv="DomainObject.Predmet.OstaliListNazivFormatedOIB_1">
      <item>Branka Lukač, OIB 49450257964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 - L., d.o.o.</izvorni_sadrzaj>
    <derivirana_varijabla naziv="DomainObject.Predmet.ProtustrankaIDrugi_1">MARK - L.,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 - L., d.o.o., OIB 89800356011, Kavanjina 2, 10000 Zagreb</izvorni_sadrzaj>
    <derivirana_varijabla naziv="DomainObject.Predmet.ProtustrankaIDrugiAdressOIB_1">MARK - L., d.o.o., OIB 89800356011, Kavanjina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 - L., d.o.o.</item>
      <item>Branka Lukač</item>
    </izvorni_sadrzaj>
    <derivirana_varijabla naziv="DomainObject.Predmet.SudioniciListNaziv_1">
      <item>FINA Regionalni centar Zagreb</item>
      <item>MARK - L., d.o.o.</item>
      <item>Branka Lukač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 - L., d.o.o., OIB 89800356011, Kavanjina 2,10000 Zagreb</item>
      <item>Branka Lukač, OIB 49450257964, Jeronima Kavanjina 2,10000 Zagreb</item>
    </izvorni_sadrzaj>
    <derivirana_varijabla naziv="DomainObject.Predmet.SudioniciListAdressOIB_1">
      <item>FINA Regionalni centar Zagreb, OIB 85821130368, Trg svibanjskih žrtava 1995. Br. 1,10000 Zagreb</item>
      <item>MARK - L., d.o.o., OIB 89800356011, Kavanjina 2,10000 Zagreb</item>
      <item>Branka Lukač, OIB 49450257964, Jeronima Kavanjina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89800356011</item>
      <item>, OIB 49450257964</item>
    </izvorni_sadrzaj>
    <derivirana_varijabla naziv="DomainObject.Predmet.SudioniciListNazivOIB_1">
      <item>, OIB 85821130368</item>
      <item>, OIB 89800356011</item>
      <item>, OIB 49450257964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1299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2015-12-21T17:36:00Z</dcterms:created>
  <dc:creator>ilukac</dc:creator>
  <cp:lastModifiedBy>Marina Gojić</cp:lastModifiedBy>
  <cp:lastPrinted>2015-12-24T08:15:00Z</cp:lastPrinted>
  <dcterms:modified xmlns:xsi="http://www.w3.org/2001/XMLSchema-instance" xsi:type="dcterms:W3CDTF">2015-12-24T08:15:00Z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