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28106" w14:paraId="a328106" w:rsidRDefault="00AB4602" w:rsidP="00E93F7B" w:rsidR="00E93F7B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93F7B">
        <w:t xml:space="preserve">                                                                                                                                                                  </w:t>
      </w:r>
    </w:p>
    <w:p w:rsidRDefault="00E93F7B" w:rsidP="00E93F7B" w:rsidR="00E93F7B">
      <w:pPr>
        <w:spacing w:after="0"/>
        <w:ind w:firstLine="5245"/>
        <w:jc w:val="right"/>
      </w:pPr>
      <w:r>
        <w:t xml:space="preserve">                       2 St-115/2017-3.</w:t>
      </w:r>
    </w:p>
    <w:p w:rsidRDefault="00E93F7B" w:rsidP="00E93F7B" w:rsidR="00E93F7B">
      <w:pPr>
        <w:spacing w:after="0"/>
        <w:jc w:val="both"/>
      </w:pPr>
    </w:p>
    <w:p w:rsidRDefault="00E93F7B" w:rsidP="00E93F7B" w:rsidR="00E93F7B">
      <w:pPr>
        <w:spacing w:after="0"/>
        <w:jc w:val="both"/>
      </w:pPr>
    </w:p>
    <w:p w:rsidRDefault="00E93F7B" w:rsidP="00E93F7B" w:rsidR="00E93F7B">
      <w:pPr>
        <w:spacing w:after="0"/>
        <w:jc w:val="both"/>
      </w:pPr>
    </w:p>
    <w:p w:rsidRDefault="00E93F7B" w:rsidP="00E93F7B" w:rsidR="00E93F7B">
      <w:pPr>
        <w:spacing w:after="0"/>
        <w:jc w:val="both"/>
      </w:pPr>
    </w:p>
    <w:p w:rsidRDefault="00E93F7B" w:rsidP="00E93F7B" w:rsidR="00E93F7B">
      <w:pPr>
        <w:spacing w:after="0"/>
        <w:jc w:val="center"/>
      </w:pPr>
      <w:r>
        <w:t>U  I M E   R E P U B L I K E   H R V A T S K E</w:t>
      </w:r>
    </w:p>
    <w:p w:rsidRDefault="00E93F7B" w:rsidP="00E93F7B" w:rsidR="00E93F7B">
      <w:pPr>
        <w:spacing w:after="0"/>
        <w:jc w:val="center"/>
      </w:pPr>
    </w:p>
    <w:p w:rsidRDefault="00E93F7B" w:rsidP="00E93F7B" w:rsidR="00E93F7B">
      <w:pPr>
        <w:spacing w:after="0"/>
        <w:jc w:val="center"/>
      </w:pPr>
      <w:r>
        <w:t xml:space="preserve"> R J E Š E N J E</w:t>
      </w:r>
    </w:p>
    <w:p w:rsidRDefault="00E93F7B" w:rsidP="00E93F7B" w:rsidR="00E93F7B">
      <w:pPr>
        <w:spacing w:after="0"/>
        <w:jc w:val="both"/>
      </w:pPr>
    </w:p>
    <w:p w:rsidRDefault="00E93F7B" w:rsidP="00E93F7B" w:rsidR="00E93F7B">
      <w:pPr>
        <w:spacing w:after="0"/>
        <w:jc w:val="both"/>
      </w:pPr>
    </w:p>
    <w:p w:rsidRDefault="00E93F7B" w:rsidP="00E93F7B" w:rsidR="00E93F7B">
      <w:pPr>
        <w:spacing w:after="0"/>
        <w:jc w:val="both"/>
      </w:pPr>
      <w:r>
        <w:t xml:space="preserve">TRGOVAČKI SUD U BJELOVARU, po sudskom savjetniku Miroslavu Lovrekoviću, u skraćenom stečajnom postupku nad dužnikom IKICA-NIVES društvo s ograničenom odgovornošću za proizvodnju, trgovinu i usluge, Zadvorsko, Zadvorska 41/V, MBS: 080309469, OIB: 49607875173, dana 19. svibnja 2017. godine  </w:t>
      </w:r>
    </w:p>
    <w:p w:rsidRDefault="00E93F7B" w:rsidP="00E93F7B" w:rsidR="00E93F7B">
      <w:pPr>
        <w:spacing w:after="0"/>
        <w:jc w:val="both"/>
      </w:pPr>
    </w:p>
    <w:p w:rsidRDefault="00E93F7B" w:rsidP="00E93F7B" w:rsidR="00E93F7B">
      <w:pPr>
        <w:spacing w:after="0"/>
        <w:jc w:val="center"/>
      </w:pPr>
      <w:r>
        <w:t>r i j e š i o   j e</w:t>
      </w:r>
    </w:p>
    <w:p w:rsidRDefault="00E93F7B" w:rsidP="00E93F7B" w:rsidR="00E93F7B">
      <w:pPr>
        <w:spacing w:after="0"/>
        <w:jc w:val="both"/>
      </w:pPr>
    </w:p>
    <w:p w:rsidRDefault="00E93F7B" w:rsidP="00E93F7B" w:rsidR="00E93F7B">
      <w:pPr>
        <w:spacing w:after="0"/>
        <w:jc w:val="both"/>
        <w:rPr>
          <w:szCs w:val="20"/>
        </w:rPr>
      </w:pPr>
      <w:r>
        <w:tab/>
        <w:t>I. Otvara se stečajni postupak nad dužnikom IKICA-NIVES društvo s ograničenom odgovornošću za proizvodnju, trgovinu i usluge, Zadvorsko, Zadvorska 41/V, MBS: 080309469, OIB: 49607875173.</w:t>
      </w:r>
    </w:p>
    <w:p w:rsidRDefault="00E93F7B" w:rsidP="00E93F7B" w:rsidR="00E93F7B">
      <w:pPr>
        <w:spacing w:after="0"/>
        <w:jc w:val="both"/>
      </w:pPr>
    </w:p>
    <w:p w:rsidRDefault="00E93F7B" w:rsidP="00E93F7B" w:rsidR="00E93F7B">
      <w:pPr>
        <w:spacing w:after="0"/>
        <w:jc w:val="both"/>
      </w:pPr>
      <w:r>
        <w:tab/>
        <w:t>II. Za stečajnog upravitelja imenuje se NADA RELJIĆ, iz Slavonskog Broda, Naselje A. Hebranga 7/9,  OIB:63776354688.</w:t>
      </w:r>
    </w:p>
    <w:p w:rsidRDefault="00E93F7B" w:rsidP="00E93F7B" w:rsidR="00E93F7B">
      <w:pPr>
        <w:spacing w:after="0"/>
        <w:jc w:val="both"/>
      </w:pPr>
    </w:p>
    <w:p w:rsidRDefault="00E93F7B" w:rsidP="00E93F7B" w:rsidR="00E93F7B">
      <w:pPr>
        <w:spacing w:after="0"/>
        <w:jc w:val="both"/>
        <w:rPr>
          <w:szCs w:val="20"/>
        </w:rPr>
      </w:pPr>
      <w:r>
        <w:tab/>
        <w:t>III. Zaključuje se stečajni postupak nad dužnikom IKICA-NIVES društvo s ograničenom odgovornošću za proizvodnju, trgovinu i usluge, Zadvorsko, Zadvorska 41/V, MBS: 080309469, OIB: 49607875173.</w:t>
      </w:r>
    </w:p>
    <w:p w:rsidRDefault="00E93F7B" w:rsidP="00E93F7B" w:rsidR="00E93F7B">
      <w:pPr>
        <w:spacing w:after="0"/>
        <w:jc w:val="both"/>
      </w:pPr>
    </w:p>
    <w:p w:rsidRDefault="00E93F7B" w:rsidP="00E93F7B" w:rsidR="00E93F7B">
      <w:pPr>
        <w:spacing w:after="0"/>
        <w:jc w:val="both"/>
        <w:rPr>
          <w:lang w:val="en-GB"/>
        </w:rPr>
      </w:pPr>
      <w:r>
        <w:tab/>
        <w:t>IV. Stečajni postupak je otvoren i zaključen s danom 19. svibnja 2017. godine u 15,00 sati, kada je ovo rješenje objavljeno na e-oglasnoj ploči ovoga suda.</w:t>
      </w:r>
    </w:p>
    <w:p w:rsidRDefault="00E93F7B" w:rsidP="00E93F7B" w:rsidR="00E93F7B">
      <w:pPr>
        <w:pStyle w:val="Bezproreda"/>
        <w:spacing w:after="0"/>
        <w:jc w:val="both"/>
      </w:pPr>
    </w:p>
    <w:p w:rsidRDefault="00E93F7B" w:rsidP="00E93F7B" w:rsidR="00E93F7B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93F7B" w:rsidP="00E93F7B" w:rsidR="00E93F7B">
      <w:pPr>
        <w:spacing w:after="0"/>
        <w:jc w:val="both"/>
        <w:rPr>
          <w:rFonts w:cs="Times New Roman"/>
        </w:rPr>
      </w:pPr>
    </w:p>
    <w:p w:rsidRDefault="00E93F7B" w:rsidP="00E93F7B" w:rsidR="00E93F7B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E93F7B" w:rsidP="00E93F7B" w:rsidR="00E93F7B">
      <w:pPr>
        <w:spacing w:after="0"/>
        <w:jc w:val="both"/>
      </w:pPr>
    </w:p>
    <w:p w:rsidRDefault="00E93F7B" w:rsidP="00E93F7B" w:rsidR="00E93F7B">
      <w:pPr>
        <w:spacing w:after="0"/>
        <w:jc w:val="center"/>
      </w:pPr>
      <w:r>
        <w:t>Obrazloženje</w:t>
      </w:r>
    </w:p>
    <w:p w:rsidRDefault="00E93F7B" w:rsidP="00E93F7B" w:rsidR="00E93F7B">
      <w:pPr>
        <w:spacing w:after="0"/>
        <w:jc w:val="center"/>
      </w:pPr>
    </w:p>
    <w:p w:rsidRDefault="00E93F7B" w:rsidP="00E93F7B" w:rsidR="00E93F7B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St-115/2017-2, koji je objavljen na mrežnoj stranici e-oglasna ploča Trgovačkog suda u Bjelovaru 16. ožujka 2017. godine, pozvao osobu ovlaštenu za zastupanje dužnika da u roku od 15 dana od objave oglasa na mrežnoj stranici e-oglasne ploče podnese sudu javnobilježnički ovjerovljen popis imovine i obveza na propisa</w:t>
      </w:r>
      <w:r>
        <w:t>nom obrascu.</w:t>
      </w:r>
    </w:p>
    <w:p w:rsidRDefault="00E93F7B" w:rsidP="00E93F7B" w:rsidR="00E93F7B">
      <w:pPr>
        <w:spacing w:after="0"/>
        <w:ind w:firstLine="5245"/>
        <w:jc w:val="right"/>
      </w:pPr>
      <w:r>
        <w:lastRenderedPageBreak/>
        <w:t xml:space="preserve">                       2 St-115/2017-3.</w:t>
      </w:r>
    </w:p>
    <w:p w:rsidRDefault="00E93F7B" w:rsidP="00E93F7B" w:rsidR="00E93F7B">
      <w:pPr>
        <w:spacing w:after="0"/>
        <w:jc w:val="both"/>
      </w:pPr>
    </w:p>
    <w:p w:rsidRDefault="00E93F7B" w:rsidP="00E93F7B" w:rsidR="00E93F7B">
      <w:pPr>
        <w:spacing w:after="0"/>
        <w:jc w:val="both"/>
      </w:pPr>
    </w:p>
    <w:p w:rsidRDefault="00E93F7B" w:rsidP="00E93F7B" w:rsidR="00E93F7B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93F7B" w:rsidP="00E93F7B" w:rsidR="00E93F7B">
      <w:pPr>
        <w:spacing w:after="0"/>
        <w:jc w:val="both"/>
      </w:pPr>
    </w:p>
    <w:p w:rsidRDefault="00E93F7B" w:rsidP="00E93F7B" w:rsidR="00E93F7B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E93F7B" w:rsidP="00E93F7B" w:rsidR="00E93F7B">
      <w:pPr>
        <w:spacing w:after="0"/>
        <w:jc w:val="both"/>
      </w:pPr>
    </w:p>
    <w:p w:rsidRDefault="00E93F7B" w:rsidP="00E93F7B" w:rsidR="00E93F7B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E93F7B" w:rsidP="00E93F7B" w:rsidR="00E93F7B">
      <w:pPr>
        <w:spacing w:after="0"/>
        <w:jc w:val="both"/>
      </w:pPr>
    </w:p>
    <w:p w:rsidRDefault="00E93F7B" w:rsidP="00E93F7B" w:rsidR="00E93F7B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93F7B" w:rsidP="00E93F7B" w:rsidR="00E93F7B">
      <w:pPr>
        <w:pStyle w:val="Bezproreda"/>
        <w:spacing w:after="0"/>
        <w:jc w:val="both"/>
      </w:pPr>
    </w:p>
    <w:p w:rsidRDefault="00E93F7B" w:rsidP="00E93F7B" w:rsidR="00E93F7B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E93F7B" w:rsidP="00E93F7B" w:rsidR="00E93F7B">
      <w:pPr>
        <w:spacing w:after="0"/>
        <w:ind w:firstLine="851"/>
        <w:jc w:val="both"/>
      </w:pPr>
    </w:p>
    <w:p w:rsidRDefault="00E93F7B" w:rsidP="00E93F7B" w:rsidR="00E93F7B">
      <w:pPr>
        <w:spacing w:after="0"/>
        <w:jc w:val="center"/>
      </w:pPr>
      <w:r>
        <w:t>U Bjelovaru, 19. svibnja 2017. godine.</w:t>
      </w:r>
    </w:p>
    <w:p w:rsidRDefault="00E93F7B" w:rsidP="00E93F7B" w:rsidR="00E93F7B">
      <w:pPr>
        <w:spacing w:after="0"/>
        <w:jc w:val="both"/>
      </w:pPr>
    </w:p>
    <w:p w:rsidRDefault="00E93F7B" w:rsidP="00E93F7B" w:rsidR="00E93F7B">
      <w:pPr>
        <w:spacing w:after="0"/>
        <w:ind w:firstLine="720" w:left="4320"/>
      </w:pPr>
      <w:r>
        <w:t>SUDSKI SAVJETNIK</w:t>
      </w:r>
    </w:p>
    <w:p w:rsidRDefault="00E93F7B" w:rsidP="00E93F7B" w:rsidR="00E93F7B">
      <w:pPr>
        <w:spacing w:after="0"/>
        <w:ind w:firstLine="4111"/>
      </w:pPr>
      <w:r>
        <w:tab/>
        <w:t xml:space="preserve">     MIROSLAV LOVREKOVIĆ, v.r.</w:t>
      </w:r>
    </w:p>
    <w:p w:rsidRDefault="00E93F7B" w:rsidP="00E93F7B" w:rsidR="00E93F7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E93F7B" w:rsidP="00E93F7B" w:rsidR="00E93F7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E93F7B" w:rsidP="00E93F7B" w:rsidR="00E93F7B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E93F7B" w:rsidP="00E93F7B" w:rsidR="00E93F7B">
      <w:pPr>
        <w:spacing w:after="0"/>
        <w:jc w:val="both"/>
      </w:pPr>
    </w:p>
    <w:p w:rsidRDefault="00E93F7B" w:rsidP="00E93F7B" w:rsidR="00E93F7B">
      <w:pPr>
        <w:spacing w:after="0"/>
        <w:jc w:val="both"/>
      </w:pPr>
    </w:p>
    <w:p w:rsidRDefault="00E93F7B" w:rsidP="00E93F7B" w:rsidR="00AE649C" w:rsidRPr="00B76F3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89C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F7B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00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St-115/2017-3</izvorni_sadrzaj>
    <derivirana_varijabla naziv="DomainObject.Oznaka_1">St-115/2017-3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St-115/2017</izvorni_sadrzaj>
    <derivirana_varijabla naziv="DomainObject.Predmet.OznakaBroj_1">St-115/2017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IKICA-NIVES, društvo s ograničenom odgovornošću za proizvodnju, trgovinu i usluge zastupanog po punomoćniku Predrag Dilberović; Ika Dilberović</izvorni_sadrzaj>
    <derivirana_varijabla naziv="DomainObject.Predmet.ProtustrankaFormated_1">  IKICA-NIVES, društvo s ograničenom odgovornošću za proizvodnju, trgovinu i usluge zastupanog po punomoćniku Predrag Dilberović; Ika Dilberović</derivirana_varijabla>
  </DomainObject.Predmet.ProtustrankaFormated>
  <DomainObject.Predmet.ProtustrankaFormatedOIB>
    <izvorni_sadrzaj>  IKICA-NIVES, društvo s ograničenom odgovornošću za proizvodnju, trgovinu i usluge, OIB 49607875173 zastupanog po punomoćniku Predrag Dilberović; Ika Dilberović</izvorni_sadrzaj>
    <derivirana_varijabla naziv="DomainObject.Predmet.ProtustrankaFormatedOIB_1">  IKICA-NIVES, društvo s ograničenom odgovornošću za proizvodnju, trgovinu i usluge, OIB 49607875173 zastupanog po punomoćniku Predrag Dilberović; Ika Dilberović</derivirana_varijabla>
  </DomainObject.Predmet.ProtustrankaFormatedOIB>
  <DomainObject.Predmet.ProtustrankaFormatedWithAdress>
    <izvorni_sadrzaj> IKICA-NIVES, društvo s ograničenom odgovornošću za proizvodnju, trgovinu i usluge, Zadvorska 41/V, 10257 Zadvorsko zastupanog po punomoćniku Predrag Dilberović; Ika Dilberović</izvorni_sadrzaj>
    <derivirana_varijabla naziv="DomainObject.Predmet.ProtustrankaFormatedWithAdress_1"> IKICA-NIVES, društvo s ograničenom odgovornošću za proizvodnju, trgovinu i usluge, Zadvorska 41/V, 10257 Zadvorsko zastupanog po punomoćniku Predrag Dilberović; Ika Dilberović</derivirana_varijabla>
  </DomainObject.Predmet.ProtustrankaFormatedWithAdress>
  <DomainObject.Predmet.ProtustrankaFormatedWithAdressOIB>
    <izvorni_sadrzaj> IKICA-NIVES, društvo s ograničenom odgovornošću za proizvodnju, trgovinu i usluge, OIB 49607875173, Zadvorska 41/V, 10257 Zadvorsko zastupanog po punomoćniku Predrag Dilberović; Ika Dilberović</izvorni_sadrzaj>
    <derivirana_varijabla naziv="DomainObject.Predmet.ProtustrankaFormatedWithAdressOIB_1"> IKICA-NIVES, društvo s ograničenom odgovornošću za proizvodnju, trgovinu i usluge, OIB 49607875173, Zadvorska 41/V, 10257 Zadvorsko zastupanog po punomoćniku Predrag Dilberović; Ika Dilberović</derivirana_varijabla>
  </DomainObject.Predmet.ProtustrankaFormatedWithAdressOIB>
  <DomainObject.Predmet.ProtustrankaWithAdress>
    <izvorni_sadrzaj>IKICA-NIVES, društvo s ograničenom odgovornošću za proizvodnju, trgovinu i usluge Zadvorska 41/V, 10257 Zadvorsko</izvorni_sadrzaj>
    <derivirana_varijabla naziv="DomainObject.Predmet.ProtustrankaWithAdress_1">IKICA-NIVES, društvo s ograničenom odgovornošću za proizvodnju, trgovinu i usluge Zadvorska 41/V, 10257 Zadvorsko</derivirana_varijabla>
  </DomainObject.Predmet.ProtustrankaWithAdress>
  <DomainObject.Predmet.ProtustrankaWithAdressOIB>
    <izvorni_sadrzaj>IKICA-NIVES, društvo s ograničenom odgovornošću za proizvodnju, trgovinu i usluge, OIB 49607875173, Zadvorska 41/V, 10257 Zadvorsko</izvorni_sadrzaj>
    <derivirana_varijabla naziv="DomainObject.Predmet.ProtustrankaWithAdressOIB_1">IKICA-NIVES, društvo s ograničenom odgovornošću za proizvodnju, trgovinu i usluge, OIB 49607875173, Zadvorska 41/V, 10257 Zadvorsko</derivirana_varijabla>
  </DomainObject.Predmet.ProtustrankaWithAdressOIB>
  <DomainObject.Predmet.ProtustrankaNazivFormated>
    <izvorni_sadrzaj>IKICA-NIVES, društvo s ograničenom odgovornošću za proizvodnju, trgovinu i usluge</izvorni_sadrzaj>
    <derivirana_varijabla naziv="DomainObject.Predmet.ProtustrankaNazivFormated_1">IKICA-NIVES, društvo s ograničenom odgovornošću za proizvodnju, trgovinu i usluge</derivirana_varijabla>
  </DomainObject.Predmet.ProtustrankaNazivFormated>
  <DomainObject.Predmet.ProtustrankaNazivFormatedOIB>
    <izvorni_sadrzaj>IKICA-NIVES, društvo s ograničenom odgovornošću za proizvodnju, trgovinu i usluge, OIB 49607875173</izvorni_sadrzaj>
    <derivirana_varijabla naziv="DomainObject.Predmet.ProtustrankaNazivFormatedOIB_1">IKICA-NIVES, društvo s ograničenom odgovornošću za proizvodnju, trgovinu i usluge, OIB 49607875173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IKICA-NIVES, društvo s ograničenom odgovornošću za proizvodnju, trgovinu i usluge zastupanog po punomoćniku Predrag Dilberović; Ika Dilberović</item>
    </izvorni_sadrzaj>
    <derivirana_varijabla naziv="DomainObject.Predmet.ProtuStrankaListFormated_1">
      <item>IKICA-NIVES, društvo s ograničenom odgovornošću za proizvodnju, trgovinu i usluge zastupanog po punomoćniku Predrag Dilberović; Ika Dilberović</item>
    </derivirana_varijabla>
  </DomainObject.Predmet.ProtuStrankaListFormated>
  <DomainObject.Predmet.ProtuStrankaListFormatedOIB>
    <izvorni_sadrzaj>
      <item>IKICA-NIVES, društvo s ograničenom odgovornošću za proizvodnju, trgovinu i usluge, OIB 49607875173 zastupanog po punomoćniku Predrag Dilberović; Ika Dilberović</item>
    </izvorni_sadrzaj>
    <derivirana_varijabla naziv="DomainObject.Predmet.ProtuStrankaListFormatedOIB_1">
      <item>IKICA-NIVES, društvo s ograničenom odgovornošću za proizvodnju, trgovinu i usluge, OIB 49607875173 zastupanog po punomoćniku Predrag Dilberović; Ika Dilberović</item>
    </derivirana_varijabla>
  </DomainObject.Predmet.ProtuStrankaListFormatedOIB>
  <DomainObject.Predmet.ProtuStrankaListFormatedWithAdress>
    <izvorni_sadrzaj>
      <item>IKICA-NIVES, društvo s ograničenom odgovornošću za proizvodnju, trgovinu i usluge, Zadvorska 41/V, 10257 Zadvorsko zastupanog po punomoćniku Predrag Dilberović; Ika Dilberović</item>
    </izvorni_sadrzaj>
    <derivirana_varijabla naziv="DomainObject.Predmet.ProtuStrankaListFormatedWithAdress_1">
      <item>IKICA-NIVES, društvo s ograničenom odgovornošću za proizvodnju, trgovinu i usluge, Zadvorska 41/V, 10257 Zadvorsko zastupanog po punomoćniku Predrag Dilberović; Ika Dilberović</item>
    </derivirana_varijabla>
  </DomainObject.Predmet.ProtuStrankaListFormatedWithAdress>
  <DomainObject.Predmet.ProtuStrankaListFormatedWithAdressOIB>
    <izvorni_sadrzaj>
      <item>IKICA-NIVES, društvo s ograničenom odgovornošću za proizvodnju, trgovinu i usluge, OIB 49607875173, Zadvorska 41/V, 10257 Zadvorsko zastupanog po punomoćniku Predrag Dilberović; Ika Dilberović</item>
    </izvorni_sadrzaj>
    <derivirana_varijabla naziv="DomainObject.Predmet.ProtuStrankaListFormatedWithAdressOIB_1">
      <item>IKICA-NIVES, društvo s ograničenom odgovornošću za proizvodnju, trgovinu i usluge, OIB 49607875173, Zadvorska 41/V, 10257 Zadvorsko zastupanog po punomoćniku Predrag Dilberović; Ika Dilberović</item>
    </derivirana_varijabla>
  </DomainObject.Predmet.ProtuStrankaListFormatedWithAdressOIB>
  <DomainObject.Predmet.ProtuStrankaListNazivFormated>
    <izvorni_sadrzaj>
      <item>IKICA-NIVES, društvo s ograničenom odgovornošću za proizvodnju, trgovinu i usluge</item>
    </izvorni_sadrzaj>
    <derivirana_varijabla naziv="DomainObject.Predmet.ProtuStrankaListNazivFormated_1">
      <item>IKICA-NIVES, društvo s ograničenom odgovornošću za proizvodnju, trgovinu i usluge</item>
    </derivirana_varijabla>
  </DomainObject.Predmet.ProtuStrankaListNazivFormated>
  <DomainObject.Predmet.ProtuStrankaListNazivFormatedOIB>
    <izvorni_sadrzaj>
      <item>IKICA-NIVES, društvo s ograničenom odgovornošću za proizvodnju, trgovinu i usluge, OIB 49607875173</item>
    </izvorni_sadrzaj>
    <derivirana_varijabla naziv="DomainObject.Predmet.ProtuStrankaListNazivFormatedOIB_1">
      <item>IKICA-NIVES, društvo s ograničenom odgovornošću za proizvodnju, trgovinu i usluge, OIB 49607875173</item>
    </derivirana_varijabla>
  </DomainObject.Predmet.ProtuStrankaListNazivFormatedOIB>
  <DomainObject.Predmet.OstaliListFormated>
    <izvorni_sadrzaj>
      <item>Predrag Dilberović punomoćnik sudionika u postupku IKICA-NIVES, društvo s ograničenom odgovornošću za proizvodnju, trgovinu i usluge</item>
      <item>Ika Dilberović punomoćnik sudionika u postupku IKICA-NIVES, društvo s ograničenom odgovornošću za proizvodnju, trgovinu i usluge</item>
    </izvorni_sadrzaj>
    <derivirana_varijabla naziv="DomainObject.Predmet.OstaliListFormated_1">
      <item>Predrag Dilberović punomoćnik sudionika u postupku IKICA-NIVES, društvo s ograničenom odgovornošću za proizvodnju, trgovinu i usluge</item>
      <item>Ika Dilberović punomoćnik sudionika u postupku IKICA-NIVES, društvo s ograničenom odgovornošću za proizvodnju, trgovinu i usluge</item>
    </derivirana_varijabla>
  </DomainObject.Predmet.OstaliListFormated>
  <DomainObject.Predmet.OstaliListFormatedOIB>
    <izvorni_sadrzaj>
      <item>Predrag Dilberović, OIB 20467006282 punomoćnik sudionika u postupku IKICA-NIVES, društvo s ograničenom odgovornošću za proizvodnju, trgovinu i usluge</item>
      <item>Ika Dilberović, OIB 76607970993 punomoćnik sudionika u postupku IKICA-NIVES, društvo s ograničenom odgovornošću za proizvodnju, trgovinu i usluge</item>
    </izvorni_sadrzaj>
    <derivirana_varijabla naziv="DomainObject.Predmet.OstaliListFormatedOIB_1">
      <item>Predrag Dilberović, OIB 20467006282 punomoćnik sudionika u postupku IKICA-NIVES, društvo s ograničenom odgovornošću za proizvodnju, trgovinu i usluge</item>
      <item>Ika Dilberović, OIB 76607970993 punomoćnik sudionika u postupku IKICA-NIVES, društvo s ograničenom odgovornošću za proizvodnju, trgovinu i usluge</item>
    </derivirana_varijabla>
  </DomainObject.Predmet.OstaliListFormatedOIB>
  <DomainObject.Predmet.OstaliListFormatedWithAdress>
    <izvorni_sadrzaj>
      <item>Predrag Dilberović, Zadrovsko 41 V, 10000 Zagreb punomoćnik sudionika u postupku IKICA-NIVES, društvo s ograničenom odgovornošću za proizvodnju, trgovinu i usluge</item>
      <item>Ika Dilberović, Zadrovsko 41 V, 10000 Zagreb punomoćnik sudionika u postupku IKICA-NIVES, društvo s ograničenom odgovornošću za proizvodnju, trgovinu i usluge</item>
    </izvorni_sadrzaj>
    <derivirana_varijabla naziv="DomainObject.Predmet.OstaliListFormatedWithAdress_1">
      <item>Predrag Dilberović, Zadrovsko 41 V, 10000 Zagreb punomoćnik sudionika u postupku IKICA-NIVES, društvo s ograničenom odgovornošću za proizvodnju, trgovinu i usluge</item>
      <item>Ika Dilberović, Zadrovsko 41 V, 10000 Zagreb punomoćnik sudionika u postupku IKICA-NIVES, društvo s ograničenom odgovornošću za proizvodnju, trgovinu i usluge</item>
    </derivirana_varijabla>
  </DomainObject.Predmet.OstaliListFormatedWithAdress>
  <DomainObject.Predmet.OstaliListFormatedWithAdressOIB>
    <izvorni_sadrzaj>
      <item>Predrag Dilberović, OIB 20467006282, Zadrovsko 41 V, 10000 Zagreb punomoćnik sudionika u postupku IKICA-NIVES, društvo s ograničenom odgovornošću za proizvodnju, trgovinu i usluge</item>
      <item>Ika Dilberović, OIB 76607970993, Zadrovsko 41 V, 10000 Zagreb punomoćnik sudionika u postupku IKICA-NIVES, društvo s ograničenom odgovornošću za proizvodnju, trgovinu i usluge</item>
    </izvorni_sadrzaj>
    <derivirana_varijabla naziv="DomainObject.Predmet.OstaliListFormatedWithAdressOIB_1">
      <item>Predrag Dilberović, OIB 20467006282, Zadrovsko 41 V, 10000 Zagreb punomoćnik sudionika u postupku IKICA-NIVES, društvo s ograničenom odgovornošću za proizvodnju, trgovinu i usluge</item>
      <item>Ika Dilberović, OIB 76607970993, Zadrovsko 41 V, 10000 Zagreb punomoćnik sudionika u postupku IKICA-NIVES, društvo s ograničenom odgovornošću za proizvodnju, trgovinu i usluge</item>
    </derivirana_varijabla>
  </DomainObject.Predmet.OstaliListFormatedWithAdressOIB>
  <DomainObject.Predmet.OstaliListNazivFormated>
    <izvorni_sadrzaj>
      <item>Predrag Dilberović</item>
      <item>Ika Dilberović</item>
    </izvorni_sadrzaj>
    <derivirana_varijabla naziv="DomainObject.Predmet.OstaliListNazivFormated_1">
      <item>Predrag Dilberović</item>
      <item>Ika Dilberović</item>
    </derivirana_varijabla>
  </DomainObject.Predmet.OstaliListNazivFormated>
  <DomainObject.Predmet.OstaliListNazivFormatedOIB>
    <izvorni_sadrzaj>
      <item>Predrag Dilberović, OIB 20467006282</item>
      <item>Ika Dilberović, OIB 76607970993</item>
    </izvorni_sadrzaj>
    <derivirana_varijabla naziv="DomainObject.Predmet.OstaliListNazivFormatedOIB_1">
      <item>Predrag Dilberović, OIB 20467006282</item>
      <item>Ika Dilberović, OIB 76607970993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St-115/2017-3</izvorni_sadrzaj>
    <derivirana_varijabla naziv="DomainObject.PoslovniBrojDokumenta_1">St-115/2017-3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IKICA-NIVES, društvo s ograničenom odgovornošću za proizvodnju, trgovinu i usluge</izvorni_sadrzaj>
    <derivirana_varijabla naziv="DomainObject.Predmet.ProtustrankaIDrugi_1">IKICA-NIVES, društvo s ograničenom odgovornošću za proizvodnju, trgovinu i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IKICA-NIVES, društvo s ograničenom odgovornošću za proizvodnju, trgovinu i usluge, OIB 49607875173, Zadvorska 41/V, 10257 Zadvorsko</izvorni_sadrzaj>
    <derivirana_varijabla naziv="DomainObject.Predmet.ProtustrankaIDrugiAdressOIB_1">IKICA-NIVES, društvo s ograničenom odgovornošću za proizvodnju, trgovinu i usluge, OIB 49607875173, Zadvorska 41/V, 10257 Zadvorsko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IKICA-NIVES, društvo s ograničenom odgovornošću za proizvodnju, trgovinu i usluge</item>
      <item>FINA Regionalni centar Zagreb, Podružnica Zagreb</item>
      <item>Predrag Dilberović</item>
      <item>Ika Dilberović</item>
    </izvorni_sadrzaj>
    <derivirana_varijabla naziv="DomainObject.Predmet.SudioniciListNaziv_1">
      <item>IKICA-NIVES, društvo s ograničenom odgovornošću za proizvodnju, trgovinu i usluge</item>
      <item>FINA Regionalni centar Zagreb, Podružnica Zagreb</item>
      <item>Predrag Dilberović</item>
      <item>Ika Dilberović</item>
    </derivirana_varijabla>
  </DomainObject.Predmet.SudioniciListNaziv>
  <DomainObject.Predmet.SudioniciListAdressOIB>
    <izvorni_sadrzaj>
      <item>IKICA-NIVES, društvo s ograničenom odgovornošću za proizvodnju, trgovinu i usluge, OIB 49607875173, Zadvorska 41/V,10257 Zadvorsko</item>
      <item>FINA Regionalni centar Zagreb, Podružnica Zagreb, OIB 85821130368, Trg svibanjskih žrtava 1995. br. 1,10000 Zagreb</item>
      <item>Predrag Dilberović, OIB 20467006282, Zadrovsko 41 V,10000 Zagreb</item>
      <item>Ika Dilberović, OIB 76607970993, Zadrovsko 41 V,10000 Zagreb</item>
    </izvorni_sadrzaj>
    <derivirana_varijabla naziv="DomainObject.Predmet.SudioniciListAdressOIB_1">
      <item>IKICA-NIVES, društvo s ograničenom odgovornošću za proizvodnju, trgovinu i usluge, OIB 49607875173, Zadvorska 41/V,10257 Zadvorsko</item>
      <item>FINA Regionalni centar Zagreb, Podružnica Zagreb, OIB 85821130368, Trg svibanjskih žrtava 1995. br. 1,10000 Zagreb</item>
      <item>Predrag Dilberović, OIB 20467006282, Zadrovsko 41 V,10000 Zagreb</item>
      <item>Ika Dilberović, OIB 76607970993, Zadrovsko 41 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539172-4454-4FCF-8E6D-4F6C14C1E3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663</properties:Words>
  <properties:Characters>3582</properties:Characters>
  <properties:Lines>92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2017-05-19T12:21:00Z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St-115/2017-3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